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D55CC" w:rsidRDefault="00A17F30" w:rsidP="009D55CC">
      <w:bookmarkStart w:id="0" w:name="_GoBack"/>
      <w:bookmarkEnd w:id="0"/>
      <w:r>
        <w:rPr>
          <w:noProof/>
        </w:rPr>
        <w:pict>
          <v:group id="Gruppo 1088" o:spid="_x0000_s1027" style="position:absolute;left:0;text-align:left;margin-left:4523.1pt;margin-top:0;width:250.7pt;height:841.9pt;z-index:251670528;mso-height-percent:1000;mso-position-horizontal:right;mso-position-horizontal-relative:page;mso-position-vertical:top;mso-position-vertical-relative:page;mso-height-percent:1000" coordorigin="7329" coordsize="4911,15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" o:allowincell="f">
            <v:group id="Group 19" o:spid="_x0000_s1028" style="position:absolute;left:7344;width:4896;height:15840" coordorigin="7560" coordsize="4700,158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3PDpMMAAADdAAAADwAAAGRycy9kb3ducmV2LnhtbERPS4vCMBC+C/6HMII3&#10;Tavs4naNIqLiQRZ8wLK3oRnbYjMpTWzrv98Igrf5+J4zX3amFA3VrrCsIB5HIIhTqwvOFFzO29EM&#10;hPPIGkvLpOBBDpaLfm+OibYtH6k5+UyEEHYJKsi9rxIpXZqTQTe2FXHgrrY26AOsM6lrbEO4KeUk&#10;ij6lwYJDQ44VrXNKb6e7UbBrsV1N401zuF3Xj7/zx8/vISalhoNu9Q3CU+ff4pd7r8P8aPYF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Tc8OkwwAAAN0AAAAP&#10;AAAAAAAAAAAAAAAAAKoCAABkcnMvZG93bnJldi54bWxQSwUGAAAAAAQABAD6AAAAmgMAAAAA&#10;">
              <v:rect id="Rectangle 20" o:spid="_x0000_s1029" style="position:absolute;left:7755;width:4505;height:158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ZtMYA&#10;AADdAAAADwAAAGRycy9kb3ducmV2LnhtbESPT2sCQQzF7wW/wxChtzpbD6WujiIVRYSC/5Aew066&#10;u7qTWWZGXb99cyh4S3gv7/0ymXWuUTcKsfZs4H2QgSIuvK25NHA8LN8+QcWEbLHxTAYeFGE27b1M&#10;MLf+zju67VOpJIRjjgaqlNpc61hU5DAOfEss2q8PDpOsodQ24F3CXaOHWfahHdYsDRW29FVRcdlf&#10;nYEtbn/cYbE+NufVzn2HGoen88aY1343H4NK1KWn+f96bQU/Gwm/fCMj6O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q+ZtMYAAADdAAAADwAAAAAAAAAAAAAAAACYAgAAZHJz&#10;L2Rvd25yZXYueG1sUEsFBgAAAAAEAAQA9QAAAIsDAAAAAA==&#10;" fillcolor="#ffc000" stroked="f" strokecolor="#d8d8d8"/>
              <v:rect id="Rectangle 21" o:spid="_x0000_s1030" alt="Light vertical" style="position:absolute;left:7560;top:8;width:195;height:1582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JrNcYA&#10;AADdAAAADwAAAGRycy9kb3ducmV2LnhtbERPS0sDMRC+C/6HMIKX0iYVK921aWkLgkoP9gneppvp&#10;7upmsmxiG/+9EQRv8/E9ZzKLthFn6nztWMNwoEAQF87UXGrYbZ/6YxA+IBtsHJOGb/Iwm15fTTA3&#10;7sJrOm9CKVII+xw1VCG0uZS+qMiiH7iWOHEn11kMCXalNB1eUrht5J1SD9JizamhwpaWFRWfmy+r&#10;YTF6fdut7uNh/nHcZ5nqvbzH3kjr25s4fwQRKIZ/8Z/72aT5KhvC7zfpBDn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GJrNcYAAADdAAAADwAAAAAAAAAAAAAAAACYAgAAZHJz&#10;L2Rvd25yZXYueG1sUEsFBgAAAAAEAAQA9QAAAIsDAAAAAA==&#10;" fillcolor="#9bbb59" stroked="f" strokecolor="white" strokeweight="1pt">
                <v:fill r:id="rId9" o:title="" opacity="52428f" o:opacity2="52428f" type="pattern"/>
                <v:shadow color="#d8d8d8" offset="3pt,3pt"/>
              </v:rect>
            </v:group>
            <v:rect id="Rectangle 22" o:spid="_x0000_s1031" style="position:absolute;left:7344;width:4896;height:3958;visibility:visibl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nuCMMA&#10;AADdAAAADwAAAGRycy9kb3ducmV2LnhtbERPTWsCMRC9C/0PYQq9FE1qQXQ1Sikt2EvFbRGPs5tx&#10;s7iZLJuo6783hYK3ebzPWax614gzdaH2rOFlpEAQl97UXGn4/fkcTkGEiGyw8UwarhRgtXwYLDAz&#10;/sJbOuexEimEQ4YabIxtJmUoLTkMI98SJ+7gO4cxwa6SpsNLCneNHCs1kQ5rTg0WW3q3VB7zk9Ow&#10;oZ19/ZoVxYf6Phb7vYrPhozWT4/92xxEpD7exf/utUnz1WwMf9+kE+Ty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knuCMMAAADdAAAADwAAAAAAAAAAAAAAAACYAgAAZHJzL2Rv&#10;d25yZXYueG1sUEsFBgAAAAAEAAQA9QAAAIgDAAAAAA==&#10;" filled="f" stroked="f" strokecolor="white" strokeweight="1pt">
              <v:fill opacity="52428f"/>
              <v:textbox style="mso-next-textbox:#Rectangle 22" inset="28.8pt,14.4pt,14.4pt,14.4pt">
                <w:txbxContent>
                  <w:p w:rsidR="006C5414" w:rsidRPr="00CA778D" w:rsidRDefault="006C5414" w:rsidP="009D55CC">
                    <w:pPr>
                      <w:pStyle w:val="Nessunaspaziatura"/>
                      <w:rPr>
                        <w:rFonts w:ascii="Cambria" w:hAnsi="Cambria"/>
                        <w:b/>
                        <w:bCs/>
                        <w:color w:val="FFFFFF"/>
                        <w:sz w:val="96"/>
                        <w:szCs w:val="96"/>
                      </w:rPr>
                    </w:pPr>
                    <w:r>
                      <w:rPr>
                        <w:rFonts w:ascii="Cambria" w:hAnsi="Cambria"/>
                        <w:b/>
                        <w:bCs/>
                        <w:sz w:val="96"/>
                        <w:szCs w:val="96"/>
                      </w:rPr>
                      <w:t>2013</w:t>
                    </w:r>
                  </w:p>
                </w:txbxContent>
              </v:textbox>
            </v:rect>
            <v:rect id="Rectangle 23" o:spid="_x0000_s1032" style="position:absolute;left:7329;top:10658;width:4889;height:4462;visibility:visibl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VLk8MA&#10;AADdAAAADwAAAGRycy9kb3ducmV2LnhtbERPTWsCMRC9C/6HMEIvUpMqlLo1ikgFvbR0leJxdjPd&#10;LG4myybV7b9vCoK3ebzPWax614gLdaH2rOFpokAQl97UXGk4HraPLyBCRDbYeCYNvxRgtRwOFpgZ&#10;f+VPuuSxEimEQ4YabIxtJmUoLTkME98SJ+7bdw5jgl0lTYfXFO4aOVXqWTqsOTVYbGljqTznP07D&#10;B33Z2X5eFG/q/VycTiqODRmtH0b9+hVEpD7exTf3zqT5aj6D/2/SCXL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QVLk8MAAADdAAAADwAAAAAAAAAAAAAAAACYAgAAZHJzL2Rv&#10;d25yZXYueG1sUEsFBgAAAAAEAAQA9QAAAIgDAAAAAA==&#10;" filled="f" stroked="f" strokecolor="white" strokeweight="1pt">
              <v:fill opacity="52428f"/>
              <v:textbox style="mso-next-textbox:#Rectangle 23" inset="28.8pt,14.4pt,14.4pt,14.4pt">
                <w:txbxContent>
                  <w:p w:rsidR="006C5414" w:rsidRPr="003E57E6" w:rsidRDefault="006C5414" w:rsidP="009D55CC">
                    <w:pPr>
                      <w:pStyle w:val="Nessunaspaziatura"/>
                      <w:spacing w:line="360" w:lineRule="auto"/>
                      <w:rPr>
                        <w:b/>
                        <w:color w:val="FFFFFF"/>
                        <w:sz w:val="24"/>
                        <w:szCs w:val="24"/>
                      </w:rPr>
                    </w:pPr>
                    <w:r w:rsidRPr="003E57E6">
                      <w:rPr>
                        <w:b/>
                        <w:sz w:val="24"/>
                        <w:szCs w:val="24"/>
                      </w:rPr>
                      <w:t>PROF. ING. GIULIANO CAMMARATA</w:t>
                    </w:r>
                  </w:p>
                  <w:p w:rsidR="006C5414" w:rsidRPr="00DD6739" w:rsidRDefault="006C5414" w:rsidP="009D55CC">
                    <w:pPr>
                      <w:pStyle w:val="Nessunaspaziatura"/>
                      <w:spacing w:line="360" w:lineRule="auto"/>
                      <w:rPr>
                        <w:color w:val="FFFFFF"/>
                        <w:sz w:val="24"/>
                        <w:szCs w:val="24"/>
                      </w:rPr>
                    </w:pPr>
                    <w:r w:rsidRPr="00DD6739">
                      <w:rPr>
                        <w:b/>
                        <w:sz w:val="24"/>
                        <w:szCs w:val="24"/>
                      </w:rPr>
                      <w:t xml:space="preserve">Dipartimento di Ingegneria Industriale </w:t>
                    </w:r>
                    <w:r>
                      <w:rPr>
                        <w:b/>
                        <w:sz w:val="24"/>
                        <w:szCs w:val="24"/>
                      </w:rPr>
                      <w:t xml:space="preserve">Università </w:t>
                    </w:r>
                    <w:r w:rsidR="003E57E6">
                      <w:rPr>
                        <w:b/>
                        <w:sz w:val="24"/>
                        <w:szCs w:val="24"/>
                      </w:rPr>
                      <w:t xml:space="preserve">di </w:t>
                    </w:r>
                    <w:r w:rsidR="003E57E6" w:rsidRPr="00DD6739">
                      <w:rPr>
                        <w:b/>
                        <w:sz w:val="24"/>
                        <w:szCs w:val="24"/>
                      </w:rPr>
                      <w:t>Catania</w:t>
                    </w:r>
                  </w:p>
                  <w:p w:rsidR="006C5414" w:rsidRPr="00CA778D" w:rsidRDefault="006C5414" w:rsidP="009D55CC">
                    <w:pPr>
                      <w:pStyle w:val="Nessunaspaziatura"/>
                      <w:spacing w:line="360" w:lineRule="auto"/>
                      <w:rPr>
                        <w:b/>
                        <w:color w:val="FFFFFF"/>
                      </w:rPr>
                    </w:pPr>
                    <w:r>
                      <w:rPr>
                        <w:b/>
                      </w:rPr>
                      <w:t>A.A 2012/13</w:t>
                    </w:r>
                  </w:p>
                </w:txbxContent>
              </v:textbox>
            </v:rect>
            <w10:wrap anchorx="page" anchory="page"/>
          </v:group>
        </w:pict>
      </w:r>
    </w:p>
    <w:p w:rsidR="009D55CC" w:rsidRDefault="009D55CC" w:rsidP="009D55CC"/>
    <w:p w:rsidR="009D55CC" w:rsidRDefault="009D55CC" w:rsidP="009D55CC"/>
    <w:p w:rsidR="009D55CC" w:rsidRDefault="009D55CC" w:rsidP="009D55CC"/>
    <w:p w:rsidR="009D55CC" w:rsidRDefault="009D55CC" w:rsidP="009D55CC"/>
    <w:p w:rsidR="009D55CC" w:rsidRDefault="009D55CC" w:rsidP="009D55CC"/>
    <w:p w:rsidR="009D55CC" w:rsidRDefault="009D55CC" w:rsidP="009D55CC"/>
    <w:p w:rsidR="009D55CC" w:rsidRDefault="009D55CC" w:rsidP="009D55CC"/>
    <w:p w:rsidR="009D55CC" w:rsidRDefault="009D55CC" w:rsidP="009D55CC"/>
    <w:p w:rsidR="009D55CC" w:rsidRDefault="009D55CC" w:rsidP="009D55CC"/>
    <w:p w:rsidR="009D55CC" w:rsidRDefault="009D55CC" w:rsidP="009D55CC"/>
    <w:p w:rsidR="009D55CC" w:rsidRDefault="00A17F30" w:rsidP="009D55CC">
      <w:r>
        <w:rPr>
          <w:noProof/>
        </w:rPr>
        <w:pict>
          <v:rect id="Rettangolo 1094" o:spid="_x0000_s1026" style="position:absolute;left:0;text-align:left;margin-left:37.6pt;margin-top:239pt;width:533.75pt;height:121.65pt;z-index:251671552;visibility:visible;mso-width-percent:900;mso-position-horizontal-relative:page;mso-position-vertical-relative:page;mso-width-percent:900;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" o:allowincell="f" fillcolor="#4f81bd" strokecolor="white" strokeweight="1pt">
            <v:shadow color="#d8d8d8" offset="3pt,3pt"/>
            <v:textbox inset="14.4pt,,14.4pt">
              <w:txbxContent>
                <w:p w:rsidR="006C5414" w:rsidRDefault="006C5414" w:rsidP="005C089E">
                  <w:pPr>
                    <w:jc w:val="center"/>
                  </w:pPr>
                </w:p>
                <w:p w:rsidR="006C5414" w:rsidRPr="003557CE" w:rsidRDefault="006C5414" w:rsidP="005C089E">
                  <w:pPr>
                    <w:pStyle w:val="Nessunaspaziatura"/>
                    <w:jc w:val="center"/>
                    <w:rPr>
                      <w:rFonts w:ascii="Cambria" w:hAnsi="Cambria"/>
                      <w:sz w:val="96"/>
                      <w:szCs w:val="96"/>
                    </w:rPr>
                  </w:pPr>
                  <w:r w:rsidRPr="003557CE">
                    <w:rPr>
                      <w:rFonts w:ascii="Cambria" w:hAnsi="Cambria"/>
                      <w:sz w:val="96"/>
                      <w:szCs w:val="96"/>
                    </w:rPr>
                    <w:t>RETI IDRONICHE</w:t>
                  </w:r>
                </w:p>
                <w:p w:rsidR="006C5414" w:rsidRPr="00CA778D" w:rsidRDefault="006C5414" w:rsidP="005C089E">
                  <w:pPr>
                    <w:pStyle w:val="Nessunaspaziatura"/>
                    <w:jc w:val="center"/>
                    <w:rPr>
                      <w:rFonts w:ascii="Cambria" w:hAnsi="Cambria"/>
                      <w:color w:val="FFFFFF"/>
                      <w:sz w:val="56"/>
                      <w:szCs w:val="56"/>
                    </w:rPr>
                  </w:pPr>
                  <w:r>
                    <w:rPr>
                      <w:rFonts w:ascii="Cambria" w:hAnsi="Cambria"/>
                      <w:sz w:val="56"/>
                      <w:szCs w:val="56"/>
                    </w:rPr>
                    <w:t>MANUALE D’USO</w:t>
                  </w:r>
                </w:p>
              </w:txbxContent>
            </v:textbox>
            <w10:wrap anchorx="page" anchory="page"/>
          </v:rect>
        </w:pict>
      </w:r>
    </w:p>
    <w:p w:rsidR="009D55CC" w:rsidRDefault="009D55CC" w:rsidP="009D55CC"/>
    <w:p w:rsidR="009D55CC" w:rsidRDefault="009D55CC" w:rsidP="009D55CC"/>
    <w:p w:rsidR="009D55CC" w:rsidRDefault="009D55CC" w:rsidP="009D55CC"/>
    <w:p w:rsidR="009D55CC" w:rsidRDefault="009D55CC" w:rsidP="009D55CC"/>
    <w:p w:rsidR="009D55CC" w:rsidRDefault="009D55CC" w:rsidP="009D55CC"/>
    <w:p w:rsidR="009D55CC" w:rsidRDefault="009D55CC" w:rsidP="009D55CC"/>
    <w:p w:rsidR="009D55CC" w:rsidRDefault="009D55CC" w:rsidP="009D55CC"/>
    <w:p w:rsidR="009D55CC" w:rsidRDefault="009D55CC" w:rsidP="009D55CC"/>
    <w:p w:rsidR="003B61EA" w:rsidRDefault="003B61EA" w:rsidP="003B61EA">
      <w:pPr>
        <w:ind w:hanging="1134"/>
        <w:rPr>
          <w:noProof/>
        </w:rPr>
      </w:pPr>
    </w:p>
    <w:p w:rsidR="003B61EA" w:rsidRDefault="003B61EA" w:rsidP="003B61EA">
      <w:pPr>
        <w:ind w:hanging="1134"/>
        <w:rPr>
          <w:noProof/>
        </w:rPr>
      </w:pPr>
    </w:p>
    <w:p w:rsidR="009D55CC" w:rsidRDefault="003B61EA" w:rsidP="003B61EA">
      <w:pPr>
        <w:ind w:hanging="1134"/>
      </w:pPr>
      <w:r>
        <w:rPr>
          <w:noProof/>
        </w:rPr>
        <w:drawing>
          <wp:inline distT="0" distB="0" distL="0" distR="0" wp14:anchorId="024057D8" wp14:editId="68F22145">
            <wp:extent cx="6120130" cy="3767328"/>
            <wp:effectExtent l="0" t="0" r="0" b="0"/>
            <wp:docPr id="570" name="Immagine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126010" cy="3770947"/>
                    </a:xfrm>
                    <a:prstGeom prst="rect">
                      <a:avLst/>
                    </a:prstGeom>
                  </pic:spPr>
                </pic:pic>
              </a:graphicData>
            </a:graphic>
          </wp:inline>
        </w:drawing>
      </w:r>
    </w:p>
    <w:p w:rsidR="009D55CC" w:rsidRPr="007103E8" w:rsidRDefault="009D55CC" w:rsidP="00DD6739">
      <w:pPr>
        <w:ind w:left="-567" w:firstLine="0"/>
        <w:rPr>
          <w:u w:val="single"/>
        </w:rPr>
      </w:pPr>
      <w:r>
        <w:rPr>
          <w:b/>
          <w:color w:val="0000FF"/>
          <w:sz w:val="72"/>
        </w:rPr>
        <w:br w:type="page"/>
      </w:r>
    </w:p>
    <w:p w:rsidR="009D55CC" w:rsidRDefault="009D55CC" w:rsidP="009D55CC"/>
    <w:p w:rsidR="009D55CC" w:rsidRDefault="009D55CC" w:rsidP="009D55CC"/>
    <w:p w:rsidR="009D55CC" w:rsidRDefault="009D55CC" w:rsidP="009D55CC"/>
    <w:p w:rsidR="009D55CC" w:rsidRDefault="009D55CC" w:rsidP="009D55CC"/>
    <w:p w:rsidR="009D55CC" w:rsidRDefault="009D55CC" w:rsidP="009D55CC"/>
    <w:p w:rsidR="009D55CC" w:rsidRDefault="009D55CC" w:rsidP="009D55CC"/>
    <w:p w:rsidR="009D55CC" w:rsidRDefault="009D55CC" w:rsidP="009D55CC"/>
    <w:p w:rsidR="009D55CC" w:rsidRDefault="009D55CC" w:rsidP="009D55CC"/>
    <w:p w:rsidR="009D55CC" w:rsidRDefault="009D55CC" w:rsidP="009D55CC"/>
    <w:p w:rsidR="009D55CC" w:rsidRDefault="009D55CC" w:rsidP="009D55CC"/>
    <w:p w:rsidR="009D55CC" w:rsidRDefault="009D55CC" w:rsidP="009D55CC">
      <w:pPr>
        <w:pStyle w:val="Bibliografia"/>
      </w:pPr>
    </w:p>
    <w:p w:rsidR="009D55CC" w:rsidRDefault="009D55CC" w:rsidP="009D55CC"/>
    <w:p w:rsidR="009D55CC" w:rsidRDefault="009D55CC" w:rsidP="009D55CC"/>
    <w:p w:rsidR="009D55CC" w:rsidRDefault="009D55CC" w:rsidP="009D55CC"/>
    <w:p w:rsidR="009D55CC" w:rsidRDefault="009D55CC" w:rsidP="009D55CC"/>
    <w:p w:rsidR="009D55CC" w:rsidRDefault="009D55CC" w:rsidP="009D55CC"/>
    <w:p w:rsidR="009D55CC" w:rsidRDefault="009D55CC" w:rsidP="009D55CC"/>
    <w:p w:rsidR="009D55CC" w:rsidRDefault="009D55CC" w:rsidP="009D55CC">
      <w:pPr>
        <w:rPr>
          <w:caps/>
        </w:rPr>
      </w:pPr>
    </w:p>
    <w:p w:rsidR="009D55CC" w:rsidRDefault="009D55CC" w:rsidP="009D55CC">
      <w:pPr>
        <w:jc w:val="center"/>
        <w:rPr>
          <w:b/>
          <w:bCs/>
          <w:caps/>
        </w:rPr>
      </w:pPr>
      <w:r>
        <w:rPr>
          <w:b/>
          <w:bCs/>
          <w:caps/>
        </w:rPr>
        <w:t xml:space="preserve">FILE: </w:t>
      </w:r>
      <w:r w:rsidR="00A17F30">
        <w:fldChar w:fldCharType="begin"/>
      </w:r>
      <w:r w:rsidR="00A17F30">
        <w:instrText xml:space="preserve"> FILENAME  \* MERGEFORMAT </w:instrText>
      </w:r>
      <w:r w:rsidR="00A17F30">
        <w:fldChar w:fldCharType="separate"/>
      </w:r>
      <w:r w:rsidR="00F432F7" w:rsidRPr="00F432F7">
        <w:rPr>
          <w:b/>
          <w:bCs/>
          <w:caps/>
          <w:noProof/>
        </w:rPr>
        <w:t>RETI IDRONICHE - MANUALE DI USO.docx</w:t>
      </w:r>
      <w:r w:rsidR="00A17F30">
        <w:rPr>
          <w:b/>
          <w:bCs/>
          <w:caps/>
          <w:noProof/>
        </w:rPr>
        <w:fldChar w:fldCharType="end"/>
      </w:r>
    </w:p>
    <w:p w:rsidR="009D55CC" w:rsidRDefault="009D55CC" w:rsidP="009D55CC">
      <w:pPr>
        <w:jc w:val="center"/>
        <w:rPr>
          <w:b/>
          <w:bCs/>
          <w:caps/>
        </w:rPr>
      </w:pPr>
      <w:r>
        <w:rPr>
          <w:b/>
          <w:bCs/>
          <w:caps/>
        </w:rPr>
        <w:t xml:space="preserve">AUTORE: </w:t>
      </w:r>
      <w:r w:rsidR="00A17F30">
        <w:fldChar w:fldCharType="begin"/>
      </w:r>
      <w:r w:rsidR="00A17F30">
        <w:instrText xml:space="preserve"> AUTHOR  \* MERGEFORMAT </w:instrText>
      </w:r>
      <w:r w:rsidR="00A17F30">
        <w:fldChar w:fldCharType="separate"/>
      </w:r>
      <w:r w:rsidR="00F432F7" w:rsidRPr="00F432F7">
        <w:rPr>
          <w:b/>
          <w:bCs/>
          <w:noProof/>
        </w:rPr>
        <w:t>Giuliano</w:t>
      </w:r>
      <w:r w:rsidR="00F432F7">
        <w:rPr>
          <w:noProof/>
        </w:rPr>
        <w:t xml:space="preserve"> </w:t>
      </w:r>
      <w:r w:rsidR="00F432F7" w:rsidRPr="00F432F7">
        <w:rPr>
          <w:b/>
          <w:noProof/>
        </w:rPr>
        <w:t>Cammarata</w:t>
      </w:r>
      <w:r w:rsidR="00A17F30">
        <w:rPr>
          <w:b/>
          <w:noProof/>
        </w:rPr>
        <w:fldChar w:fldCharType="end"/>
      </w:r>
      <w:r w:rsidR="00AD30F2">
        <w:rPr>
          <w:b/>
          <w:bCs/>
        </w:rPr>
        <w:t xml:space="preserve"> </w:t>
      </w:r>
    </w:p>
    <w:p w:rsidR="009D55CC" w:rsidRDefault="009D55CC" w:rsidP="009D55CC">
      <w:pPr>
        <w:jc w:val="center"/>
        <w:rPr>
          <w:b/>
          <w:bCs/>
          <w:caps/>
        </w:rPr>
      </w:pPr>
      <w:r>
        <w:rPr>
          <w:b/>
          <w:bCs/>
          <w:caps/>
        </w:rPr>
        <w:t xml:space="preserve">DATA: </w:t>
      </w:r>
      <w:r w:rsidR="00745720">
        <w:rPr>
          <w:b/>
          <w:bCs/>
          <w:caps/>
        </w:rPr>
        <w:fldChar w:fldCharType="begin"/>
      </w:r>
      <w:r>
        <w:rPr>
          <w:b/>
          <w:bCs/>
          <w:caps/>
        </w:rPr>
        <w:instrText xml:space="preserve"> TIME \@ "d MMMM yyyy" </w:instrText>
      </w:r>
      <w:r w:rsidR="00745720">
        <w:rPr>
          <w:b/>
          <w:bCs/>
          <w:caps/>
        </w:rPr>
        <w:fldChar w:fldCharType="separate"/>
      </w:r>
      <w:r w:rsidR="006C1543">
        <w:rPr>
          <w:b/>
          <w:bCs/>
          <w:caps/>
          <w:noProof/>
        </w:rPr>
        <w:t>14 dicembre 2013</w:t>
      </w:r>
      <w:r w:rsidR="00745720">
        <w:rPr>
          <w:b/>
          <w:bCs/>
          <w:caps/>
        </w:rPr>
        <w:fldChar w:fldCharType="end"/>
      </w:r>
    </w:p>
    <w:p w:rsidR="009D55CC" w:rsidRDefault="009D55CC" w:rsidP="009D55CC"/>
    <w:p w:rsidR="009D55CC" w:rsidRDefault="009D55CC" w:rsidP="009D55CC"/>
    <w:p w:rsidR="009D55CC" w:rsidRDefault="00A17F30" w:rsidP="009D55CC">
      <w:pPr>
        <w:pStyle w:val="Bibliografia"/>
        <w:jc w:val="center"/>
      </w:pPr>
      <w:hyperlink r:id="rId11" w:history="1">
        <w:r w:rsidR="002A4456" w:rsidRPr="00B96CD8">
          <w:rPr>
            <w:rStyle w:val="Collegamentoipertestuale"/>
          </w:rPr>
          <w:t>www.giulianocammarata.it</w:t>
        </w:r>
      </w:hyperlink>
    </w:p>
    <w:p w:rsidR="009D55CC" w:rsidRDefault="00A17F30" w:rsidP="009D55CC">
      <w:pPr>
        <w:pStyle w:val="Bibliografia"/>
        <w:jc w:val="center"/>
      </w:pPr>
      <w:hyperlink r:id="rId12" w:history="1">
        <w:r w:rsidR="009D55CC" w:rsidRPr="001179D6">
          <w:rPr>
            <w:rStyle w:val="Collegamentoipertestuale"/>
          </w:rPr>
          <w:t>gcamma@diim.unict.it</w:t>
        </w:r>
      </w:hyperlink>
    </w:p>
    <w:p w:rsidR="009D55CC" w:rsidRDefault="00A17F30" w:rsidP="009D55CC">
      <w:pPr>
        <w:pStyle w:val="Bibliografia"/>
        <w:jc w:val="center"/>
      </w:pPr>
      <w:hyperlink r:id="rId13" w:history="1">
        <w:r w:rsidR="002A4456" w:rsidRPr="00B96CD8">
          <w:rPr>
            <w:rStyle w:val="Collegamentoipertestuale"/>
          </w:rPr>
          <w:t>cammaratagiuliano@gmail.com</w:t>
        </w:r>
      </w:hyperlink>
    </w:p>
    <w:p w:rsidR="009D55CC" w:rsidRDefault="009D55CC" w:rsidP="009D55CC">
      <w:pPr>
        <w:pStyle w:val="Bibliografia"/>
        <w:jc w:val="center"/>
      </w:pPr>
    </w:p>
    <w:p w:rsidR="009D55CC" w:rsidRDefault="009D55CC" w:rsidP="009D55CC"/>
    <w:p w:rsidR="009D55CC" w:rsidRDefault="009D55CC" w:rsidP="009D55CC"/>
    <w:p w:rsidR="009D55CC" w:rsidRDefault="009D55CC" w:rsidP="009D55CC"/>
    <w:p w:rsidR="009D55CC" w:rsidRDefault="009D55CC" w:rsidP="009D55CC">
      <w:pPr>
        <w:jc w:val="center"/>
      </w:pPr>
      <w:r>
        <w:t>La riproduzione a scopi didattici di quest’opera è libera da parte degli Studenti purché non siano cancellati i riferimenti all’Autore sopra indicati. Non sono consentiti usi commerciali di alcun genere senza il consenso dell’Autore</w:t>
      </w:r>
    </w:p>
    <w:p w:rsidR="009D55CC" w:rsidRPr="009C5A85" w:rsidRDefault="009D55CC" w:rsidP="009D55CC">
      <w:pPr>
        <w:jc w:val="center"/>
        <w:rPr>
          <w:b/>
          <w:color w:val="002060"/>
          <w:sz w:val="44"/>
          <w:szCs w:val="44"/>
        </w:rPr>
      </w:pPr>
      <w:r>
        <w:br w:type="page"/>
      </w:r>
      <w:r w:rsidRPr="009C5A85">
        <w:rPr>
          <w:b/>
          <w:color w:val="002060"/>
          <w:sz w:val="44"/>
          <w:szCs w:val="44"/>
        </w:rPr>
        <w:lastRenderedPageBreak/>
        <w:t>STRUTTURA DEL VOLUME</w:t>
      </w:r>
    </w:p>
    <w:p w:rsidR="009D55CC" w:rsidRDefault="009D55CC" w:rsidP="009D55CC"/>
    <w:p w:rsidR="00F432F7" w:rsidRDefault="00745720">
      <w:pPr>
        <w:pStyle w:val="Sommario1"/>
        <w:rPr>
          <w:rFonts w:asciiTheme="minorHAnsi" w:eastAsiaTheme="minorEastAsia" w:hAnsiTheme="minorHAnsi" w:cstheme="minorBidi"/>
          <w:b w:val="0"/>
          <w:bCs w:val="0"/>
          <w:caps w:val="0"/>
          <w:noProof/>
          <w:u w:val="none"/>
        </w:rPr>
      </w:pPr>
      <w:r>
        <w:fldChar w:fldCharType="begin"/>
      </w:r>
      <w:r w:rsidR="009D55CC">
        <w:instrText xml:space="preserve"> TOC \o "1-1" \h \z \u </w:instrText>
      </w:r>
      <w:r>
        <w:fldChar w:fldCharType="separate"/>
      </w:r>
      <w:hyperlink w:anchor="_Toc374788085" w:history="1">
        <w:r w:rsidR="00F432F7" w:rsidRPr="00B47581">
          <w:rPr>
            <w:rStyle w:val="Collegamentoipertestuale"/>
            <w:noProof/>
          </w:rPr>
          <w:t>1.</w:t>
        </w:r>
        <w:r w:rsidR="00F432F7">
          <w:rPr>
            <w:rFonts w:asciiTheme="minorHAnsi" w:eastAsiaTheme="minorEastAsia" w:hAnsiTheme="minorHAnsi" w:cstheme="minorBidi"/>
            <w:b w:val="0"/>
            <w:bCs w:val="0"/>
            <w:caps w:val="0"/>
            <w:noProof/>
            <w:u w:val="none"/>
          </w:rPr>
          <w:tab/>
        </w:r>
        <w:r w:rsidR="00F432F7" w:rsidRPr="00B47581">
          <w:rPr>
            <w:rStyle w:val="Collegamentoipertestuale"/>
            <w:noProof/>
          </w:rPr>
          <w:t>Il PROGETTO DELLE RETI TECNOLOGICHE</w:t>
        </w:r>
        <w:r w:rsidR="00F432F7">
          <w:rPr>
            <w:noProof/>
            <w:webHidden/>
          </w:rPr>
          <w:tab/>
        </w:r>
        <w:r w:rsidR="00F432F7">
          <w:rPr>
            <w:noProof/>
            <w:webHidden/>
          </w:rPr>
          <w:fldChar w:fldCharType="begin"/>
        </w:r>
        <w:r w:rsidR="00F432F7">
          <w:rPr>
            <w:noProof/>
            <w:webHidden/>
          </w:rPr>
          <w:instrText xml:space="preserve"> PAGEREF _Toc374788085 \h </w:instrText>
        </w:r>
        <w:r w:rsidR="00F432F7">
          <w:rPr>
            <w:noProof/>
            <w:webHidden/>
          </w:rPr>
        </w:r>
        <w:r w:rsidR="00F432F7">
          <w:rPr>
            <w:noProof/>
            <w:webHidden/>
          </w:rPr>
          <w:fldChar w:fldCharType="separate"/>
        </w:r>
        <w:r w:rsidR="006C1543">
          <w:rPr>
            <w:noProof/>
            <w:webHidden/>
          </w:rPr>
          <w:t>4</w:t>
        </w:r>
        <w:r w:rsidR="00F432F7">
          <w:rPr>
            <w:noProof/>
            <w:webHidden/>
          </w:rPr>
          <w:fldChar w:fldCharType="end"/>
        </w:r>
      </w:hyperlink>
    </w:p>
    <w:p w:rsidR="00F432F7" w:rsidRDefault="00A17F30">
      <w:pPr>
        <w:pStyle w:val="Sommario1"/>
        <w:rPr>
          <w:rFonts w:asciiTheme="minorHAnsi" w:eastAsiaTheme="minorEastAsia" w:hAnsiTheme="minorHAnsi" w:cstheme="minorBidi"/>
          <w:b w:val="0"/>
          <w:bCs w:val="0"/>
          <w:caps w:val="0"/>
          <w:noProof/>
          <w:u w:val="none"/>
        </w:rPr>
      </w:pPr>
      <w:hyperlink w:anchor="_Toc374788086" w:history="1">
        <w:r w:rsidR="00F432F7" w:rsidRPr="00B47581">
          <w:rPr>
            <w:rStyle w:val="Collegamentoipertestuale"/>
            <w:noProof/>
          </w:rPr>
          <w:t>2.</w:t>
        </w:r>
        <w:r w:rsidR="00F432F7">
          <w:rPr>
            <w:rFonts w:asciiTheme="minorHAnsi" w:eastAsiaTheme="minorEastAsia" w:hAnsiTheme="minorHAnsi" w:cstheme="minorBidi"/>
            <w:b w:val="0"/>
            <w:bCs w:val="0"/>
            <w:caps w:val="0"/>
            <w:noProof/>
            <w:u w:val="none"/>
          </w:rPr>
          <w:tab/>
        </w:r>
        <w:r w:rsidR="00F432F7" w:rsidRPr="00B47581">
          <w:rPr>
            <w:rStyle w:val="Collegamentoipertestuale"/>
            <w:noProof/>
          </w:rPr>
          <w:t>USO DEL PROGRAMMA – FASE DI INPUT</w:t>
        </w:r>
        <w:r w:rsidR="00F432F7">
          <w:rPr>
            <w:noProof/>
            <w:webHidden/>
          </w:rPr>
          <w:tab/>
        </w:r>
        <w:r w:rsidR="00F432F7">
          <w:rPr>
            <w:noProof/>
            <w:webHidden/>
          </w:rPr>
          <w:fldChar w:fldCharType="begin"/>
        </w:r>
        <w:r w:rsidR="00F432F7">
          <w:rPr>
            <w:noProof/>
            <w:webHidden/>
          </w:rPr>
          <w:instrText xml:space="preserve"> PAGEREF _Toc374788086 \h </w:instrText>
        </w:r>
        <w:r w:rsidR="00F432F7">
          <w:rPr>
            <w:noProof/>
            <w:webHidden/>
          </w:rPr>
        </w:r>
        <w:r w:rsidR="00F432F7">
          <w:rPr>
            <w:noProof/>
            <w:webHidden/>
          </w:rPr>
          <w:fldChar w:fldCharType="separate"/>
        </w:r>
        <w:r w:rsidR="006C1543">
          <w:rPr>
            <w:noProof/>
            <w:webHidden/>
          </w:rPr>
          <w:t>23</w:t>
        </w:r>
        <w:r w:rsidR="00F432F7">
          <w:rPr>
            <w:noProof/>
            <w:webHidden/>
          </w:rPr>
          <w:fldChar w:fldCharType="end"/>
        </w:r>
      </w:hyperlink>
    </w:p>
    <w:p w:rsidR="00F432F7" w:rsidRDefault="00A17F30">
      <w:pPr>
        <w:pStyle w:val="Sommario1"/>
        <w:rPr>
          <w:rFonts w:asciiTheme="minorHAnsi" w:eastAsiaTheme="minorEastAsia" w:hAnsiTheme="minorHAnsi" w:cstheme="minorBidi"/>
          <w:b w:val="0"/>
          <w:bCs w:val="0"/>
          <w:caps w:val="0"/>
          <w:noProof/>
          <w:u w:val="none"/>
        </w:rPr>
      </w:pPr>
      <w:hyperlink w:anchor="_Toc374788087" w:history="1">
        <w:r w:rsidR="00F432F7" w:rsidRPr="00B47581">
          <w:rPr>
            <w:rStyle w:val="Collegamentoipertestuale"/>
            <w:noProof/>
          </w:rPr>
          <w:t>3.</w:t>
        </w:r>
        <w:r w:rsidR="00F432F7">
          <w:rPr>
            <w:rFonts w:asciiTheme="minorHAnsi" w:eastAsiaTheme="minorEastAsia" w:hAnsiTheme="minorHAnsi" w:cstheme="minorBidi"/>
            <w:b w:val="0"/>
            <w:bCs w:val="0"/>
            <w:caps w:val="0"/>
            <w:noProof/>
            <w:u w:val="none"/>
          </w:rPr>
          <w:tab/>
        </w:r>
        <w:r w:rsidR="00F432F7" w:rsidRPr="00B47581">
          <w:rPr>
            <w:rStyle w:val="Collegamentoipertestuale"/>
            <w:noProof/>
          </w:rPr>
          <w:t>USO DEL PROGRAMMA – FASE DI CALCOLO</w:t>
        </w:r>
        <w:r w:rsidR="00F432F7">
          <w:rPr>
            <w:noProof/>
            <w:webHidden/>
          </w:rPr>
          <w:tab/>
        </w:r>
        <w:r w:rsidR="00F432F7">
          <w:rPr>
            <w:noProof/>
            <w:webHidden/>
          </w:rPr>
          <w:fldChar w:fldCharType="begin"/>
        </w:r>
        <w:r w:rsidR="00F432F7">
          <w:rPr>
            <w:noProof/>
            <w:webHidden/>
          </w:rPr>
          <w:instrText xml:space="preserve"> PAGEREF _Toc374788087 \h </w:instrText>
        </w:r>
        <w:r w:rsidR="00F432F7">
          <w:rPr>
            <w:noProof/>
            <w:webHidden/>
          </w:rPr>
        </w:r>
        <w:r w:rsidR="00F432F7">
          <w:rPr>
            <w:noProof/>
            <w:webHidden/>
          </w:rPr>
          <w:fldChar w:fldCharType="separate"/>
        </w:r>
        <w:r w:rsidR="006C1543">
          <w:rPr>
            <w:noProof/>
            <w:webHidden/>
          </w:rPr>
          <w:t>49</w:t>
        </w:r>
        <w:r w:rsidR="00F432F7">
          <w:rPr>
            <w:noProof/>
            <w:webHidden/>
          </w:rPr>
          <w:fldChar w:fldCharType="end"/>
        </w:r>
      </w:hyperlink>
    </w:p>
    <w:p w:rsidR="009D55CC" w:rsidRPr="00244389" w:rsidRDefault="00745720" w:rsidP="009D55CC">
      <w:r>
        <w:fldChar w:fldCharType="end"/>
      </w:r>
    </w:p>
    <w:p w:rsidR="009D55CC" w:rsidRDefault="009D55CC" w:rsidP="009D55CC">
      <w:pPr>
        <w:jc w:val="center"/>
      </w:pPr>
    </w:p>
    <w:p w:rsidR="009D55CC" w:rsidRDefault="009D55CC" w:rsidP="009D55CC">
      <w:pPr>
        <w:jc w:val="center"/>
      </w:pPr>
    </w:p>
    <w:p w:rsidR="009D55CC" w:rsidRDefault="009D55CC" w:rsidP="009D55CC">
      <w:pPr>
        <w:jc w:val="center"/>
        <w:sectPr w:rsidR="009D55CC">
          <w:headerReference w:type="even" r:id="rId14"/>
          <w:headerReference w:type="default" r:id="rId15"/>
          <w:pgSz w:w="11906" w:h="16838"/>
          <w:pgMar w:top="1418" w:right="1134" w:bottom="1134" w:left="1134" w:header="794" w:footer="720" w:gutter="0"/>
          <w:pgNumType w:start="0"/>
          <w:cols w:space="720"/>
          <w:titlePg/>
        </w:sectPr>
      </w:pPr>
    </w:p>
    <w:p w:rsidR="00DD6739" w:rsidRDefault="009D55CC" w:rsidP="00DD6739">
      <w:pPr>
        <w:pStyle w:val="Titolo7"/>
        <w:spacing w:before="240" w:after="3600"/>
        <w:rPr>
          <w:color w:val="4F81BD"/>
          <w:sz w:val="56"/>
          <w:szCs w:val="56"/>
        </w:rPr>
      </w:pPr>
      <w:r w:rsidRPr="0060133E">
        <w:rPr>
          <w:color w:val="4F81BD"/>
          <w:sz w:val="56"/>
          <w:szCs w:val="56"/>
        </w:rPr>
        <w:lastRenderedPageBreak/>
        <w:t xml:space="preserve">INTRODUZIONE </w:t>
      </w:r>
    </w:p>
    <w:p w:rsidR="00DD6739" w:rsidRDefault="00894AB2" w:rsidP="00DD6739">
      <w:r>
        <w:t xml:space="preserve">Gli impianti di climatizzazione (o impianti meccanici, per usare l’accezione più frequente in altri stati) </w:t>
      </w:r>
      <w:r w:rsidR="001C59DE">
        <w:t>sono caratterizzati dalla sinergia di tre sezioni: la produzione di energia (termica o frigorifera), il trasporto dell’energia (mediante reti di distribuzione appropriate al fluido di lavoro) e la cessione dell’energia agli ambienti (tramite i cosiddetti terminali).</w:t>
      </w:r>
    </w:p>
    <w:p w:rsidR="001C59DE" w:rsidRDefault="001C59DE" w:rsidP="00DD6739">
      <w:r>
        <w:t>La sezione centrale è quella del trasporto dell’energia che può essere attuato mediante:</w:t>
      </w:r>
    </w:p>
    <w:p w:rsidR="001C59DE" w:rsidRPr="001C59DE" w:rsidRDefault="001C59DE" w:rsidP="001C59DE">
      <w:pPr>
        <w:pStyle w:val="Elencoindentatopuntato"/>
      </w:pPr>
      <w:r>
        <w:t>Reti idroniche:</w:t>
      </w:r>
      <w:r>
        <w:rPr>
          <w:i w:val="0"/>
        </w:rPr>
        <w:t xml:space="preserve"> </w:t>
      </w:r>
      <w:r>
        <w:rPr>
          <w:i w:val="0"/>
        </w:rPr>
        <w:tab/>
        <w:t>se il fluido di lavoro è l’acqua;</w:t>
      </w:r>
    </w:p>
    <w:p w:rsidR="001C59DE" w:rsidRPr="001C59DE" w:rsidRDefault="001C59DE" w:rsidP="001C59DE">
      <w:pPr>
        <w:pStyle w:val="Elencoindentatopuntato"/>
      </w:pPr>
      <w:r>
        <w:t>Reti aerauliche</w:t>
      </w:r>
      <w:r>
        <w:rPr>
          <w:i w:val="0"/>
        </w:rPr>
        <w:t xml:space="preserve">: </w:t>
      </w:r>
      <w:r>
        <w:rPr>
          <w:i w:val="0"/>
        </w:rPr>
        <w:tab/>
        <w:t>se il fluido di lavoro è l’aria.</w:t>
      </w:r>
    </w:p>
    <w:p w:rsidR="001C59DE" w:rsidRDefault="001C59DE" w:rsidP="001C59DE">
      <w:r>
        <w:t>Possono esserci anche reti di trasporto di fluidi particolari, quali ad esempio i fluidi frigorigeni negli impianti frigoriferi industriali o altro ancora.</w:t>
      </w:r>
    </w:p>
    <w:p w:rsidR="001C59DE" w:rsidRDefault="001C59DE" w:rsidP="001C59DE">
      <w:r>
        <w:t>In questo volume ci occupiamo solamente delle reti idroniche, cioè delle reti tecnologiche per il trasporto dell’acqua (calda o fredda o di entrambi i tipi).</w:t>
      </w:r>
    </w:p>
    <w:p w:rsidR="001C59DE" w:rsidRDefault="001C59DE" w:rsidP="001C59DE">
      <w:r>
        <w:t xml:space="preserve">Le reti tecnologiche sono caratterizzate dal trasporto di fluidi di lavoro per far funzionare i dispositivi ad esse collegati: generatori termici, refrigeratori, radiatori, termo ventilconvettori, pannelli radianti, batterie di </w:t>
      </w:r>
      <w:r w:rsidR="003D2895">
        <w:t>scambio, …</w:t>
      </w:r>
      <w:r>
        <w:t>.</w:t>
      </w:r>
    </w:p>
    <w:p w:rsidR="003D2895" w:rsidRDefault="003D2895" w:rsidP="003D2895">
      <w:r>
        <w:t>Le reti tecnologiche sono caratterizzate dalla presenza di circuiti chiusi, cioè da circuiti che partono e ritornano alla pompa di circolazione. Questa peculiarità rende per certi versi più agevole il progetto, poiché occorre bilanciare con la prevalenza della pompa solo le perdite totali di attrito, per altri versi più complesso perché occorre bilanciare le reti in modo da assicurare le portate di acqua di progetto per i dispositivi serviti.</w:t>
      </w:r>
    </w:p>
    <w:p w:rsidR="003D2895" w:rsidRDefault="00EB7177" w:rsidP="003D2895">
      <w:r>
        <w:t>Oggi sono disponibili commercialmente diversi CAD che semplificano molto le procedure di calcolo sia con un input dei dati facilitato dall’interazione con strumenti grafici sia con data base di prodotti commerciali (fan coil, radiatori, pompe, …) utilizzabili.</w:t>
      </w:r>
    </w:p>
    <w:p w:rsidR="00EB7177" w:rsidRDefault="00B07974" w:rsidP="003D2895">
      <w:r>
        <w:t>Naturalmente questi software sono costosi e rilasciati in forma chiusa, nel senso che l’Utente non può entrare all’interno dei programmi eseguibili che spesso si presentano a scatola chiusa.</w:t>
      </w:r>
    </w:p>
    <w:p w:rsidR="00B07974" w:rsidRDefault="00B07974" w:rsidP="003D2895">
      <w:r>
        <w:t>Per quanto ben fatti</w:t>
      </w:r>
      <w:r w:rsidR="00D951E4">
        <w:t>,</w:t>
      </w:r>
      <w:r>
        <w:t xml:space="preserve"> questi programmi difficilmente consentono di verificare gli algoritmi e, probabilmente, gli Utenti non lo chiedono neppure desiderando avere procedure altamente automatizzate con le quali fare tutto “</w:t>
      </w:r>
      <w:r>
        <w:rPr>
          <w:i/>
        </w:rPr>
        <w:t>schiacciando un bottone</w:t>
      </w:r>
      <w:r>
        <w:t>” solamente.</w:t>
      </w:r>
    </w:p>
    <w:p w:rsidR="00B07974" w:rsidRDefault="00D951E4" w:rsidP="003D2895">
      <w:r>
        <w:t>L’effetto combinato del software chiuso e della fiducia cieca dell’Utente sui risultati ottenuti</w:t>
      </w:r>
      <w:r w:rsidR="007F12BB">
        <w:t>, spesso apoditticamente e</w:t>
      </w:r>
      <w:r>
        <w:t xml:space="preserve"> senza alcuno spirito critico</w:t>
      </w:r>
      <w:r w:rsidR="007F12BB">
        <w:t>,</w:t>
      </w:r>
      <w:r>
        <w:t xml:space="preserve"> può essere causa di errori, anche involontari, a volta anche gravi.</w:t>
      </w:r>
    </w:p>
    <w:p w:rsidR="00D951E4" w:rsidRDefault="00D951E4" w:rsidP="003D2895">
      <w:r>
        <w:lastRenderedPageBreak/>
        <w:t>Non per nulla le software house fanno sottoscrivere una dichiarazione (detta licenza d’uso) nella quale esse si dichiarano estranee da eventuali errori derivanti dall’uso dei loro programmi.</w:t>
      </w:r>
    </w:p>
    <w:p w:rsidR="00D951E4" w:rsidRDefault="00D951E4" w:rsidP="003D2895">
      <w:r>
        <w:t xml:space="preserve">Chi firma un progetto </w:t>
      </w:r>
      <w:r w:rsidR="008F0463">
        <w:t>sa bene</w:t>
      </w:r>
      <w:r>
        <w:t xml:space="preserve"> che comunque la responsabilità progettuale è sua e non del software. E del resto è anche giusto così</w:t>
      </w:r>
      <w:r w:rsidR="008F0463">
        <w:t>,</w:t>
      </w:r>
      <w:r>
        <w:t xml:space="preserve"> altrimenti chiunque</w:t>
      </w:r>
      <w:r w:rsidR="008F0463">
        <w:t>,</w:t>
      </w:r>
      <w:r>
        <w:t xml:space="preserve"> utilizzando questi strumenti informatici</w:t>
      </w:r>
      <w:r w:rsidR="008F0463">
        <w:t>,</w:t>
      </w:r>
      <w:r>
        <w:t xml:space="preserve"> può diventare ingegnere, architetto, medico, analista, …</w:t>
      </w:r>
    </w:p>
    <w:p w:rsidR="002D037B" w:rsidRDefault="002D037B" w:rsidP="002D037B">
      <w:r>
        <w:t>Oggi si tende molto ad utilizzare programmi che interagiscono in modo grafico per l’input dei dati. Solitamente si utilizza lo stesso CAD grafico (ad esempio Autocad®) per disegnare la rete di distribuzione direttamente sui disegni esecutivi e rilevare, mediante opportune utilities, i dati geometrici necessari.</w:t>
      </w:r>
    </w:p>
    <w:p w:rsidR="002D037B" w:rsidRDefault="003C28CF" w:rsidP="002D037B">
      <w:r>
        <w:t>Va tenuto presente, tuttavia, che spesso i vincoli dettati dall’utilizzo del software grafico non sono trascurabili e ciò porta spesso a impiegare più tempo rispetto ad un classico “</w:t>
      </w:r>
      <w:r>
        <w:rPr>
          <w:i/>
        </w:rPr>
        <w:t>input manuale</w:t>
      </w:r>
      <w:r>
        <w:t>” magari assistito dallo stesso soft</w:t>
      </w:r>
      <w:r w:rsidR="008B2F43">
        <w:t>w</w:t>
      </w:r>
      <w:r>
        <w:t>are.</w:t>
      </w:r>
    </w:p>
    <w:p w:rsidR="008B2F43" w:rsidRDefault="008B2F43" w:rsidP="002D037B">
      <w:r>
        <w:t>Da anni distribuisco agli Allievi del Corso di Impianti Termotecnici, per la Laurea in Ingegneria Meccanica, uno strumento di calcolo molto semplice ed agevole costituito da un foglio Excel nel quale è implementato un algoritmo essenziale per il dimensionamento delle reti idroniche.</w:t>
      </w:r>
    </w:p>
    <w:p w:rsidR="008B2F43" w:rsidRDefault="008B2F43" w:rsidP="002D037B">
      <w:r>
        <w:t>Questo strumento essenziale ha diversi scopi</w:t>
      </w:r>
      <w:r w:rsidR="00792F42">
        <w:t xml:space="preserve"> e realizza diversi vantaggi</w:t>
      </w:r>
      <w:r>
        <w:t>:</w:t>
      </w:r>
    </w:p>
    <w:p w:rsidR="008B2F43" w:rsidRDefault="00792F42" w:rsidP="008B2F43">
      <w:pPr>
        <w:pStyle w:val="Elencoindentatopuntato"/>
      </w:pPr>
      <w:r>
        <w:t>È totalmente libero, personalizzabile e configurabile a piacere;</w:t>
      </w:r>
    </w:p>
    <w:p w:rsidR="00792F42" w:rsidRDefault="00792F42" w:rsidP="008B2F43">
      <w:pPr>
        <w:pStyle w:val="Elencoindentatopuntato"/>
      </w:pPr>
      <w:r>
        <w:t>Le relazioni di calcolo sono espresse in chiaro e quindi controllabili;</w:t>
      </w:r>
    </w:p>
    <w:p w:rsidR="00792F42" w:rsidRDefault="00792F42" w:rsidP="008B2F43">
      <w:pPr>
        <w:pStyle w:val="Elencoindentatopuntato"/>
      </w:pPr>
      <w:r>
        <w:t>È molto interattivo ed anzi si basa proprio sull’interattività per il corretto funzionamento.</w:t>
      </w:r>
    </w:p>
    <w:p w:rsidR="00792F42" w:rsidRDefault="00081A6C" w:rsidP="00792F42">
      <w:r>
        <w:t xml:space="preserve">Ovviamente un foglio di calcolo non può sostituirsi ad un programma professionale appositamente predisposto utilizzando linguaggi di alto livello e pertanto l’interazione dell’Utente con il foglio di calcolo è più intensa. Tuttavia, anche a scopo didattico, questa interazione è utile sia per comprendere bene cosa si fa sia per avere una piena coscienza delle operazioni che si effettuano. Si rimanda al materiale d’uso di quel foglio di calcolo (vedasi </w:t>
      </w:r>
      <w:r>
        <w:rPr>
          <w:i/>
        </w:rPr>
        <w:t>Manuale per reti tecnologiche</w:t>
      </w:r>
      <w:r>
        <w:t>).</w:t>
      </w:r>
    </w:p>
    <w:p w:rsidR="00081A6C" w:rsidRDefault="00081A6C" w:rsidP="00792F42">
      <w:r>
        <w:t>Ciò che ho voluto predisporre con questo nuovo foglio Excel è una via di mezzo fra le procedure automatizzate commerciali ed il foglio interattivo sopra indicato.</w:t>
      </w:r>
    </w:p>
    <w:p w:rsidR="00081A6C" w:rsidRDefault="00081A6C" w:rsidP="00792F42">
      <w:r>
        <w:t>Utilizzando ancora il programma Excel, ho cercato di costruire un foglio di lavoro altamente automatizzato ma che al tempo stesso consentisse tutti i livelli di interazione possibili per una buona progettazione delle reti idroniche.</w:t>
      </w:r>
    </w:p>
    <w:p w:rsidR="00081A6C" w:rsidRDefault="00081A6C" w:rsidP="00792F42">
      <w:r>
        <w:t xml:space="preserve">Per fare ciò si sono implementati in </w:t>
      </w:r>
      <w:r w:rsidRPr="00436625">
        <w:rPr>
          <w:i/>
        </w:rPr>
        <w:t>Visual Basic for Applications</w:t>
      </w:r>
      <w:r>
        <w:t xml:space="preserve"> di Excel (linguaggio ad oggetti di alto livello) tutti gli algoritmi necessari al </w:t>
      </w:r>
      <w:r w:rsidR="00B67B60">
        <w:t>progetto delle reti idroniche.</w:t>
      </w:r>
    </w:p>
    <w:p w:rsidR="00B67B60" w:rsidRDefault="00A848CA" w:rsidP="00792F42">
      <w:r>
        <w:t>Excel mette a disposizione un foglio altamente strutturato (tabella interattiva) con la possibilità di usare tutta la potenza di calcolo di questo software e tutte le utilities (formattazione, stampa, calcolo aggiuntivo, …). Mentre nel precedente foglio essenziale tutto era lasciato all’Utente (che doveva manualmente digitare i dati (cosa che rimane ancora nel nuovo foglio), formare i circuiti per il calcolo delle portate, selezionare manualmente i diametri e verificare manualmente le cadute di pressione) ora tutte le operazioni sono affidate a procedure di calcolo in VBA automatizzate e che non richiedono alcun intervento esterno, come nei software commerciali.</w:t>
      </w:r>
    </w:p>
    <w:p w:rsidR="00A848CA" w:rsidRDefault="00371B1A" w:rsidP="00792F42">
      <w:r>
        <w:t>La possibilità di vedere sia i dati di input che di calcolo nella stessa tabella (che appare come quella del precedente foglio di calcolo) consente di effettuare immediatamente una verifica dei risultati ed una ottimizzazione del progetto sorprendente, potendo interagire con le routine di calcolo e con i dati di progetto in modo diretto</w:t>
      </w:r>
      <w:r w:rsidR="0005490C">
        <w:t xml:space="preserve"> sia variando ipotesi di calcolo sia modificando i dati tabellari.</w:t>
      </w:r>
    </w:p>
    <w:p w:rsidR="006C0CD8" w:rsidRDefault="006C0CD8" w:rsidP="00792F42">
      <w:r>
        <w:t>L’input dei dati può essere fatto sia direttamente nel foglio, riempendo le celle indicate dalle testate, sia in modo assistito con opportune maschere di input nelle quali inserire i dati necessari.</w:t>
      </w:r>
    </w:p>
    <w:p w:rsidR="006C0CD8" w:rsidRDefault="006C0CD8" w:rsidP="00792F42">
      <w:r>
        <w:lastRenderedPageBreak/>
        <w:t>E’ poi possibile modificare qualsivoglia dato sia direttamente nel foglio di calcolo che con le procedure guidate. Insomma, è proprio l’interazione che fa grande Excel e si è cercato di sfruttarla nel modo migliore possibile.</w:t>
      </w:r>
    </w:p>
    <w:p w:rsidR="006C0CD8" w:rsidRDefault="00446FD1" w:rsidP="00792F42">
      <w:r>
        <w:t>Infine il bilanciamento delle reti (a portata imposta) può essere effettuato in modo automatico oppure, qualora lo si voglia ulteriormente migliorare, in modo interattivo modificando i singoli dati che si ritiene più opportuno modificare.</w:t>
      </w:r>
    </w:p>
    <w:p w:rsidR="00446FD1" w:rsidRDefault="00F70D08" w:rsidP="00792F42">
      <w:r>
        <w:t>A differenza del foglio di calcolo essenziale è ora possibile archiviare e richiamare i progetti in file esterni in formato testo (in formato CVS) e di poca occupazione di spazio su disco (qualche KB contro qualche MB dei fogli Excel originali).</w:t>
      </w:r>
    </w:p>
    <w:p w:rsidR="00F70D08" w:rsidRDefault="00F70D08" w:rsidP="00792F42">
      <w:r>
        <w:t>Infine è possibile avviare una procedura di stampa automatizzata senza doversi preoccupare di selezionare i dati di stampa.</w:t>
      </w:r>
    </w:p>
    <w:p w:rsidR="00F70D08" w:rsidRDefault="00F70D08" w:rsidP="00792F42">
      <w:r>
        <w:t>Nelle pagine che seguono si esporranno sia gli algoritmi di calcolo utilizzati che le modalità d’uso del programma, per altro reso agevole da un menù di selezione auto esplicativo:</w:t>
      </w:r>
    </w:p>
    <w:p w:rsidR="00F70D08" w:rsidRDefault="00F70D08" w:rsidP="00F70D08">
      <w:pPr>
        <w:pStyle w:val="Didascalia"/>
      </w:pPr>
      <w:r>
        <w:rPr>
          <w:noProof/>
        </w:rPr>
        <w:drawing>
          <wp:inline distT="0" distB="0" distL="0" distR="0" wp14:anchorId="51E8ACFF" wp14:editId="28C4C688">
            <wp:extent cx="3819048" cy="685714"/>
            <wp:effectExtent l="0" t="0" r="0" b="635"/>
            <wp:docPr id="571" name="Immagine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819048" cy="685714"/>
                    </a:xfrm>
                    <a:prstGeom prst="rect">
                      <a:avLst/>
                    </a:prstGeom>
                  </pic:spPr>
                </pic:pic>
              </a:graphicData>
            </a:graphic>
          </wp:inline>
        </w:drawing>
      </w:r>
    </w:p>
    <w:p w:rsidR="00F70D08" w:rsidRDefault="003D0748" w:rsidP="00F70D08">
      <w:r>
        <w:t xml:space="preserve">Per meglio agevolare l’uso del foglio di calcolo (che d’ora in poi chiamerò </w:t>
      </w:r>
      <w:r w:rsidRPr="003D0748">
        <w:rPr>
          <w:i/>
        </w:rPr>
        <w:t>programma</w:t>
      </w:r>
      <w:r>
        <w:t xml:space="preserve">) </w:t>
      </w:r>
      <w:r w:rsidR="00C80306">
        <w:t>presenterò diversi esempi di calcolo, ognuno dei quali in ambiti di applicazione diversi.</w:t>
      </w:r>
      <w:r w:rsidR="007F12BB">
        <w:t xml:space="preserve"> Dagli esempio potrà scaturire una modalità d’uso personalizzata e</w:t>
      </w:r>
      <w:r w:rsidR="00B2596A">
        <w:t>, spero anche,</w:t>
      </w:r>
      <w:r w:rsidR="007F12BB">
        <w:t xml:space="preserve"> cosciente.</w:t>
      </w:r>
    </w:p>
    <w:p w:rsidR="007F12BB" w:rsidRDefault="007F12BB" w:rsidP="00F70D08"/>
    <w:p w:rsidR="00C80306" w:rsidRDefault="00C80306" w:rsidP="00F70D08">
      <w:r>
        <w:t>Buon lavoro</w:t>
      </w:r>
    </w:p>
    <w:p w:rsidR="00C80306" w:rsidRDefault="00C80306" w:rsidP="00F70D08"/>
    <w:p w:rsidR="00C80306" w:rsidRDefault="00C80306" w:rsidP="00F70D08">
      <w:r>
        <w:t>Giuliano Cammarata</w:t>
      </w:r>
    </w:p>
    <w:p w:rsidR="00C80306" w:rsidRDefault="00C80306" w:rsidP="00F70D08"/>
    <w:p w:rsidR="00C80306" w:rsidRDefault="00C80306" w:rsidP="00F70D08">
      <w:r>
        <w:t xml:space="preserve">Catania </w:t>
      </w:r>
      <w:r>
        <w:fldChar w:fldCharType="begin"/>
      </w:r>
      <w:r>
        <w:instrText xml:space="preserve"> TIME \@ "dd/MM/yyyy" </w:instrText>
      </w:r>
      <w:r>
        <w:fldChar w:fldCharType="separate"/>
      </w:r>
      <w:r w:rsidR="006C1543">
        <w:rPr>
          <w:noProof/>
        </w:rPr>
        <w:t>14/12/2013</w:t>
      </w:r>
      <w:r>
        <w:fldChar w:fldCharType="end"/>
      </w:r>
    </w:p>
    <w:p w:rsidR="00554E01" w:rsidRDefault="00554E01" w:rsidP="00B2596A">
      <w:pPr>
        <w:pStyle w:val="Titolo1"/>
      </w:pPr>
      <w:bookmarkStart w:id="1" w:name="_Toc374788085"/>
      <w:bookmarkStart w:id="2" w:name="_Toc374788090"/>
      <w:r>
        <w:lastRenderedPageBreak/>
        <w:t>Il PROGETTO DELLE RETI TECNOLOGICHE</w:t>
      </w:r>
      <w:bookmarkEnd w:id="1"/>
      <w:bookmarkEnd w:id="2"/>
    </w:p>
    <w:p w:rsidR="00554E01" w:rsidRDefault="00B2596A" w:rsidP="00554E01">
      <w:r>
        <w:t xml:space="preserve">Le reti idroniche interessano gli impianti di climatizzazione e in particolare gli impianti di riscaldamento, di condizionamento (per la parte riguardante la distribuzione dell’acqua, le reti di centrali (sia termiche che frigorifere). </w:t>
      </w:r>
    </w:p>
    <w:p w:rsidR="00B2596A" w:rsidRDefault="00B2596A" w:rsidP="00554E01">
      <w:r>
        <w:t>Pertanto queste reti vanno bene per la distribuzione dell’acqua calda nei radiatori, nei termo ventilconvettori, negli impianti misti e nell’alimentazione delle UTA.</w:t>
      </w:r>
    </w:p>
    <w:p w:rsidR="00B2596A" w:rsidRDefault="00B2596A" w:rsidP="00554E01">
      <w:r>
        <w:t>E’ anche possibile effettuare il calcolo delle reti antincendio con il metodo di Hazen – Williams, come si dirà nel prosieguo.</w:t>
      </w:r>
    </w:p>
    <w:p w:rsidR="00D2182E" w:rsidRDefault="00D2182E" w:rsidP="00554E01">
      <w:r>
        <w:t>E’ importante ribadire che le reti tecnologiche debbono assolvere ad un compito ben preciso: consentire ai dispositivi collegati (radiatori, fan coils, batterie di scambio, …) di funzionare correttamente.</w:t>
      </w:r>
    </w:p>
    <w:p w:rsidR="00D2182E" w:rsidRDefault="00D2182E" w:rsidP="00554E01">
      <w:r>
        <w:t>A differenza delle reti aperte, ad esempio per la distribuzione dell’acqua fredda o anche calda per usi sanitari o per le reti antincendio, le reti tecnologiche debbono garantire che le funzioni di scambio termico dei dispositivi alimentati avvengano secondo le equazioni di bilancio termico imposte a ciascun dispositivo.</w:t>
      </w:r>
    </w:p>
    <w:p w:rsidR="00D2182E" w:rsidRDefault="00050C06" w:rsidP="00050C06">
      <w:pPr>
        <w:pStyle w:val="Titolo2"/>
      </w:pPr>
      <w:bookmarkStart w:id="3" w:name="_Toc374788091"/>
      <w:r>
        <w:t>Le portate dei rami terminali</w:t>
      </w:r>
      <w:bookmarkEnd w:id="3"/>
    </w:p>
    <w:p w:rsidR="00050C06" w:rsidRDefault="00050C06" w:rsidP="00050C06">
      <w:r>
        <w:t>Una rete idronica è composta da rami costituiti da tratti di tubazione che collegano due nodi. Si possono avere:</w:t>
      </w:r>
    </w:p>
    <w:p w:rsidR="00050C06" w:rsidRPr="00050C06" w:rsidRDefault="00050C06" w:rsidP="00050C06">
      <w:pPr>
        <w:pStyle w:val="Elencoindentatopuntato"/>
      </w:pPr>
      <w:r>
        <w:t xml:space="preserve">Rami </w:t>
      </w:r>
      <w:r w:rsidR="006A5611">
        <w:t xml:space="preserve">terminali: </w:t>
      </w:r>
      <w:r w:rsidR="006A5611">
        <w:tab/>
      </w:r>
      <w:r>
        <w:rPr>
          <w:i w:val="0"/>
        </w:rPr>
        <w:t>sono i rami che alimentano i dispositivi terminali di scambio (radiatori, fan coils, batterie, …). I rami terminali debbono garantire una portata di acqua tale da soddisfare l’equazione di trasporto:</w:t>
      </w:r>
    </w:p>
    <w:p w:rsidR="00050C06" w:rsidRDefault="006A5611" w:rsidP="00050C06">
      <w:pPr>
        <w:pStyle w:val="Didascalia"/>
      </w:pPr>
      <w:r w:rsidRPr="006A5611">
        <w:rPr>
          <w:position w:val="-14"/>
        </w:rPr>
        <w:object w:dxaOrig="1939" w:dyaOrig="4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96.45pt;height:20.4pt" o:ole="">
            <v:imagedata r:id="rId17" o:title=""/>
          </v:shape>
          <o:OLEObject Type="Embed" ProgID="Equation.DSMT4" ShapeID="_x0000_i1028" DrawAspect="Content" ObjectID="_1448530257" r:id="rId18"/>
        </w:object>
      </w:r>
      <w:r>
        <w:t xml:space="preserve"> </w:t>
      </w:r>
    </w:p>
    <w:p w:rsidR="006A5611" w:rsidRDefault="006A5611" w:rsidP="006A5611">
      <w:pPr>
        <w:ind w:left="993" w:firstLine="0"/>
      </w:pPr>
      <w:r>
        <w:t>ove:</w:t>
      </w:r>
    </w:p>
    <w:p w:rsidR="006A5611" w:rsidRDefault="006A5611" w:rsidP="006A5611">
      <w:r>
        <w:tab/>
      </w:r>
      <w:r>
        <w:tab/>
        <w:t>Q</w:t>
      </w:r>
      <w:r>
        <w:tab/>
        <w:t>è il carico termico che il terminale deve cedere (kW);</w:t>
      </w:r>
    </w:p>
    <w:p w:rsidR="006A5611" w:rsidRDefault="006A5611" w:rsidP="006A5611">
      <w:pPr>
        <w:ind w:left="708" w:firstLine="708"/>
      </w:pPr>
      <w:r>
        <w:t>m</w:t>
      </w:r>
      <w:r w:rsidRPr="006A5611">
        <w:rPr>
          <w:vertAlign w:val="subscript"/>
        </w:rPr>
        <w:t>ramo</w:t>
      </w:r>
      <w:r>
        <w:rPr>
          <w:vertAlign w:val="subscript"/>
        </w:rPr>
        <w:t xml:space="preserve"> </w:t>
      </w:r>
      <w:r>
        <w:rPr>
          <w:vertAlign w:val="subscript"/>
        </w:rPr>
        <w:tab/>
      </w:r>
      <w:r w:rsidRPr="006A5611">
        <w:t>è la portata</w:t>
      </w:r>
      <w:r>
        <w:t xml:space="preserve"> del ramo;</w:t>
      </w:r>
    </w:p>
    <w:p w:rsidR="006A5611" w:rsidRDefault="006A5611" w:rsidP="006A5611">
      <w:r>
        <w:tab/>
      </w:r>
      <w:r>
        <w:tab/>
        <w:t>c</w:t>
      </w:r>
      <w:r w:rsidRPr="006A5611">
        <w:rPr>
          <w:vertAlign w:val="subscript"/>
        </w:rPr>
        <w:t>p</w:t>
      </w:r>
      <w:r>
        <w:tab/>
        <w:t xml:space="preserve">è </w:t>
      </w:r>
      <w:r w:rsidRPr="006A5611">
        <w:t xml:space="preserve"> il calore specifico dell’acqua (4.186 k</w:t>
      </w:r>
      <w:r>
        <w:t>J</w:t>
      </w:r>
      <w:r w:rsidRPr="006A5611">
        <w:t>/(kg</w:t>
      </w:r>
      <w:r>
        <w:t>K</w:t>
      </w:r>
      <w:r w:rsidRPr="006A5611">
        <w:t>);</w:t>
      </w:r>
      <w:r>
        <w:t xml:space="preserve"> </w:t>
      </w:r>
    </w:p>
    <w:p w:rsidR="006A5611" w:rsidRDefault="006A5611" w:rsidP="006A5611">
      <w:r>
        <w:tab/>
      </w:r>
      <w:r>
        <w:tab/>
        <w:t>t</w:t>
      </w:r>
      <w:r w:rsidRPr="006A5611">
        <w:rPr>
          <w:vertAlign w:val="subscript"/>
        </w:rPr>
        <w:t>m</w:t>
      </w:r>
      <w:r>
        <w:tab/>
        <w:t>è la temperatura di manda dell’acqua , (°C);</w:t>
      </w:r>
    </w:p>
    <w:p w:rsidR="006A5611" w:rsidRDefault="006A5611" w:rsidP="006A5611">
      <w:pPr>
        <w:rPr>
          <w:vertAlign w:val="subscript"/>
        </w:rPr>
      </w:pPr>
      <w:r>
        <w:tab/>
      </w:r>
      <w:r>
        <w:tab/>
        <w:t>t</w:t>
      </w:r>
      <w:r w:rsidRPr="006A5611">
        <w:rPr>
          <w:vertAlign w:val="subscript"/>
        </w:rPr>
        <w:t>r</w:t>
      </w:r>
      <w:r>
        <w:tab/>
        <w:t>è la temperatura di ritorno dell’acqua (°C).</w:t>
      </w:r>
      <w:r>
        <w:rPr>
          <w:vertAlign w:val="subscript"/>
        </w:rPr>
        <w:t xml:space="preserve">  </w:t>
      </w:r>
    </w:p>
    <w:p w:rsidR="006A5611" w:rsidRDefault="006A5611" w:rsidP="00A64AE0">
      <w:pPr>
        <w:pStyle w:val="Rientrato"/>
      </w:pPr>
      <w:r w:rsidRPr="006A5611">
        <w:t>Pertanto fissat</w:t>
      </w:r>
      <w:r>
        <w:t>e le temperature di mandata e di ritorno (</w:t>
      </w:r>
      <w:r w:rsidRPr="006A5611">
        <w:rPr>
          <w:rFonts w:ascii="Symbol" w:hAnsi="Symbol"/>
        </w:rPr>
        <w:t></w:t>
      </w:r>
      <w:r>
        <w:t>T</w:t>
      </w:r>
      <w:r w:rsidRPr="006A5611">
        <w:rPr>
          <w:vertAlign w:val="subscript"/>
        </w:rPr>
        <w:t>p</w:t>
      </w:r>
      <w:r>
        <w:t>=t</w:t>
      </w:r>
      <w:r w:rsidRPr="006A5611">
        <w:rPr>
          <w:vertAlign w:val="subscript"/>
        </w:rPr>
        <w:t>m</w:t>
      </w:r>
      <w:r>
        <w:t xml:space="preserve"> - t</w:t>
      </w:r>
      <w:r w:rsidRPr="006A5611">
        <w:rPr>
          <w:vertAlign w:val="subscript"/>
        </w:rPr>
        <w:t>r</w:t>
      </w:r>
      <w:r>
        <w:t>) e dato il carico termico del terminale si calcola univocamente la portata del terminale:</w:t>
      </w:r>
    </w:p>
    <w:p w:rsidR="006A5611" w:rsidRDefault="006A5611" w:rsidP="006A5611">
      <w:pPr>
        <w:pStyle w:val="Didascalia"/>
        <w:rPr>
          <w:vertAlign w:val="subscript"/>
        </w:rPr>
      </w:pPr>
      <w:r>
        <w:t xml:space="preserve"> </w:t>
      </w:r>
      <w:r w:rsidR="00A64AE0" w:rsidRPr="00A64AE0">
        <w:rPr>
          <w:position w:val="-32"/>
        </w:rPr>
        <w:object w:dxaOrig="1820" w:dyaOrig="700">
          <v:shape id="_x0000_i1029" type="#_x0000_t75" style="width:91pt;height:35.3pt" o:ole="">
            <v:imagedata r:id="rId19" o:title=""/>
          </v:shape>
          <o:OLEObject Type="Embed" ProgID="Equation.DSMT4" ShapeID="_x0000_i1029" DrawAspect="Content" ObjectID="_1448530258" r:id="rId20"/>
        </w:object>
      </w:r>
      <w:r w:rsidR="00A64AE0">
        <w:t xml:space="preserve"> </w:t>
      </w:r>
      <w:r>
        <w:rPr>
          <w:vertAlign w:val="subscript"/>
        </w:rPr>
        <w:t xml:space="preserve"> </w:t>
      </w:r>
      <w:r w:rsidR="00237995">
        <w:rPr>
          <w:vertAlign w:val="subscript"/>
        </w:rPr>
        <w:tab/>
      </w:r>
      <w:r w:rsidR="00237995" w:rsidRPr="00237995">
        <w:fldChar w:fldCharType="begin"/>
      </w:r>
      <w:r w:rsidR="00237995" w:rsidRPr="00237995">
        <w:instrText xml:space="preserve"> MACROBUTTON MTPlaceRef \* MERGEFORMAT </w:instrText>
      </w:r>
      <w:r w:rsidR="00237995" w:rsidRPr="00237995">
        <w:fldChar w:fldCharType="begin"/>
      </w:r>
      <w:r w:rsidR="00237995" w:rsidRPr="00237995">
        <w:instrText xml:space="preserve"> SEQ MTEqn \h \* MERGEFORMAT </w:instrText>
      </w:r>
      <w:r w:rsidR="00237995" w:rsidRPr="00237995">
        <w:fldChar w:fldCharType="end"/>
      </w:r>
      <w:bookmarkStart w:id="4" w:name="ZEqnNum924630"/>
      <w:r w:rsidR="00237995" w:rsidRPr="00237995">
        <w:instrText>(</w:instrText>
      </w:r>
      <w:r w:rsidR="00A17F30">
        <w:fldChar w:fldCharType="begin"/>
      </w:r>
      <w:r w:rsidR="00A17F30">
        <w:instrText xml:space="preserve"> SEQ MTEqn \c \* Arabic \* MERGEFORMAT </w:instrText>
      </w:r>
      <w:r w:rsidR="00A17F30">
        <w:fldChar w:fldCharType="separate"/>
      </w:r>
      <w:r w:rsidR="006C1543">
        <w:rPr>
          <w:noProof/>
        </w:rPr>
        <w:instrText>1</w:instrText>
      </w:r>
      <w:r w:rsidR="00A17F30">
        <w:rPr>
          <w:noProof/>
        </w:rPr>
        <w:fldChar w:fldCharType="end"/>
      </w:r>
      <w:r w:rsidR="00237995" w:rsidRPr="00237995">
        <w:instrText>)</w:instrText>
      </w:r>
      <w:bookmarkEnd w:id="4"/>
      <w:r w:rsidR="00237995" w:rsidRPr="00237995">
        <w:fldChar w:fldCharType="end"/>
      </w:r>
    </w:p>
    <w:p w:rsidR="00A64AE0" w:rsidRPr="00A64AE0" w:rsidRDefault="00A64AE0" w:rsidP="00A64AE0">
      <w:pPr>
        <w:pStyle w:val="Rientrato"/>
      </w:pPr>
      <w:r>
        <w:t>Questa portata deve essere garantita al terminale ed è questa la peculiarità della rete tecnologica.</w:t>
      </w:r>
    </w:p>
    <w:p w:rsidR="00050C06" w:rsidRPr="00F851A7" w:rsidRDefault="00050C06" w:rsidP="00050C06">
      <w:pPr>
        <w:pStyle w:val="Elencoindentatopuntato"/>
      </w:pPr>
      <w:r>
        <w:t xml:space="preserve">Rami </w:t>
      </w:r>
      <w:r w:rsidR="006A5611">
        <w:t>principali:</w:t>
      </w:r>
      <w:r w:rsidR="006A5611">
        <w:rPr>
          <w:i w:val="0"/>
        </w:rPr>
        <w:t xml:space="preserve"> </w:t>
      </w:r>
      <w:r w:rsidR="006A5611">
        <w:rPr>
          <w:i w:val="0"/>
        </w:rPr>
        <w:tab/>
      </w:r>
      <w:r>
        <w:rPr>
          <w:i w:val="0"/>
        </w:rPr>
        <w:t>sono i rami che alimentano i rami terminali.</w:t>
      </w:r>
      <w:r w:rsidR="00F851A7">
        <w:rPr>
          <w:i w:val="0"/>
        </w:rPr>
        <w:t xml:space="preserve"> La loro portata è data dalla somma delle portate dei rami susseguenti.</w:t>
      </w:r>
    </w:p>
    <w:p w:rsidR="00F851A7" w:rsidRDefault="00F851A7" w:rsidP="00F851A7">
      <w:pPr>
        <w:pStyle w:val="Rientrato"/>
      </w:pPr>
      <w:r>
        <w:lastRenderedPageBreak/>
        <w:t>I rami principali sono caratterizzati da grandi portate (almeno in confronto con i rami terminali) e maggiori diametri. Essi possono essere interrati in cunicoli o far parte di reti ancorate a staffe di supporto.</w:t>
      </w:r>
    </w:p>
    <w:p w:rsidR="00F851A7" w:rsidRDefault="00F851A7" w:rsidP="00F851A7">
      <w:pPr>
        <w:pStyle w:val="Titolo3"/>
      </w:pPr>
      <w:bookmarkStart w:id="5" w:name="_Toc374788092"/>
      <w:r>
        <w:t>I circuiti</w:t>
      </w:r>
      <w:bookmarkEnd w:id="5"/>
    </w:p>
    <w:p w:rsidR="00F851A7" w:rsidRDefault="00F851A7" w:rsidP="00F851A7">
      <w:r>
        <w:t xml:space="preserve">Definiamo </w:t>
      </w:r>
      <w:r>
        <w:rPr>
          <w:b/>
        </w:rPr>
        <w:t>circuito</w:t>
      </w:r>
      <w:r>
        <w:rPr>
          <w:b/>
          <w:i/>
        </w:rPr>
        <w:t xml:space="preserve"> </w:t>
      </w:r>
      <w:r w:rsidRPr="00F851A7">
        <w:t>l’insieme</w:t>
      </w:r>
      <w:r>
        <w:t xml:space="preserve"> dei rami che collegano, in andata e ritorno, ciascun terminale alla pompa di circolazione.</w:t>
      </w:r>
      <w:r w:rsidR="00096C20">
        <w:t xml:space="preserve"> Una rete può avere più circuiti a seconda del numero di terminali da alimentare.</w:t>
      </w:r>
    </w:p>
    <w:p w:rsidR="00096C20" w:rsidRDefault="00096C20" w:rsidP="00F851A7">
      <w:r>
        <w:t xml:space="preserve">E’ opportuno osservare </w:t>
      </w:r>
      <w:r w:rsidRPr="00096C20">
        <w:rPr>
          <w:b/>
        </w:rPr>
        <w:t>che tutti i circuiti sono in parallelo alla pompa che li alimenta</w:t>
      </w:r>
      <w:r>
        <w:t>. Pertanto poiché per ciascun circuito chiuso deve essere:</w:t>
      </w:r>
    </w:p>
    <w:p w:rsidR="00096C20" w:rsidRDefault="00096C20" w:rsidP="00096C20">
      <w:pPr>
        <w:pStyle w:val="Didascalia"/>
      </w:pPr>
      <w:r w:rsidRPr="00096C20">
        <w:rPr>
          <w:position w:val="-28"/>
        </w:rPr>
        <w:object w:dxaOrig="1800" w:dyaOrig="540">
          <v:shape id="_x0000_i1030" type="#_x0000_t75" style="width:90.35pt;height:27.15pt" o:ole="">
            <v:imagedata r:id="rId21" o:title=""/>
          </v:shape>
          <o:OLEObject Type="Embed" ProgID="Equation.DSMT4" ShapeID="_x0000_i1030" DrawAspect="Content" ObjectID="_1448530259" r:id="rId22"/>
        </w:object>
      </w:r>
      <w:r>
        <w:t xml:space="preserve"> </w:t>
      </w:r>
    </w:p>
    <w:p w:rsidR="00096C20" w:rsidRDefault="00096C20" w:rsidP="00096C20">
      <w:r>
        <w:t xml:space="preserve">ne consegue che il </w:t>
      </w:r>
      <w:r w:rsidRPr="00096C20">
        <w:rPr>
          <w:rFonts w:ascii="Symbol" w:hAnsi="Symbol"/>
        </w:rPr>
        <w:t></w:t>
      </w:r>
      <w:r>
        <w:t>p della pompa deve essere unico per tutti i circuiti alimentati.</w:t>
      </w:r>
    </w:p>
    <w:p w:rsidR="000C45F8" w:rsidRDefault="00B4585B" w:rsidP="000C45F8">
      <w:pPr>
        <w:pStyle w:val="Didascalia"/>
      </w:pPr>
      <w:r>
        <w:object w:dxaOrig="8580" w:dyaOrig="6570">
          <v:shape id="_x0000_i1031" type="#_x0000_t75" style="width:429.95pt;height:328.75pt" o:ole="">
            <v:imagedata r:id="rId23" o:title=""/>
          </v:shape>
          <o:OLEObject Type="Embed" ProgID="SmartSketch.Document" ShapeID="_x0000_i1031" DrawAspect="Content" ObjectID="_1448530260" r:id="rId24"/>
        </w:object>
      </w:r>
    </w:p>
    <w:p w:rsidR="000C45F8" w:rsidRDefault="000C45F8" w:rsidP="000C45F8">
      <w:pPr>
        <w:pStyle w:val="Didascalia"/>
      </w:pPr>
      <w:bookmarkStart w:id="6" w:name="_Ref350001758"/>
      <w:bookmarkStart w:id="7" w:name="_Ref350239235"/>
      <w:bookmarkStart w:id="8" w:name="_Toc374788161"/>
      <w:r>
        <w:t xml:space="preserve">Figura </w:t>
      </w:r>
      <w:r w:rsidR="00A17F30">
        <w:fldChar w:fldCharType="begin"/>
      </w:r>
      <w:r w:rsidR="00A17F30">
        <w:instrText xml:space="preserve"> SEQ Figura \* ARABIC </w:instrText>
      </w:r>
      <w:r w:rsidR="00A17F30">
        <w:fldChar w:fldCharType="separate"/>
      </w:r>
      <w:r w:rsidR="006C1543">
        <w:rPr>
          <w:noProof/>
        </w:rPr>
        <w:t>1</w:t>
      </w:r>
      <w:r w:rsidR="00A17F30">
        <w:rPr>
          <w:noProof/>
        </w:rPr>
        <w:fldChar w:fldCharType="end"/>
      </w:r>
      <w:bookmarkEnd w:id="6"/>
      <w:r>
        <w:t>: Esempio di rete tecnologica</w:t>
      </w:r>
      <w:bookmarkEnd w:id="7"/>
      <w:bookmarkEnd w:id="8"/>
    </w:p>
    <w:p w:rsidR="000C45F8" w:rsidRDefault="000C45F8" w:rsidP="000C45F8">
      <w:r>
        <w:t xml:space="preserve">Nell’esempio di </w:t>
      </w:r>
      <w:r>
        <w:fldChar w:fldCharType="begin"/>
      </w:r>
      <w:r>
        <w:instrText xml:space="preserve"> REF _Ref350001758 \h </w:instrText>
      </w:r>
      <w:r>
        <w:fldChar w:fldCharType="separate"/>
      </w:r>
      <w:r w:rsidR="006C1543">
        <w:t xml:space="preserve">Figura </w:t>
      </w:r>
      <w:r w:rsidR="006C1543">
        <w:rPr>
          <w:noProof/>
        </w:rPr>
        <w:t>1</w:t>
      </w:r>
      <w:r>
        <w:fldChar w:fldCharType="end"/>
      </w:r>
      <w:r>
        <w:t xml:space="preserve"> si hanno tanti circuiti </w:t>
      </w:r>
      <w:r w:rsidR="00E61A16">
        <w:t xml:space="preserve">(cioè 13) </w:t>
      </w:r>
      <w:r>
        <w:t>quanti sono i corpi scaldanti serviti e tutti sono serviti dalla stessa pompa di circolazione.</w:t>
      </w:r>
      <w:r w:rsidR="00CE33DB">
        <w:t xml:space="preserve"> I circuiti sono, con riferimento alla figura:</w:t>
      </w:r>
    </w:p>
    <w:p w:rsidR="00CE33DB" w:rsidRDefault="00E36318" w:rsidP="00CE33DB">
      <w:pPr>
        <w:pStyle w:val="Elencoindentatopuntato"/>
      </w:pPr>
      <w:r>
        <w:t>P-A-B-C-R1-R-S-P</w:t>
      </w:r>
    </w:p>
    <w:p w:rsidR="00E36318" w:rsidRDefault="00E36318" w:rsidP="00CE33DB">
      <w:pPr>
        <w:pStyle w:val="Elencoindentatopuntato"/>
      </w:pPr>
      <w:r>
        <w:t>…….</w:t>
      </w:r>
    </w:p>
    <w:p w:rsidR="00E36318" w:rsidRDefault="00E36318" w:rsidP="00CE33DB">
      <w:pPr>
        <w:pStyle w:val="Elencoindentatopuntato"/>
      </w:pPr>
      <w:r>
        <w:t>P-R11-S-T-P</w:t>
      </w:r>
    </w:p>
    <w:p w:rsidR="00E36318" w:rsidRDefault="00E36318" w:rsidP="00CE33DB">
      <w:pPr>
        <w:pStyle w:val="Elencoindentatopuntato"/>
      </w:pPr>
      <w:r>
        <w:t>P-R12-S-T-P</w:t>
      </w:r>
    </w:p>
    <w:p w:rsidR="00E36318" w:rsidRDefault="00E36318" w:rsidP="00CE33DB">
      <w:pPr>
        <w:pStyle w:val="Elencoindentatopuntato"/>
      </w:pPr>
      <w:r>
        <w:t>P-R13-S-T-P</w:t>
      </w:r>
    </w:p>
    <w:p w:rsidR="00E36318" w:rsidRDefault="00E36318" w:rsidP="00E36318">
      <w:r>
        <w:t xml:space="preserve">Come si vede, qualunque sia il percorso (spesso dettato da vincoli architettonici) </w:t>
      </w:r>
      <w:r w:rsidR="00D71156">
        <w:t>tutti i circuiti partono e tornano alla pompa P.</w:t>
      </w:r>
    </w:p>
    <w:p w:rsidR="000771DF" w:rsidRDefault="000771DF" w:rsidP="000771DF">
      <w:pPr>
        <w:pStyle w:val="Titolo2"/>
      </w:pPr>
      <w:bookmarkStart w:id="9" w:name="_Toc374788093"/>
      <w:r>
        <w:lastRenderedPageBreak/>
        <w:t>Metodologie di progetto delle Reti Idroniche</w:t>
      </w:r>
      <w:bookmarkEnd w:id="9"/>
    </w:p>
    <w:p w:rsidR="000771DF" w:rsidRDefault="000771DF" w:rsidP="000771DF">
      <w:r>
        <w:t>Si è già visto nel Volume 3° del corso di Impianti Termotecnici quali sono le problematiche di progetto delle reti tecnologiche.</w:t>
      </w:r>
    </w:p>
    <w:p w:rsidR="000771DF" w:rsidRDefault="000771DF" w:rsidP="000771DF">
      <w:r>
        <w:t>Si vuole qui presentare in dettaglio la procedura utilizzata nell’ambito del programma di calcolo.</w:t>
      </w:r>
    </w:p>
    <w:p w:rsidR="000771DF" w:rsidRDefault="000771DF" w:rsidP="000771DF">
      <w:r>
        <w:t>Fra le due metodologie possibili (a velocità costante e a perdita specifica di pressione costante) si utilizza in questa sede solo la procedura a perdita specifica costante che consente di pervenire più facilmente all’equilibratura dei circuiti.</w:t>
      </w:r>
    </w:p>
    <w:p w:rsidR="000771DF" w:rsidRDefault="000771DF" w:rsidP="000771DF">
      <w:pPr>
        <w:pStyle w:val="Titolo3"/>
      </w:pPr>
      <w:bookmarkStart w:id="10" w:name="_Toc374788094"/>
      <w:r>
        <w:t>Le equazioni disponibili</w:t>
      </w:r>
      <w:bookmarkEnd w:id="10"/>
    </w:p>
    <w:p w:rsidR="000771DF" w:rsidRDefault="00DF51AF" w:rsidP="000771DF">
      <w:r>
        <w:t xml:space="preserve">Il progetto delle reti idroniche qui presentato utilizza un metodo semplificato rispetto a quello classico delle reti idriche </w:t>
      </w:r>
      <w:r w:rsidR="001A1605">
        <w:t xml:space="preserve">estese </w:t>
      </w:r>
      <w:r>
        <w:t xml:space="preserve">(vedi Hardy Cross, ed altri). </w:t>
      </w:r>
      <w:r w:rsidR="001A1605">
        <w:t>L’insieme delle equazioni utilizzate sono le seguenti (vedi 3° Volume):</w:t>
      </w:r>
    </w:p>
    <w:p w:rsidR="001A1605" w:rsidRDefault="001A1605" w:rsidP="001A1605">
      <w:pPr>
        <w:pStyle w:val="Elencoindentatopuntato"/>
      </w:pPr>
      <w:r>
        <w:t>Equazione di continuità</w:t>
      </w:r>
    </w:p>
    <w:p w:rsidR="001A1605" w:rsidRDefault="001A1605" w:rsidP="001A1605">
      <w:pPr>
        <w:pStyle w:val="Didascalia"/>
      </w:pPr>
      <w:r w:rsidRPr="001A1605">
        <w:rPr>
          <w:position w:val="-10"/>
        </w:rPr>
        <w:object w:dxaOrig="960" w:dyaOrig="320">
          <v:shape id="_x0000_i1032" type="#_x0000_t75" style="width:48.25pt;height:15.6pt" o:ole="">
            <v:imagedata r:id="rId25" o:title=""/>
          </v:shape>
          <o:OLEObject Type="Embed" ProgID="Equation.DSMT4" ShapeID="_x0000_i1032" DrawAspect="Content" ObjectID="_1448530261" r:id="rId26"/>
        </w:object>
      </w:r>
      <w:r>
        <w:t xml:space="preserve"> </w:t>
      </w:r>
    </w:p>
    <w:p w:rsidR="001A1605" w:rsidRDefault="001A1605" w:rsidP="001A1605">
      <w:pPr>
        <w:pStyle w:val="Rientrato"/>
      </w:pPr>
      <w:r>
        <w:t>con:</w:t>
      </w:r>
    </w:p>
    <w:p w:rsidR="001A1605" w:rsidRDefault="001A1605" w:rsidP="001A1605">
      <w:pPr>
        <w:pStyle w:val="Rientrato"/>
        <w:numPr>
          <w:ilvl w:val="0"/>
          <w:numId w:val="46"/>
        </w:numPr>
      </w:pPr>
      <w:r>
        <w:t>m</w:t>
      </w:r>
      <w:r>
        <w:tab/>
      </w:r>
      <w:r w:rsidR="00DD18F1">
        <w:t>P</w:t>
      </w:r>
      <w:r>
        <w:t>ortata massica (kg/s);</w:t>
      </w:r>
    </w:p>
    <w:p w:rsidR="001A1605" w:rsidRPr="001A1605" w:rsidRDefault="001A1605" w:rsidP="001A1605">
      <w:pPr>
        <w:pStyle w:val="Rientrato"/>
        <w:numPr>
          <w:ilvl w:val="0"/>
          <w:numId w:val="46"/>
        </w:numPr>
        <w:rPr>
          <w:rFonts w:ascii="Symbol" w:hAnsi="Symbol"/>
        </w:rPr>
      </w:pPr>
      <w:r w:rsidRPr="001A1605">
        <w:rPr>
          <w:rFonts w:ascii="Symbol" w:hAnsi="Symbol"/>
        </w:rPr>
        <w:t></w:t>
      </w:r>
      <w:r>
        <w:tab/>
      </w:r>
      <w:r w:rsidR="00DD18F1">
        <w:t>Densità</w:t>
      </w:r>
      <w:r>
        <w:t xml:space="preserve"> dell’acqua (kg/m³);</w:t>
      </w:r>
    </w:p>
    <w:p w:rsidR="001A1605" w:rsidRPr="001A1605" w:rsidRDefault="00DD18F1" w:rsidP="001A1605">
      <w:pPr>
        <w:pStyle w:val="Rientrato"/>
        <w:numPr>
          <w:ilvl w:val="0"/>
          <w:numId w:val="46"/>
        </w:numPr>
        <w:rPr>
          <w:rFonts w:ascii="Symbol" w:hAnsi="Symbol"/>
        </w:rPr>
      </w:pPr>
      <w:r>
        <w:t>S</w:t>
      </w:r>
      <w:r>
        <w:tab/>
        <w:t>S</w:t>
      </w:r>
      <w:r w:rsidR="001A1605">
        <w:t>ezione del condotto (</w:t>
      </w:r>
      <w:r w:rsidR="001A1605" w:rsidRPr="001A1605">
        <w:rPr>
          <w:position w:val="-18"/>
        </w:rPr>
        <w:object w:dxaOrig="1080" w:dyaOrig="499">
          <v:shape id="_x0000_i1033" type="#_x0000_t75" style="width:54.35pt;height:24.45pt" o:ole="">
            <v:imagedata r:id="rId27" o:title=""/>
          </v:shape>
          <o:OLEObject Type="Embed" ProgID="Equation.DSMT4" ShapeID="_x0000_i1033" DrawAspect="Content" ObjectID="_1448530262" r:id="rId28"/>
        </w:object>
      </w:r>
      <w:r w:rsidR="001A1605">
        <w:t xml:space="preserve"> ) (m²).</w:t>
      </w:r>
    </w:p>
    <w:p w:rsidR="001A1605" w:rsidRDefault="001A1605" w:rsidP="001A1605">
      <w:pPr>
        <w:pStyle w:val="Elencoindentatopuntato"/>
      </w:pPr>
      <w:r>
        <w:t>Equazione di Darcy Weissbach sulle perdite distribuite:</w:t>
      </w:r>
    </w:p>
    <w:p w:rsidR="001A1605" w:rsidRDefault="000A0DFB" w:rsidP="001A1605">
      <w:pPr>
        <w:pStyle w:val="Didascalia"/>
      </w:pPr>
      <w:r w:rsidRPr="001A1605">
        <w:rPr>
          <w:position w:val="-24"/>
        </w:rPr>
        <w:object w:dxaOrig="1560" w:dyaOrig="660">
          <v:shape id="_x0000_i1034" type="#_x0000_t75" style="width:78.1pt;height:33.3pt" o:ole="">
            <v:imagedata r:id="rId29" o:title=""/>
          </v:shape>
          <o:OLEObject Type="Embed" ProgID="Equation.DSMT4" ShapeID="_x0000_i1034" DrawAspect="Content" ObjectID="_1448530263" r:id="rId30"/>
        </w:object>
      </w:r>
      <w:r w:rsidR="001A1605">
        <w:t xml:space="preserve"> </w:t>
      </w:r>
    </w:p>
    <w:p w:rsidR="001A1605" w:rsidRDefault="001A1605" w:rsidP="001A1605">
      <w:pPr>
        <w:pStyle w:val="Rientrato"/>
      </w:pPr>
      <w:r>
        <w:t>con:</w:t>
      </w:r>
    </w:p>
    <w:p w:rsidR="001A1605" w:rsidRPr="001A1605" w:rsidRDefault="001A1605" w:rsidP="001A1605">
      <w:pPr>
        <w:pStyle w:val="Rientrato"/>
        <w:numPr>
          <w:ilvl w:val="0"/>
          <w:numId w:val="46"/>
        </w:numPr>
        <w:rPr>
          <w:rFonts w:ascii="Symbol" w:hAnsi="Symbol"/>
        </w:rPr>
      </w:pPr>
      <w:r w:rsidRPr="001A1605">
        <w:rPr>
          <w:rFonts w:ascii="Symbol" w:hAnsi="Symbol"/>
        </w:rPr>
        <w:t></w:t>
      </w:r>
      <w:r>
        <w:tab/>
      </w:r>
      <w:r w:rsidR="00716851">
        <w:t>Fattore</w:t>
      </w:r>
      <w:r>
        <w:t xml:space="preserve"> di attrito del condotto;</w:t>
      </w:r>
    </w:p>
    <w:p w:rsidR="001A1605" w:rsidRPr="001A1605" w:rsidRDefault="000A0DFB" w:rsidP="001A1605">
      <w:pPr>
        <w:pStyle w:val="Rientrato"/>
        <w:numPr>
          <w:ilvl w:val="0"/>
          <w:numId w:val="46"/>
        </w:numPr>
        <w:rPr>
          <w:rFonts w:ascii="Symbol" w:hAnsi="Symbol"/>
        </w:rPr>
      </w:pPr>
      <w:r>
        <w:t>l</w:t>
      </w:r>
      <w:r>
        <w:tab/>
      </w:r>
      <w:r w:rsidR="001A1605">
        <w:tab/>
        <w:t>Lunghezza del condotto (m);</w:t>
      </w:r>
    </w:p>
    <w:p w:rsidR="001A1605" w:rsidRPr="001A1605" w:rsidRDefault="00716851" w:rsidP="001A1605">
      <w:pPr>
        <w:pStyle w:val="Rientrato"/>
        <w:numPr>
          <w:ilvl w:val="0"/>
          <w:numId w:val="46"/>
        </w:numPr>
        <w:rPr>
          <w:rFonts w:ascii="Symbol" w:hAnsi="Symbol"/>
        </w:rPr>
      </w:pPr>
      <w:r>
        <w:t>d</w:t>
      </w:r>
      <w:r>
        <w:tab/>
        <w:t>D</w:t>
      </w:r>
      <w:r w:rsidR="001A1605">
        <w:t>iametro del condotto (m);</w:t>
      </w:r>
    </w:p>
    <w:p w:rsidR="001A1605" w:rsidRPr="001A1605" w:rsidRDefault="001A1605" w:rsidP="001A1605">
      <w:pPr>
        <w:pStyle w:val="Rientrato"/>
        <w:numPr>
          <w:ilvl w:val="0"/>
          <w:numId w:val="46"/>
        </w:numPr>
        <w:rPr>
          <w:rFonts w:ascii="Symbol" w:hAnsi="Symbol"/>
        </w:rPr>
      </w:pPr>
      <w:r>
        <w:t xml:space="preserve">w </w:t>
      </w:r>
      <w:r>
        <w:tab/>
      </w:r>
      <w:r w:rsidR="00716851">
        <w:t>V</w:t>
      </w:r>
      <w:r>
        <w:t>elocità dell’acqua nel condotto (m/s);</w:t>
      </w:r>
    </w:p>
    <w:p w:rsidR="001A1605" w:rsidRPr="00B063A3" w:rsidRDefault="001A1605" w:rsidP="001A1605">
      <w:pPr>
        <w:pStyle w:val="Rientrato"/>
        <w:numPr>
          <w:ilvl w:val="0"/>
          <w:numId w:val="46"/>
        </w:numPr>
        <w:rPr>
          <w:rFonts w:ascii="Symbol" w:hAnsi="Symbol"/>
        </w:rPr>
      </w:pPr>
      <w:r w:rsidRPr="001A1605">
        <w:rPr>
          <w:rFonts w:ascii="Symbol" w:hAnsi="Symbol"/>
        </w:rPr>
        <w:t></w:t>
      </w:r>
      <w:r>
        <w:tab/>
      </w:r>
      <w:r w:rsidR="00716851">
        <w:t>Densità</w:t>
      </w:r>
      <w:r>
        <w:t xml:space="preserve"> dell’acqua (kg/m³).</w:t>
      </w:r>
    </w:p>
    <w:p w:rsidR="00B063A3" w:rsidRDefault="00B063A3" w:rsidP="00B063A3">
      <w:pPr>
        <w:pStyle w:val="Rientrato"/>
      </w:pPr>
      <w:r>
        <w:t xml:space="preserve">Il fattore di attrito è calcolato in funzione del regime di moto. Per moto laminare </w:t>
      </w:r>
      <w:r w:rsidR="00DD18F1">
        <w:t>(numero</w:t>
      </w:r>
      <w:r w:rsidR="002009A8">
        <w:t xml:space="preserve"> di </w:t>
      </w:r>
      <w:r w:rsidR="00117A4E">
        <w:t>Reynolds</w:t>
      </w:r>
      <w:r w:rsidR="002009A8">
        <w:t xml:space="preserve"> </w:t>
      </w:r>
      <w:r>
        <w:t xml:space="preserve">Re&lt; 2300) si ha </w:t>
      </w:r>
      <w:r w:rsidRPr="00B063A3">
        <w:rPr>
          <w:position w:val="-18"/>
        </w:rPr>
        <w:object w:dxaOrig="999" w:dyaOrig="480">
          <v:shape id="_x0000_i1035" type="#_x0000_t75" style="width:50.25pt;height:23.75pt" o:ole="">
            <v:imagedata r:id="rId31" o:title=""/>
          </v:shape>
          <o:OLEObject Type="Embed" ProgID="Equation.DSMT4" ShapeID="_x0000_i1035" DrawAspect="Content" ObjectID="_1448530264" r:id="rId32"/>
        </w:object>
      </w:r>
      <w:r>
        <w:t xml:space="preserve"> mentre per moto turbolento si può usare la relazione in forma esplicita</w:t>
      </w:r>
      <w:r w:rsidR="00DD18F1">
        <w:t xml:space="preserve"> (usata nel programma nella fase di bilanciamento)</w:t>
      </w:r>
      <w:r>
        <w:t xml:space="preserve"> di </w:t>
      </w:r>
      <w:r w:rsidRPr="00DD18F1">
        <w:rPr>
          <w:i/>
        </w:rPr>
        <w:t>Swamee e Jim:</w:t>
      </w:r>
    </w:p>
    <w:p w:rsidR="00B063A3" w:rsidRDefault="00B063A3" w:rsidP="00B063A3">
      <w:pPr>
        <w:pStyle w:val="Didascalia"/>
      </w:pPr>
      <w:r w:rsidRPr="001861AA">
        <w:rPr>
          <w:position w:val="-76"/>
        </w:rPr>
        <w:object w:dxaOrig="2780" w:dyaOrig="1140">
          <v:shape id="_x0000_i1036" type="#_x0000_t75" style="width:138.55pt;height:57.05pt" o:ole="">
            <v:imagedata r:id="rId33" o:title=""/>
          </v:shape>
          <o:OLEObject Type="Embed" ProgID="Equation.DSMT4" ShapeID="_x0000_i1036" DrawAspect="Content" ObjectID="_1448530265" r:id="rId34"/>
        </w:object>
      </w:r>
    </w:p>
    <w:p w:rsidR="00B063A3" w:rsidRDefault="00B063A3" w:rsidP="00B063A3">
      <w:pPr>
        <w:pStyle w:val="Rientrato"/>
      </w:pPr>
      <w:r>
        <w:t>Per i tubi normalmente usati per le reti tecnologiche (acciaio, rame, polietilene) si può usare la relazione semplificata:</w:t>
      </w:r>
    </w:p>
    <w:p w:rsidR="00B063A3" w:rsidRPr="00B063A3" w:rsidRDefault="00B063A3" w:rsidP="00B063A3">
      <w:pPr>
        <w:pStyle w:val="Didascalia"/>
      </w:pPr>
      <w:r w:rsidRPr="00B063A3">
        <w:rPr>
          <w:position w:val="-10"/>
        </w:rPr>
        <w:object w:dxaOrig="2020" w:dyaOrig="360">
          <v:shape id="_x0000_i1037" type="#_x0000_t75" style="width:101.2pt;height:18.35pt" o:ole="">
            <v:imagedata r:id="rId35" o:title=""/>
          </v:shape>
          <o:OLEObject Type="Embed" ProgID="Equation.DSMT4" ShapeID="_x0000_i1037" DrawAspect="Content" ObjectID="_1448530266" r:id="rId36"/>
        </w:object>
      </w:r>
      <w:r>
        <w:t xml:space="preserve"> </w:t>
      </w:r>
    </w:p>
    <w:p w:rsidR="001A1605" w:rsidRDefault="001A1605" w:rsidP="001A1605">
      <w:pPr>
        <w:pStyle w:val="Elencoindentatopuntato"/>
      </w:pPr>
      <w:r>
        <w:t>Equazione di Darcy sulle perdite localizzate</w:t>
      </w:r>
      <w:r w:rsidR="00AD2F9A">
        <w:t xml:space="preserve"> (o anche concentrate)</w:t>
      </w:r>
      <w:r>
        <w:t>:</w:t>
      </w:r>
    </w:p>
    <w:p w:rsidR="001A1605" w:rsidRDefault="00AD2F9A" w:rsidP="001A1605">
      <w:pPr>
        <w:pStyle w:val="Didascalia"/>
      </w:pPr>
      <w:r w:rsidRPr="00AD2F9A">
        <w:rPr>
          <w:position w:val="-24"/>
        </w:rPr>
        <w:object w:dxaOrig="1300" w:dyaOrig="660">
          <v:shape id="_x0000_i1038" type="#_x0000_t75" style="width:65.2pt;height:33.3pt" o:ole="">
            <v:imagedata r:id="rId37" o:title=""/>
          </v:shape>
          <o:OLEObject Type="Embed" ProgID="Equation.DSMT4" ShapeID="_x0000_i1038" DrawAspect="Content" ObjectID="_1448530267" r:id="rId38"/>
        </w:object>
      </w:r>
      <w:r>
        <w:t xml:space="preserve"> </w:t>
      </w:r>
    </w:p>
    <w:p w:rsidR="00AD2F9A" w:rsidRDefault="00AD2F9A" w:rsidP="00AD2F9A">
      <w:pPr>
        <w:pStyle w:val="Rientrato"/>
      </w:pPr>
      <w:r>
        <w:t>con c fattore di Darcy per la perdita localizzata.</w:t>
      </w:r>
      <w:r w:rsidR="00DC7C7D">
        <w:t xml:space="preserve"> Si può anche usare la lunghezza equivalente al posto del fattore c mediante la relazione:</w:t>
      </w:r>
    </w:p>
    <w:p w:rsidR="00DC7C7D" w:rsidRDefault="00DC7C7D" w:rsidP="00DC7C7D">
      <w:pPr>
        <w:pStyle w:val="Didascalia"/>
      </w:pPr>
      <w:r w:rsidRPr="00DC7C7D">
        <w:rPr>
          <w:position w:val="-24"/>
        </w:rPr>
        <w:object w:dxaOrig="1820" w:dyaOrig="660">
          <v:shape id="_x0000_i1039" type="#_x0000_t75" style="width:91pt;height:33.3pt" o:ole="">
            <v:imagedata r:id="rId39" o:title=""/>
          </v:shape>
          <o:OLEObject Type="Embed" ProgID="Equation.DSMT4" ShapeID="_x0000_i1039" DrawAspect="Content" ObjectID="_1448530268" r:id="rId40"/>
        </w:object>
      </w:r>
      <w:r>
        <w:t xml:space="preserve"> </w:t>
      </w:r>
    </w:p>
    <w:p w:rsidR="00DC7C7D" w:rsidRDefault="00DC7C7D" w:rsidP="00DC7C7D">
      <w:pPr>
        <w:pStyle w:val="Rientrato"/>
      </w:pPr>
      <w:r>
        <w:t>dalla quale deriva:</w:t>
      </w:r>
    </w:p>
    <w:p w:rsidR="00DC7C7D" w:rsidRDefault="00DC7C7D" w:rsidP="00DC7C7D">
      <w:pPr>
        <w:pStyle w:val="Didascalia"/>
      </w:pPr>
      <w:r>
        <w:rPr>
          <w:noProof/>
          <w:position w:val="-28"/>
        </w:rPr>
        <w:drawing>
          <wp:inline distT="0" distB="0" distL="0" distR="0" wp14:anchorId="40C14132" wp14:editId="50EEF6A7">
            <wp:extent cx="495300" cy="419100"/>
            <wp:effectExtent l="0" t="0" r="0" b="0"/>
            <wp:docPr id="633" name="Immagine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95300" cy="419100"/>
                    </a:xfrm>
                    <a:prstGeom prst="rect">
                      <a:avLst/>
                    </a:prstGeom>
                    <a:noFill/>
                    <a:ln>
                      <a:noFill/>
                    </a:ln>
                  </pic:spPr>
                </pic:pic>
              </a:graphicData>
            </a:graphic>
          </wp:inline>
        </w:drawing>
      </w:r>
      <w:r>
        <w:tab/>
      </w:r>
    </w:p>
    <w:p w:rsidR="00DC7C7D" w:rsidRDefault="00DC7C7D" w:rsidP="005B4C30">
      <w:pPr>
        <w:pStyle w:val="Rientrato"/>
        <w:spacing w:after="120"/>
        <w:ind w:left="992"/>
      </w:pPr>
      <w:r>
        <w:t>Questa relazione evidenzia come sia il fattore di Darcy che la lunghezza equivalente della perdita localizzata dipenda dal diametro del condotto. E’ questa una complicazione che comporta l’adozione di un algoritmo di risoluzione illustrato nel prosieguo.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049"/>
        <w:gridCol w:w="906"/>
        <w:gridCol w:w="1007"/>
        <w:gridCol w:w="850"/>
      </w:tblGrid>
      <w:tr w:rsidR="008B3FEF" w:rsidRPr="00A06568" w:rsidTr="00D70A87">
        <w:trPr>
          <w:cantSplit/>
          <w:jc w:val="center"/>
        </w:trPr>
        <w:tc>
          <w:tcPr>
            <w:tcW w:w="4049" w:type="dxa"/>
          </w:tcPr>
          <w:p w:rsidR="008B3FEF" w:rsidRPr="00F760BB" w:rsidRDefault="008B3FEF" w:rsidP="00D70A87">
            <w:pPr>
              <w:pStyle w:val="TestoTabellaPiccolo"/>
            </w:pPr>
            <w:r w:rsidRPr="00F760BB">
              <w:t>RACCORDERIA E VALVOLAME</w:t>
            </w:r>
          </w:p>
        </w:tc>
        <w:tc>
          <w:tcPr>
            <w:tcW w:w="0" w:type="auto"/>
          </w:tcPr>
          <w:p w:rsidR="008B3FEF" w:rsidRPr="00F760BB" w:rsidRDefault="008B3FEF" w:rsidP="00D70A87">
            <w:pPr>
              <w:pStyle w:val="TestoTabellaPiccolo"/>
            </w:pPr>
            <w:r w:rsidRPr="00F760BB">
              <w:t>D</w:t>
            </w:r>
          </w:p>
          <w:p w:rsidR="008B3FEF" w:rsidRPr="00F760BB" w:rsidRDefault="008B3FEF" w:rsidP="00D70A87">
            <w:pPr>
              <w:pStyle w:val="TestoTabellaPiccolo"/>
            </w:pPr>
            <w:r w:rsidRPr="00F760BB">
              <w:t>8÷16 mm</w:t>
            </w:r>
          </w:p>
        </w:tc>
        <w:tc>
          <w:tcPr>
            <w:tcW w:w="0" w:type="auto"/>
          </w:tcPr>
          <w:p w:rsidR="008B3FEF" w:rsidRPr="00F760BB" w:rsidRDefault="008B3FEF" w:rsidP="00D70A87">
            <w:pPr>
              <w:pStyle w:val="TestoTabellaPiccolo"/>
            </w:pPr>
            <w:r w:rsidRPr="00F760BB">
              <w:t>D</w:t>
            </w:r>
          </w:p>
          <w:p w:rsidR="008B3FEF" w:rsidRPr="00F760BB" w:rsidRDefault="008B3FEF" w:rsidP="00D70A87">
            <w:pPr>
              <w:pStyle w:val="TestoTabellaPiccolo"/>
            </w:pPr>
            <w:r w:rsidRPr="00F760BB">
              <w:t>18÷28 mm</w:t>
            </w:r>
          </w:p>
        </w:tc>
        <w:tc>
          <w:tcPr>
            <w:tcW w:w="0" w:type="auto"/>
          </w:tcPr>
          <w:p w:rsidR="008B3FEF" w:rsidRPr="00F760BB" w:rsidRDefault="008B3FEF" w:rsidP="00D70A87">
            <w:pPr>
              <w:pStyle w:val="TestoTabellaPiccolo"/>
            </w:pPr>
            <w:r w:rsidRPr="00F760BB">
              <w:t>D</w:t>
            </w:r>
          </w:p>
          <w:p w:rsidR="008B3FEF" w:rsidRPr="00F760BB" w:rsidRDefault="008B3FEF" w:rsidP="00D70A87">
            <w:pPr>
              <w:pStyle w:val="TestoTabellaPiccolo"/>
            </w:pPr>
            <w:r w:rsidRPr="00F760BB">
              <w:t>&gt; 28 mm</w:t>
            </w:r>
          </w:p>
        </w:tc>
      </w:tr>
      <w:tr w:rsidR="008B3FEF" w:rsidRPr="00A06568" w:rsidTr="00D70A87">
        <w:trPr>
          <w:jc w:val="center"/>
        </w:trPr>
        <w:tc>
          <w:tcPr>
            <w:tcW w:w="4049" w:type="dxa"/>
          </w:tcPr>
          <w:p w:rsidR="008B3FEF" w:rsidRPr="00F760BB" w:rsidRDefault="008B3FEF" w:rsidP="00D70A87">
            <w:pPr>
              <w:pStyle w:val="TestoTabellaPiccolo"/>
            </w:pPr>
            <w:r w:rsidRPr="00F760BB">
              <w:t>Gomito a 90°</w:t>
            </w:r>
          </w:p>
        </w:tc>
        <w:tc>
          <w:tcPr>
            <w:tcW w:w="0" w:type="auto"/>
          </w:tcPr>
          <w:p w:rsidR="008B3FEF" w:rsidRPr="00F760BB" w:rsidRDefault="008B3FEF" w:rsidP="00D70A87">
            <w:pPr>
              <w:pStyle w:val="TestoTabellaPiccolo"/>
            </w:pPr>
            <w:r w:rsidRPr="00F760BB">
              <w:t>2.0</w:t>
            </w:r>
          </w:p>
        </w:tc>
        <w:tc>
          <w:tcPr>
            <w:tcW w:w="0" w:type="auto"/>
          </w:tcPr>
          <w:p w:rsidR="008B3FEF" w:rsidRPr="00F760BB" w:rsidRDefault="008B3FEF" w:rsidP="00D70A87">
            <w:pPr>
              <w:pStyle w:val="TestoTabellaPiccolo"/>
            </w:pPr>
            <w:r w:rsidRPr="00F760BB">
              <w:t>1.5</w:t>
            </w:r>
          </w:p>
        </w:tc>
        <w:tc>
          <w:tcPr>
            <w:tcW w:w="0" w:type="auto"/>
          </w:tcPr>
          <w:p w:rsidR="008B3FEF" w:rsidRPr="00F760BB" w:rsidRDefault="008B3FEF" w:rsidP="00D70A87">
            <w:pPr>
              <w:pStyle w:val="TestoTabellaPiccolo"/>
            </w:pPr>
            <w:r w:rsidRPr="00F760BB">
              <w:t>1.0</w:t>
            </w:r>
          </w:p>
        </w:tc>
      </w:tr>
      <w:tr w:rsidR="008B3FEF" w:rsidRPr="00A06568" w:rsidTr="00D70A87">
        <w:trPr>
          <w:jc w:val="center"/>
        </w:trPr>
        <w:tc>
          <w:tcPr>
            <w:tcW w:w="4049" w:type="dxa"/>
          </w:tcPr>
          <w:p w:rsidR="008B3FEF" w:rsidRPr="00F760BB" w:rsidRDefault="008B3FEF" w:rsidP="00D70A87">
            <w:pPr>
              <w:pStyle w:val="TestoTabellaPiccolo"/>
            </w:pPr>
            <w:r w:rsidRPr="00F760BB">
              <w:t>Curva a 90° normale</w:t>
            </w:r>
          </w:p>
        </w:tc>
        <w:tc>
          <w:tcPr>
            <w:tcW w:w="0" w:type="auto"/>
          </w:tcPr>
          <w:p w:rsidR="008B3FEF" w:rsidRPr="00F760BB" w:rsidRDefault="008B3FEF" w:rsidP="00D70A87">
            <w:pPr>
              <w:pStyle w:val="TestoTabellaPiccolo"/>
            </w:pPr>
            <w:r w:rsidRPr="00F760BB">
              <w:t>1.5</w:t>
            </w:r>
          </w:p>
        </w:tc>
        <w:tc>
          <w:tcPr>
            <w:tcW w:w="0" w:type="auto"/>
          </w:tcPr>
          <w:p w:rsidR="008B3FEF" w:rsidRPr="00F760BB" w:rsidRDefault="008B3FEF" w:rsidP="00D70A87">
            <w:pPr>
              <w:pStyle w:val="TestoTabellaPiccolo"/>
            </w:pPr>
            <w:r w:rsidRPr="00F760BB">
              <w:t>1.0</w:t>
            </w:r>
          </w:p>
        </w:tc>
        <w:tc>
          <w:tcPr>
            <w:tcW w:w="0" w:type="auto"/>
          </w:tcPr>
          <w:p w:rsidR="008B3FEF" w:rsidRPr="00F760BB" w:rsidRDefault="008B3FEF" w:rsidP="00D70A87">
            <w:pPr>
              <w:pStyle w:val="TestoTabellaPiccolo"/>
            </w:pPr>
            <w:r w:rsidRPr="00F760BB">
              <w:t>0.5</w:t>
            </w:r>
          </w:p>
        </w:tc>
      </w:tr>
      <w:tr w:rsidR="008B3FEF" w:rsidRPr="00A06568" w:rsidTr="00D70A87">
        <w:trPr>
          <w:jc w:val="center"/>
        </w:trPr>
        <w:tc>
          <w:tcPr>
            <w:tcW w:w="4049" w:type="dxa"/>
          </w:tcPr>
          <w:p w:rsidR="008B3FEF" w:rsidRPr="00F760BB" w:rsidRDefault="008B3FEF" w:rsidP="00D70A87">
            <w:pPr>
              <w:pStyle w:val="TestoTabellaPiccolo"/>
            </w:pPr>
            <w:r w:rsidRPr="00F760BB">
              <w:t>Curva a 90 ° larga</w:t>
            </w:r>
          </w:p>
        </w:tc>
        <w:tc>
          <w:tcPr>
            <w:tcW w:w="0" w:type="auto"/>
          </w:tcPr>
          <w:p w:rsidR="008B3FEF" w:rsidRPr="00F760BB" w:rsidRDefault="008B3FEF" w:rsidP="00D70A87">
            <w:pPr>
              <w:pStyle w:val="TestoTabellaPiccolo"/>
            </w:pPr>
            <w:r w:rsidRPr="00F760BB">
              <w:t>1.0</w:t>
            </w:r>
          </w:p>
        </w:tc>
        <w:tc>
          <w:tcPr>
            <w:tcW w:w="0" w:type="auto"/>
          </w:tcPr>
          <w:p w:rsidR="008B3FEF" w:rsidRPr="00F760BB" w:rsidRDefault="008B3FEF" w:rsidP="00D70A87">
            <w:pPr>
              <w:pStyle w:val="TestoTabellaPiccolo"/>
            </w:pPr>
            <w:r w:rsidRPr="00F760BB">
              <w:t>0.5</w:t>
            </w:r>
          </w:p>
        </w:tc>
        <w:tc>
          <w:tcPr>
            <w:tcW w:w="0" w:type="auto"/>
          </w:tcPr>
          <w:p w:rsidR="008B3FEF" w:rsidRPr="00F760BB" w:rsidRDefault="008B3FEF" w:rsidP="00D70A87">
            <w:pPr>
              <w:pStyle w:val="TestoTabellaPiccolo"/>
            </w:pPr>
            <w:r w:rsidRPr="00F760BB">
              <w:t>0.3</w:t>
            </w:r>
          </w:p>
        </w:tc>
      </w:tr>
      <w:tr w:rsidR="008B3FEF" w:rsidRPr="00A06568" w:rsidTr="00D70A87">
        <w:trPr>
          <w:jc w:val="center"/>
        </w:trPr>
        <w:tc>
          <w:tcPr>
            <w:tcW w:w="4049" w:type="dxa"/>
          </w:tcPr>
          <w:p w:rsidR="008B3FEF" w:rsidRPr="00F760BB" w:rsidRDefault="008B3FEF" w:rsidP="00D70A87">
            <w:pPr>
              <w:pStyle w:val="TestoTabellaPiccolo"/>
            </w:pPr>
            <w:r w:rsidRPr="00F760BB">
              <w:t>Doppio gomito a 180 °</w:t>
            </w:r>
          </w:p>
        </w:tc>
        <w:tc>
          <w:tcPr>
            <w:tcW w:w="0" w:type="auto"/>
          </w:tcPr>
          <w:p w:rsidR="008B3FEF" w:rsidRPr="00F760BB" w:rsidRDefault="008B3FEF" w:rsidP="00D70A87">
            <w:pPr>
              <w:pStyle w:val="TestoTabellaPiccolo"/>
            </w:pPr>
            <w:r w:rsidRPr="00F760BB">
              <w:t>3.0</w:t>
            </w:r>
          </w:p>
        </w:tc>
        <w:tc>
          <w:tcPr>
            <w:tcW w:w="0" w:type="auto"/>
          </w:tcPr>
          <w:p w:rsidR="008B3FEF" w:rsidRPr="00F760BB" w:rsidRDefault="008B3FEF" w:rsidP="00D70A87">
            <w:pPr>
              <w:pStyle w:val="TestoTabellaPiccolo"/>
            </w:pPr>
            <w:r w:rsidRPr="00F760BB">
              <w:t>2.0</w:t>
            </w:r>
          </w:p>
        </w:tc>
        <w:tc>
          <w:tcPr>
            <w:tcW w:w="0" w:type="auto"/>
          </w:tcPr>
          <w:p w:rsidR="008B3FEF" w:rsidRPr="00F760BB" w:rsidRDefault="008B3FEF" w:rsidP="00D70A87">
            <w:pPr>
              <w:pStyle w:val="TestoTabellaPiccolo"/>
            </w:pPr>
            <w:r w:rsidRPr="00F760BB">
              <w:t>1.5</w:t>
            </w:r>
          </w:p>
        </w:tc>
      </w:tr>
      <w:tr w:rsidR="008B3FEF" w:rsidRPr="00A06568" w:rsidTr="00D70A87">
        <w:trPr>
          <w:jc w:val="center"/>
        </w:trPr>
        <w:tc>
          <w:tcPr>
            <w:tcW w:w="4049" w:type="dxa"/>
          </w:tcPr>
          <w:p w:rsidR="008B3FEF" w:rsidRPr="00F760BB" w:rsidRDefault="008B3FEF" w:rsidP="00D70A87">
            <w:pPr>
              <w:pStyle w:val="TestoTabellaPiccolo"/>
            </w:pPr>
            <w:r w:rsidRPr="00F760BB">
              <w:t>Curva a 180° normale</w:t>
            </w:r>
          </w:p>
        </w:tc>
        <w:tc>
          <w:tcPr>
            <w:tcW w:w="0" w:type="auto"/>
          </w:tcPr>
          <w:p w:rsidR="008B3FEF" w:rsidRPr="00F760BB" w:rsidRDefault="008B3FEF" w:rsidP="00D70A87">
            <w:pPr>
              <w:pStyle w:val="TestoTabellaPiccolo"/>
            </w:pPr>
            <w:r w:rsidRPr="00F760BB">
              <w:t>2.0</w:t>
            </w:r>
          </w:p>
        </w:tc>
        <w:tc>
          <w:tcPr>
            <w:tcW w:w="0" w:type="auto"/>
          </w:tcPr>
          <w:p w:rsidR="008B3FEF" w:rsidRPr="00F760BB" w:rsidRDefault="008B3FEF" w:rsidP="00D70A87">
            <w:pPr>
              <w:pStyle w:val="TestoTabellaPiccolo"/>
            </w:pPr>
            <w:r w:rsidRPr="00F760BB">
              <w:t>1.5</w:t>
            </w:r>
          </w:p>
        </w:tc>
        <w:tc>
          <w:tcPr>
            <w:tcW w:w="0" w:type="auto"/>
          </w:tcPr>
          <w:p w:rsidR="008B3FEF" w:rsidRPr="00F760BB" w:rsidRDefault="008B3FEF" w:rsidP="00D70A87">
            <w:pPr>
              <w:pStyle w:val="TestoTabellaPiccolo"/>
            </w:pPr>
            <w:r w:rsidRPr="00F760BB">
              <w:t>1.0</w:t>
            </w:r>
          </w:p>
        </w:tc>
      </w:tr>
      <w:tr w:rsidR="008B3FEF" w:rsidRPr="00A06568" w:rsidTr="00D70A87">
        <w:trPr>
          <w:jc w:val="center"/>
        </w:trPr>
        <w:tc>
          <w:tcPr>
            <w:tcW w:w="4049" w:type="dxa"/>
          </w:tcPr>
          <w:p w:rsidR="008B3FEF" w:rsidRPr="00F760BB" w:rsidRDefault="008B3FEF" w:rsidP="00D70A87">
            <w:pPr>
              <w:pStyle w:val="TestoTabellaPiccolo"/>
            </w:pPr>
            <w:r w:rsidRPr="00F760BB">
              <w:t>Saracinesca a passaggio pieno</w:t>
            </w:r>
          </w:p>
        </w:tc>
        <w:tc>
          <w:tcPr>
            <w:tcW w:w="0" w:type="auto"/>
          </w:tcPr>
          <w:p w:rsidR="008B3FEF" w:rsidRPr="00F760BB" w:rsidRDefault="008B3FEF" w:rsidP="00D70A87">
            <w:pPr>
              <w:pStyle w:val="TestoTabellaPiccolo"/>
            </w:pPr>
            <w:r w:rsidRPr="00F760BB">
              <w:t>0.2</w:t>
            </w:r>
          </w:p>
        </w:tc>
        <w:tc>
          <w:tcPr>
            <w:tcW w:w="0" w:type="auto"/>
          </w:tcPr>
          <w:p w:rsidR="008B3FEF" w:rsidRPr="00F760BB" w:rsidRDefault="008B3FEF" w:rsidP="00D70A87">
            <w:pPr>
              <w:pStyle w:val="TestoTabellaPiccolo"/>
            </w:pPr>
            <w:r w:rsidRPr="00F760BB">
              <w:t>0.2</w:t>
            </w:r>
          </w:p>
        </w:tc>
        <w:tc>
          <w:tcPr>
            <w:tcW w:w="0" w:type="auto"/>
          </w:tcPr>
          <w:p w:rsidR="008B3FEF" w:rsidRPr="00F760BB" w:rsidRDefault="008B3FEF" w:rsidP="00D70A87">
            <w:pPr>
              <w:pStyle w:val="TestoTabellaPiccolo"/>
            </w:pPr>
            <w:r w:rsidRPr="00F760BB">
              <w:t>0.1</w:t>
            </w:r>
          </w:p>
        </w:tc>
      </w:tr>
      <w:tr w:rsidR="008B3FEF" w:rsidRPr="00A06568" w:rsidTr="00D70A87">
        <w:trPr>
          <w:jc w:val="center"/>
        </w:trPr>
        <w:tc>
          <w:tcPr>
            <w:tcW w:w="4049" w:type="dxa"/>
          </w:tcPr>
          <w:p w:rsidR="008B3FEF" w:rsidRPr="00F760BB" w:rsidRDefault="008B3FEF" w:rsidP="00D70A87">
            <w:pPr>
              <w:pStyle w:val="TestoTabellaPiccolo"/>
            </w:pPr>
            <w:r w:rsidRPr="00F760BB">
              <w:t>Saracinesca a passaggio ridotto</w:t>
            </w:r>
          </w:p>
        </w:tc>
        <w:tc>
          <w:tcPr>
            <w:tcW w:w="0" w:type="auto"/>
          </w:tcPr>
          <w:p w:rsidR="008B3FEF" w:rsidRPr="00F760BB" w:rsidRDefault="008B3FEF" w:rsidP="00D70A87">
            <w:pPr>
              <w:pStyle w:val="TestoTabellaPiccolo"/>
            </w:pPr>
            <w:r w:rsidRPr="00F760BB">
              <w:t>1.2</w:t>
            </w:r>
          </w:p>
        </w:tc>
        <w:tc>
          <w:tcPr>
            <w:tcW w:w="0" w:type="auto"/>
          </w:tcPr>
          <w:p w:rsidR="008B3FEF" w:rsidRPr="00F760BB" w:rsidRDefault="008B3FEF" w:rsidP="00D70A87">
            <w:pPr>
              <w:pStyle w:val="TestoTabellaPiccolo"/>
            </w:pPr>
            <w:r w:rsidRPr="00F760BB">
              <w:t>1.0</w:t>
            </w:r>
          </w:p>
        </w:tc>
        <w:tc>
          <w:tcPr>
            <w:tcW w:w="0" w:type="auto"/>
          </w:tcPr>
          <w:p w:rsidR="008B3FEF" w:rsidRPr="00F760BB" w:rsidRDefault="008B3FEF" w:rsidP="00D70A87">
            <w:pPr>
              <w:pStyle w:val="TestoTabellaPiccolo"/>
            </w:pPr>
            <w:r w:rsidRPr="00F760BB">
              <w:t>0.8</w:t>
            </w:r>
          </w:p>
        </w:tc>
      </w:tr>
      <w:tr w:rsidR="008B3FEF" w:rsidRPr="00A06568" w:rsidTr="00D70A87">
        <w:trPr>
          <w:jc w:val="center"/>
        </w:trPr>
        <w:tc>
          <w:tcPr>
            <w:tcW w:w="4049" w:type="dxa"/>
          </w:tcPr>
          <w:p w:rsidR="008B3FEF" w:rsidRPr="00F760BB" w:rsidRDefault="008B3FEF" w:rsidP="00D70A87">
            <w:pPr>
              <w:pStyle w:val="TestoTabellaPiccolo"/>
            </w:pPr>
            <w:r w:rsidRPr="00F760BB">
              <w:t>Valvola inclinata a Y</w:t>
            </w:r>
          </w:p>
        </w:tc>
        <w:tc>
          <w:tcPr>
            <w:tcW w:w="0" w:type="auto"/>
          </w:tcPr>
          <w:p w:rsidR="008B3FEF" w:rsidRPr="00F760BB" w:rsidRDefault="008B3FEF" w:rsidP="00D70A87">
            <w:pPr>
              <w:pStyle w:val="TestoTabellaPiccolo"/>
            </w:pPr>
            <w:r w:rsidRPr="00F760BB">
              <w:t>4.5</w:t>
            </w:r>
          </w:p>
        </w:tc>
        <w:tc>
          <w:tcPr>
            <w:tcW w:w="0" w:type="auto"/>
          </w:tcPr>
          <w:p w:rsidR="008B3FEF" w:rsidRPr="00F760BB" w:rsidRDefault="008B3FEF" w:rsidP="00D70A87">
            <w:pPr>
              <w:pStyle w:val="TestoTabellaPiccolo"/>
            </w:pPr>
            <w:r w:rsidRPr="00F760BB">
              <w:t>4.0</w:t>
            </w:r>
          </w:p>
        </w:tc>
        <w:tc>
          <w:tcPr>
            <w:tcW w:w="0" w:type="auto"/>
          </w:tcPr>
          <w:p w:rsidR="008B3FEF" w:rsidRPr="00F760BB" w:rsidRDefault="008B3FEF" w:rsidP="00D70A87">
            <w:pPr>
              <w:pStyle w:val="TestoTabellaPiccolo"/>
            </w:pPr>
            <w:r w:rsidRPr="00F760BB">
              <w:t>3.5</w:t>
            </w:r>
          </w:p>
        </w:tc>
      </w:tr>
      <w:tr w:rsidR="008B3FEF" w:rsidRPr="00A06568" w:rsidTr="00D70A87">
        <w:trPr>
          <w:jc w:val="center"/>
        </w:trPr>
        <w:tc>
          <w:tcPr>
            <w:tcW w:w="4049" w:type="dxa"/>
          </w:tcPr>
          <w:p w:rsidR="008B3FEF" w:rsidRPr="00F760BB" w:rsidRDefault="008B3FEF" w:rsidP="00D70A87">
            <w:pPr>
              <w:pStyle w:val="TestoTabellaPiccolo"/>
            </w:pPr>
            <w:r w:rsidRPr="00F760BB">
              <w:t>Valvola a sfera a passaggio pieno</w:t>
            </w:r>
          </w:p>
        </w:tc>
        <w:tc>
          <w:tcPr>
            <w:tcW w:w="0" w:type="auto"/>
          </w:tcPr>
          <w:p w:rsidR="008B3FEF" w:rsidRPr="00F760BB" w:rsidRDefault="008B3FEF" w:rsidP="00D70A87">
            <w:pPr>
              <w:pStyle w:val="TestoTabellaPiccolo"/>
            </w:pPr>
            <w:r w:rsidRPr="00F760BB">
              <w:t>0.2</w:t>
            </w:r>
          </w:p>
        </w:tc>
        <w:tc>
          <w:tcPr>
            <w:tcW w:w="0" w:type="auto"/>
          </w:tcPr>
          <w:p w:rsidR="008B3FEF" w:rsidRPr="00F760BB" w:rsidRDefault="008B3FEF" w:rsidP="00D70A87">
            <w:pPr>
              <w:pStyle w:val="TestoTabellaPiccolo"/>
            </w:pPr>
            <w:r w:rsidRPr="00F760BB">
              <w:t>0.2</w:t>
            </w:r>
          </w:p>
        </w:tc>
        <w:tc>
          <w:tcPr>
            <w:tcW w:w="0" w:type="auto"/>
          </w:tcPr>
          <w:p w:rsidR="008B3FEF" w:rsidRPr="00F760BB" w:rsidRDefault="008B3FEF" w:rsidP="00D70A87">
            <w:pPr>
              <w:pStyle w:val="TestoTabellaPiccolo"/>
            </w:pPr>
            <w:r w:rsidRPr="00F760BB">
              <w:t>0.1</w:t>
            </w:r>
          </w:p>
        </w:tc>
      </w:tr>
      <w:tr w:rsidR="008B3FEF" w:rsidRPr="00A06568" w:rsidTr="00D70A87">
        <w:trPr>
          <w:jc w:val="center"/>
        </w:trPr>
        <w:tc>
          <w:tcPr>
            <w:tcW w:w="4049" w:type="dxa"/>
          </w:tcPr>
          <w:p w:rsidR="008B3FEF" w:rsidRPr="00F760BB" w:rsidRDefault="008B3FEF" w:rsidP="00D70A87">
            <w:pPr>
              <w:pStyle w:val="TestoTabellaPiccolo"/>
            </w:pPr>
            <w:r w:rsidRPr="00F760BB">
              <w:t>Valvola sfera a passaggio ridotto</w:t>
            </w:r>
          </w:p>
        </w:tc>
        <w:tc>
          <w:tcPr>
            <w:tcW w:w="0" w:type="auto"/>
          </w:tcPr>
          <w:p w:rsidR="008B3FEF" w:rsidRPr="00F760BB" w:rsidRDefault="008B3FEF" w:rsidP="00D70A87">
            <w:pPr>
              <w:pStyle w:val="TestoTabellaPiccolo"/>
            </w:pPr>
            <w:r w:rsidRPr="00F760BB">
              <w:t>1.5</w:t>
            </w:r>
          </w:p>
        </w:tc>
        <w:tc>
          <w:tcPr>
            <w:tcW w:w="0" w:type="auto"/>
          </w:tcPr>
          <w:p w:rsidR="008B3FEF" w:rsidRPr="00F760BB" w:rsidRDefault="008B3FEF" w:rsidP="00D70A87">
            <w:pPr>
              <w:pStyle w:val="TestoTabellaPiccolo"/>
            </w:pPr>
            <w:r w:rsidRPr="00F760BB">
              <w:t>1.0</w:t>
            </w:r>
          </w:p>
        </w:tc>
        <w:tc>
          <w:tcPr>
            <w:tcW w:w="0" w:type="auto"/>
          </w:tcPr>
          <w:p w:rsidR="008B3FEF" w:rsidRPr="00F760BB" w:rsidRDefault="008B3FEF" w:rsidP="00D70A87">
            <w:pPr>
              <w:pStyle w:val="TestoTabellaPiccolo"/>
            </w:pPr>
            <w:r w:rsidRPr="00F760BB">
              <w:t>0.8</w:t>
            </w:r>
          </w:p>
        </w:tc>
      </w:tr>
      <w:tr w:rsidR="008B3FEF" w:rsidRPr="00A06568" w:rsidTr="00D70A87">
        <w:trPr>
          <w:jc w:val="center"/>
        </w:trPr>
        <w:tc>
          <w:tcPr>
            <w:tcW w:w="4049" w:type="dxa"/>
          </w:tcPr>
          <w:p w:rsidR="008B3FEF" w:rsidRPr="00F760BB" w:rsidRDefault="008B3FEF" w:rsidP="00D70A87">
            <w:pPr>
              <w:pStyle w:val="TestoTabellaPiccolo"/>
            </w:pPr>
            <w:r w:rsidRPr="00F760BB">
              <w:t>Valvola a d angolo</w:t>
            </w:r>
          </w:p>
        </w:tc>
        <w:tc>
          <w:tcPr>
            <w:tcW w:w="0" w:type="auto"/>
          </w:tcPr>
          <w:p w:rsidR="008B3FEF" w:rsidRPr="00F760BB" w:rsidRDefault="008B3FEF" w:rsidP="00D70A87">
            <w:pPr>
              <w:pStyle w:val="TestoTabellaPiccolo"/>
            </w:pPr>
            <w:r w:rsidRPr="00F760BB">
              <w:t>4.0</w:t>
            </w:r>
          </w:p>
        </w:tc>
        <w:tc>
          <w:tcPr>
            <w:tcW w:w="0" w:type="auto"/>
          </w:tcPr>
          <w:p w:rsidR="008B3FEF" w:rsidRPr="00F760BB" w:rsidRDefault="008B3FEF" w:rsidP="00D70A87">
            <w:pPr>
              <w:pStyle w:val="TestoTabellaPiccolo"/>
            </w:pPr>
            <w:r w:rsidRPr="00F760BB">
              <w:t>4.0</w:t>
            </w:r>
          </w:p>
        </w:tc>
        <w:tc>
          <w:tcPr>
            <w:tcW w:w="0" w:type="auto"/>
          </w:tcPr>
          <w:p w:rsidR="008B3FEF" w:rsidRPr="00F760BB" w:rsidRDefault="008B3FEF" w:rsidP="00D70A87">
            <w:pPr>
              <w:pStyle w:val="TestoTabellaPiccolo"/>
            </w:pPr>
            <w:r w:rsidRPr="00F760BB">
              <w:t>3.0</w:t>
            </w:r>
          </w:p>
        </w:tc>
      </w:tr>
      <w:tr w:rsidR="008B3FEF" w:rsidRPr="00A06568" w:rsidTr="00D70A87">
        <w:trPr>
          <w:jc w:val="center"/>
        </w:trPr>
        <w:tc>
          <w:tcPr>
            <w:tcW w:w="4049" w:type="dxa"/>
          </w:tcPr>
          <w:p w:rsidR="008B3FEF" w:rsidRPr="00F760BB" w:rsidRDefault="008B3FEF" w:rsidP="00D70A87">
            <w:pPr>
              <w:pStyle w:val="TestoTabellaPiccolo"/>
            </w:pPr>
            <w:r w:rsidRPr="00F760BB">
              <w:t>Valvola di ritegno a Clapet</w:t>
            </w:r>
          </w:p>
        </w:tc>
        <w:tc>
          <w:tcPr>
            <w:tcW w:w="0" w:type="auto"/>
          </w:tcPr>
          <w:p w:rsidR="008B3FEF" w:rsidRPr="00F760BB" w:rsidRDefault="008B3FEF" w:rsidP="00D70A87">
            <w:pPr>
              <w:pStyle w:val="TestoTabellaPiccolo"/>
            </w:pPr>
            <w:r w:rsidRPr="00F760BB">
              <w:t>3.0</w:t>
            </w:r>
          </w:p>
        </w:tc>
        <w:tc>
          <w:tcPr>
            <w:tcW w:w="0" w:type="auto"/>
          </w:tcPr>
          <w:p w:rsidR="008B3FEF" w:rsidRPr="00F760BB" w:rsidRDefault="008B3FEF" w:rsidP="00D70A87">
            <w:pPr>
              <w:pStyle w:val="TestoTabellaPiccolo"/>
            </w:pPr>
            <w:r w:rsidRPr="00F760BB">
              <w:t>2.0</w:t>
            </w:r>
          </w:p>
        </w:tc>
        <w:tc>
          <w:tcPr>
            <w:tcW w:w="0" w:type="auto"/>
          </w:tcPr>
          <w:p w:rsidR="008B3FEF" w:rsidRPr="00F760BB" w:rsidRDefault="008B3FEF" w:rsidP="00D70A87">
            <w:pPr>
              <w:pStyle w:val="TestoTabellaPiccolo"/>
            </w:pPr>
            <w:r w:rsidRPr="00F760BB">
              <w:t>1.0</w:t>
            </w:r>
          </w:p>
        </w:tc>
      </w:tr>
      <w:tr w:rsidR="008B3FEF" w:rsidRPr="00A06568" w:rsidTr="00D70A87">
        <w:trPr>
          <w:jc w:val="center"/>
        </w:trPr>
        <w:tc>
          <w:tcPr>
            <w:tcW w:w="4049" w:type="dxa"/>
          </w:tcPr>
          <w:p w:rsidR="008B3FEF" w:rsidRPr="00F760BB" w:rsidRDefault="008B3FEF" w:rsidP="00D70A87">
            <w:pPr>
              <w:pStyle w:val="TestoTabellaPiccolo"/>
            </w:pPr>
            <w:r w:rsidRPr="00F760BB">
              <w:t>Valvola a farfalla</w:t>
            </w:r>
          </w:p>
        </w:tc>
        <w:tc>
          <w:tcPr>
            <w:tcW w:w="0" w:type="auto"/>
          </w:tcPr>
          <w:p w:rsidR="008B3FEF" w:rsidRPr="00F760BB" w:rsidRDefault="008B3FEF" w:rsidP="00D70A87">
            <w:pPr>
              <w:pStyle w:val="TestoTabellaPiccolo"/>
            </w:pPr>
            <w:r w:rsidRPr="00F760BB">
              <w:t>3.0</w:t>
            </w:r>
          </w:p>
        </w:tc>
        <w:tc>
          <w:tcPr>
            <w:tcW w:w="0" w:type="auto"/>
          </w:tcPr>
          <w:p w:rsidR="008B3FEF" w:rsidRPr="00F760BB" w:rsidRDefault="008B3FEF" w:rsidP="00D70A87">
            <w:pPr>
              <w:pStyle w:val="TestoTabellaPiccolo"/>
            </w:pPr>
            <w:r w:rsidRPr="00F760BB">
              <w:t>2.0</w:t>
            </w:r>
          </w:p>
        </w:tc>
        <w:tc>
          <w:tcPr>
            <w:tcW w:w="0" w:type="auto"/>
          </w:tcPr>
          <w:p w:rsidR="008B3FEF" w:rsidRPr="00F760BB" w:rsidRDefault="008B3FEF" w:rsidP="00D70A87">
            <w:pPr>
              <w:pStyle w:val="TestoTabellaPiccolo"/>
            </w:pPr>
            <w:r w:rsidRPr="00F760BB">
              <w:t>1.5</w:t>
            </w:r>
          </w:p>
        </w:tc>
      </w:tr>
      <w:tr w:rsidR="008B3FEF" w:rsidRPr="00A06568" w:rsidTr="00D70A87">
        <w:trPr>
          <w:jc w:val="center"/>
        </w:trPr>
        <w:tc>
          <w:tcPr>
            <w:tcW w:w="4049" w:type="dxa"/>
          </w:tcPr>
          <w:p w:rsidR="008B3FEF" w:rsidRPr="00F760BB" w:rsidRDefault="008B3FEF" w:rsidP="00D70A87">
            <w:pPr>
              <w:pStyle w:val="TestoTabellaPiccolo"/>
            </w:pPr>
            <w:r w:rsidRPr="00F760BB">
              <w:t>Valvola a tre vie</w:t>
            </w:r>
          </w:p>
        </w:tc>
        <w:tc>
          <w:tcPr>
            <w:tcW w:w="0" w:type="auto"/>
          </w:tcPr>
          <w:p w:rsidR="008B3FEF" w:rsidRPr="00F760BB" w:rsidRDefault="008B3FEF" w:rsidP="00D70A87">
            <w:pPr>
              <w:pStyle w:val="TestoTabellaPiccolo"/>
            </w:pPr>
            <w:r w:rsidRPr="00F760BB">
              <w:t>10.0</w:t>
            </w:r>
          </w:p>
        </w:tc>
        <w:tc>
          <w:tcPr>
            <w:tcW w:w="0" w:type="auto"/>
          </w:tcPr>
          <w:p w:rsidR="008B3FEF" w:rsidRPr="00F760BB" w:rsidRDefault="008B3FEF" w:rsidP="00D70A87">
            <w:pPr>
              <w:pStyle w:val="TestoTabellaPiccolo"/>
            </w:pPr>
            <w:r w:rsidRPr="00F760BB">
              <w:t>10.0</w:t>
            </w:r>
          </w:p>
        </w:tc>
        <w:tc>
          <w:tcPr>
            <w:tcW w:w="0" w:type="auto"/>
          </w:tcPr>
          <w:p w:rsidR="008B3FEF" w:rsidRPr="00F760BB" w:rsidRDefault="008B3FEF" w:rsidP="00D70A87">
            <w:pPr>
              <w:pStyle w:val="TestoTabellaPiccolo"/>
            </w:pPr>
            <w:r w:rsidRPr="00F760BB">
              <w:t>8.0</w:t>
            </w:r>
          </w:p>
        </w:tc>
      </w:tr>
      <w:tr w:rsidR="008B3FEF" w:rsidRPr="00A06568" w:rsidTr="00D70A87">
        <w:trPr>
          <w:jc w:val="center"/>
        </w:trPr>
        <w:tc>
          <w:tcPr>
            <w:tcW w:w="4049" w:type="dxa"/>
          </w:tcPr>
          <w:p w:rsidR="008B3FEF" w:rsidRPr="00F760BB" w:rsidRDefault="008B3FEF" w:rsidP="00D70A87">
            <w:pPr>
              <w:pStyle w:val="TestoTabellaPiccolo"/>
            </w:pPr>
            <w:r w:rsidRPr="00F760BB">
              <w:t>Valvola a quattro vie</w:t>
            </w:r>
          </w:p>
        </w:tc>
        <w:tc>
          <w:tcPr>
            <w:tcW w:w="0" w:type="auto"/>
          </w:tcPr>
          <w:p w:rsidR="008B3FEF" w:rsidRPr="00F760BB" w:rsidRDefault="008B3FEF" w:rsidP="00D70A87">
            <w:pPr>
              <w:pStyle w:val="TestoTabellaPiccolo"/>
            </w:pPr>
            <w:r w:rsidRPr="00F760BB">
              <w:t>6.0</w:t>
            </w:r>
          </w:p>
        </w:tc>
        <w:tc>
          <w:tcPr>
            <w:tcW w:w="0" w:type="auto"/>
          </w:tcPr>
          <w:p w:rsidR="008B3FEF" w:rsidRPr="00F760BB" w:rsidRDefault="008B3FEF" w:rsidP="00D70A87">
            <w:pPr>
              <w:pStyle w:val="TestoTabellaPiccolo"/>
            </w:pPr>
            <w:r w:rsidRPr="00F760BB">
              <w:t>6.0</w:t>
            </w:r>
          </w:p>
        </w:tc>
        <w:tc>
          <w:tcPr>
            <w:tcW w:w="0" w:type="auto"/>
          </w:tcPr>
          <w:p w:rsidR="008B3FEF" w:rsidRPr="00F760BB" w:rsidRDefault="008B3FEF" w:rsidP="00D70A87">
            <w:pPr>
              <w:pStyle w:val="TestoTabellaPiccolo"/>
            </w:pPr>
            <w:r w:rsidRPr="00F760BB">
              <w:t>4.0</w:t>
            </w:r>
          </w:p>
        </w:tc>
      </w:tr>
    </w:tbl>
    <w:p w:rsidR="008B3FEF" w:rsidRDefault="008B3FEF" w:rsidP="008B3FEF">
      <w:pPr>
        <w:pStyle w:val="Centrato"/>
      </w:pPr>
      <w:bookmarkStart w:id="11" w:name="_Toc486759388"/>
      <w:bookmarkStart w:id="12" w:name="_Toc322256853"/>
      <w:bookmarkStart w:id="13" w:name="_Toc330640772"/>
      <w:bookmarkStart w:id="14" w:name="_Toc344909639"/>
      <w:bookmarkStart w:id="15" w:name="_Toc374788302"/>
      <w:r>
        <w:t xml:space="preserve">Tabella </w:t>
      </w:r>
      <w:r w:rsidR="00A17F30">
        <w:fldChar w:fldCharType="begin"/>
      </w:r>
      <w:r w:rsidR="00A17F30">
        <w:instrText xml:space="preserve"> SEQ Tabella \* ARABIC </w:instrText>
      </w:r>
      <w:r w:rsidR="00A17F30">
        <w:fldChar w:fldCharType="separate"/>
      </w:r>
      <w:r w:rsidR="006C1543">
        <w:rPr>
          <w:noProof/>
        </w:rPr>
        <w:t>1</w:t>
      </w:r>
      <w:r w:rsidR="00A17F30">
        <w:rPr>
          <w:noProof/>
        </w:rPr>
        <w:fldChar w:fldCharType="end"/>
      </w:r>
      <w:r>
        <w:t>: Valori del fattore di Darcy per la raccorderia e Valvolame</w:t>
      </w:r>
      <w:bookmarkEnd w:id="11"/>
      <w:bookmarkEnd w:id="12"/>
      <w:bookmarkEnd w:id="13"/>
      <w:bookmarkEnd w:id="14"/>
      <w:bookmarkEnd w:id="15"/>
    </w:p>
    <w:p w:rsidR="00AD2F9A" w:rsidRDefault="00AD2F9A" w:rsidP="00AD2F9A">
      <w:r>
        <w:t>La perdita di pressione totale in un condotto è data dalla relazione:</w:t>
      </w:r>
    </w:p>
    <w:p w:rsidR="00AD2F9A" w:rsidRDefault="00AD2F9A" w:rsidP="00AD2F9A">
      <w:pPr>
        <w:pStyle w:val="Didascalia"/>
      </w:pPr>
      <w:r w:rsidRPr="00AD2F9A">
        <w:rPr>
          <w:position w:val="-12"/>
        </w:rPr>
        <w:object w:dxaOrig="1560" w:dyaOrig="360">
          <v:shape id="_x0000_i1040" type="#_x0000_t75" style="width:78.1pt;height:18.35pt" o:ole="">
            <v:imagedata r:id="rId42" o:title=""/>
          </v:shape>
          <o:OLEObject Type="Embed" ProgID="Equation.DSMT4" ShapeID="_x0000_i1040" DrawAspect="Content" ObjectID="_1448530269" r:id="rId43"/>
        </w:object>
      </w:r>
      <w:r>
        <w:t xml:space="preserve"> </w:t>
      </w:r>
    </w:p>
    <w:p w:rsidR="0029622F" w:rsidRDefault="0029622F" w:rsidP="0029622F">
      <w:r>
        <w:t xml:space="preserve">Per un circuito le </w:t>
      </w:r>
      <w:r w:rsidR="00117A4E">
        <w:t>perdite</w:t>
      </w:r>
      <w:r>
        <w:t xml:space="preserve"> di pressione totali sono date da:</w:t>
      </w:r>
    </w:p>
    <w:p w:rsidR="0029622F" w:rsidRDefault="0029622F" w:rsidP="0029622F">
      <w:pPr>
        <w:pStyle w:val="Didascalia"/>
      </w:pPr>
      <w:r w:rsidRPr="0029622F">
        <w:rPr>
          <w:position w:val="-28"/>
        </w:rPr>
        <w:object w:dxaOrig="2980" w:dyaOrig="540">
          <v:shape id="_x0000_i1041" type="#_x0000_t75" style="width:149.45pt;height:27.15pt" o:ole="">
            <v:imagedata r:id="rId44" o:title=""/>
          </v:shape>
          <o:OLEObject Type="Embed" ProgID="Equation.DSMT4" ShapeID="_x0000_i1041" DrawAspect="Content" ObjectID="_1448530270" r:id="rId45"/>
        </w:object>
      </w:r>
      <w:r>
        <w:t xml:space="preserve"> </w:t>
      </w:r>
    </w:p>
    <w:p w:rsidR="0029622F" w:rsidRDefault="0029622F" w:rsidP="0029622F">
      <w:r>
        <w:t>Pertanto occorre calcolare tutte le perdite distribuite e localizzate di ciascun ramo che appartiene al circuito.</w:t>
      </w:r>
    </w:p>
    <w:p w:rsidR="009271CE" w:rsidRDefault="009271CE" w:rsidP="009271CE">
      <w:pPr>
        <w:pStyle w:val="Titolo3"/>
      </w:pPr>
      <w:bookmarkStart w:id="16" w:name="_Toc374788095"/>
      <w:r>
        <w:t>Metodo a Perdita Specifica di Pressione Costante</w:t>
      </w:r>
      <w:bookmarkEnd w:id="16"/>
    </w:p>
    <w:p w:rsidR="000A0DFB" w:rsidRDefault="000A0DFB" w:rsidP="000A0DFB">
      <w:r>
        <w:t xml:space="preserve">Per facilitare il calcolo si suole riferirsi alla </w:t>
      </w:r>
      <w:r>
        <w:rPr>
          <w:b/>
          <w:i/>
        </w:rPr>
        <w:t>perdita specifica di pressione</w:t>
      </w:r>
      <w:r>
        <w:rPr>
          <w:b/>
        </w:rPr>
        <w:t xml:space="preserve"> </w:t>
      </w:r>
      <w:r w:rsidRPr="000A0DFB">
        <w:t>definita</w:t>
      </w:r>
      <w:r>
        <w:t xml:space="preserve"> dalla relazione:</w:t>
      </w:r>
    </w:p>
    <w:p w:rsidR="000A0DFB" w:rsidRDefault="000A0DFB" w:rsidP="000A0DFB">
      <w:pPr>
        <w:pStyle w:val="Didascalia"/>
      </w:pPr>
      <w:r w:rsidRPr="000A0DFB">
        <w:rPr>
          <w:position w:val="-24"/>
        </w:rPr>
        <w:object w:dxaOrig="2020" w:dyaOrig="660">
          <v:shape id="_x0000_i1042" type="#_x0000_t75" style="width:101.2pt;height:33.3pt" o:ole="">
            <v:imagedata r:id="rId46" o:title=""/>
          </v:shape>
          <o:OLEObject Type="Embed" ProgID="Equation.DSMT4" ShapeID="_x0000_i1042" DrawAspect="Content" ObjectID="_1448530271" r:id="rId47"/>
        </w:object>
      </w:r>
      <w:r>
        <w:t xml:space="preserve"> </w:t>
      </w:r>
    </w:p>
    <w:p w:rsidR="000A0DFB" w:rsidRDefault="000A0DFB" w:rsidP="000A0DFB">
      <w:r>
        <w:lastRenderedPageBreak/>
        <w:t xml:space="preserve">ove </w:t>
      </w:r>
      <w:r>
        <w:rPr>
          <w:rFonts w:ascii="Symbol" w:hAnsi="Symbol"/>
        </w:rPr>
        <w:t></w:t>
      </w:r>
      <w:r>
        <w:t xml:space="preserve"> è detta </w:t>
      </w:r>
      <w:r>
        <w:rPr>
          <w:i/>
        </w:rPr>
        <w:t>perdita specifica di pressione</w:t>
      </w:r>
      <w:r>
        <w:t xml:space="preserve"> ([</w:t>
      </w:r>
      <w:r>
        <w:rPr>
          <w:i/>
        </w:rPr>
        <w:t>Pa/m</w:t>
      </w:r>
      <w:r>
        <w:t>] nel SI e [</w:t>
      </w:r>
      <w:r>
        <w:rPr>
          <w:i/>
        </w:rPr>
        <w:t>mm.ca/m</w:t>
      </w:r>
      <w:r>
        <w:t xml:space="preserve">] nel ST). Per la relazione di </w:t>
      </w:r>
      <w:r w:rsidR="009409CC">
        <w:t>continuità si</w:t>
      </w:r>
      <w:r>
        <w:t xml:space="preserve"> ha anche:</w:t>
      </w:r>
    </w:p>
    <w:p w:rsidR="000A0DFB" w:rsidRDefault="000A0DFB" w:rsidP="000A0DFB">
      <w:pPr>
        <w:pStyle w:val="Didascalia"/>
      </w:pPr>
      <w:r>
        <w:rPr>
          <w:noProof/>
          <w:position w:val="-24"/>
        </w:rPr>
        <w:drawing>
          <wp:inline distT="0" distB="0" distL="0" distR="0" wp14:anchorId="7A793630" wp14:editId="1720C142">
            <wp:extent cx="2105025" cy="419100"/>
            <wp:effectExtent l="0" t="0" r="9525" b="0"/>
            <wp:docPr id="574" name="Immagin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105025" cy="419100"/>
                    </a:xfrm>
                    <a:prstGeom prst="rect">
                      <a:avLst/>
                    </a:prstGeom>
                    <a:noFill/>
                    <a:ln>
                      <a:noFill/>
                    </a:ln>
                  </pic:spPr>
                </pic:pic>
              </a:graphicData>
            </a:graphic>
          </wp:inline>
        </w:drawing>
      </w:r>
      <w:r>
        <w:tab/>
      </w:r>
      <w:r>
        <w:tab/>
      </w:r>
      <w:r w:rsidR="00757F4A">
        <w:fldChar w:fldCharType="begin"/>
      </w:r>
      <w:r w:rsidR="00757F4A">
        <w:instrText xml:space="preserve"> MACROBUTTON MTPlaceRef \* MERGEFORMAT </w:instrText>
      </w:r>
      <w:r w:rsidR="00757F4A">
        <w:fldChar w:fldCharType="begin"/>
      </w:r>
      <w:r w:rsidR="00757F4A">
        <w:instrText xml:space="preserve"> SEQ MTEqn \h \* MERGEFORMAT </w:instrText>
      </w:r>
      <w:r w:rsidR="00757F4A">
        <w:fldChar w:fldCharType="end"/>
      </w:r>
      <w:bookmarkStart w:id="17" w:name="ZEqnNum577638"/>
      <w:bookmarkStart w:id="18" w:name="ZEqnNum813566"/>
      <w:r w:rsidR="00757F4A">
        <w:instrText>(</w:instrText>
      </w:r>
      <w:r w:rsidR="00A17F30">
        <w:fldChar w:fldCharType="begin"/>
      </w:r>
      <w:r w:rsidR="00A17F30">
        <w:instrText xml:space="preserve"> SEQ MTEqn \c \* Arabic \* MERGEFORMAT </w:instrText>
      </w:r>
      <w:r w:rsidR="00A17F30">
        <w:fldChar w:fldCharType="separate"/>
      </w:r>
      <w:r w:rsidR="006C1543">
        <w:rPr>
          <w:noProof/>
        </w:rPr>
        <w:instrText>2</w:instrText>
      </w:r>
      <w:r w:rsidR="00A17F30">
        <w:rPr>
          <w:noProof/>
        </w:rPr>
        <w:fldChar w:fldCharType="end"/>
      </w:r>
      <w:r w:rsidR="00757F4A">
        <w:instrText>)</w:instrText>
      </w:r>
      <w:bookmarkEnd w:id="17"/>
      <w:bookmarkEnd w:id="18"/>
      <w:r w:rsidR="00757F4A">
        <w:fldChar w:fldCharType="end"/>
      </w:r>
    </w:p>
    <w:p w:rsidR="000A0DFB" w:rsidRDefault="000A0DFB" w:rsidP="000A0DFB">
      <w:pPr>
        <w:spacing w:after="120"/>
      </w:pPr>
      <w:r>
        <w:t xml:space="preserve">ed </w:t>
      </w:r>
      <w:r>
        <w:rPr>
          <w:i/>
        </w:rPr>
        <w:t>N</w:t>
      </w:r>
      <w:r>
        <w:t xml:space="preserve"> indica un fattore ingloba i valori costanti. Se si prendono i logaritmi di ambo i membri della </w:t>
      </w:r>
      <w:r w:rsidR="00A60999">
        <w:t>precedente relazione</w:t>
      </w:r>
      <w:r>
        <w:t xml:space="preserve"> si hanno le equazioni:</w:t>
      </w:r>
    </w:p>
    <w:p w:rsidR="000A0DFB" w:rsidRDefault="000A0DFB" w:rsidP="000A0DFB">
      <w:pPr>
        <w:pStyle w:val="Didascalia"/>
      </w:pPr>
      <w:r>
        <w:rPr>
          <w:noProof/>
          <w:position w:val="-28"/>
        </w:rPr>
        <w:drawing>
          <wp:inline distT="0" distB="0" distL="0" distR="0" wp14:anchorId="5EA2B127" wp14:editId="22731D81">
            <wp:extent cx="1943100" cy="428625"/>
            <wp:effectExtent l="0" t="0" r="0" b="9525"/>
            <wp:docPr id="573" name="Immagine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943100" cy="428625"/>
                    </a:xfrm>
                    <a:prstGeom prst="rect">
                      <a:avLst/>
                    </a:prstGeom>
                    <a:noFill/>
                    <a:ln>
                      <a:noFill/>
                    </a:ln>
                  </pic:spPr>
                </pic:pic>
              </a:graphicData>
            </a:graphic>
          </wp:inline>
        </w:drawing>
      </w:r>
      <w:r>
        <w:tab/>
      </w:r>
      <w:r>
        <w:tab/>
      </w:r>
      <w:r w:rsidR="00757F4A">
        <w:fldChar w:fldCharType="begin"/>
      </w:r>
      <w:r w:rsidR="00757F4A">
        <w:instrText xml:space="preserve"> MACROBUTTON MTPlaceRef \* MERGEFORMAT </w:instrText>
      </w:r>
      <w:r w:rsidR="00757F4A">
        <w:fldChar w:fldCharType="begin"/>
      </w:r>
      <w:r w:rsidR="00757F4A">
        <w:instrText xml:space="preserve"> SEQ MTEqn \h \* MERGEFORMAT </w:instrText>
      </w:r>
      <w:r w:rsidR="00757F4A">
        <w:fldChar w:fldCharType="end"/>
      </w:r>
      <w:r w:rsidR="00757F4A">
        <w:instrText>(</w:instrText>
      </w:r>
      <w:r w:rsidR="00A17F30">
        <w:fldChar w:fldCharType="begin"/>
      </w:r>
      <w:r w:rsidR="00A17F30">
        <w:instrText xml:space="preserve"> SEQ MTEqn \c \* Arabic \* MERGEFORMAT </w:instrText>
      </w:r>
      <w:r w:rsidR="00A17F30">
        <w:fldChar w:fldCharType="separate"/>
      </w:r>
      <w:r w:rsidR="006C1543">
        <w:rPr>
          <w:noProof/>
        </w:rPr>
        <w:instrText>3</w:instrText>
      </w:r>
      <w:r w:rsidR="00A17F30">
        <w:rPr>
          <w:noProof/>
        </w:rPr>
        <w:fldChar w:fldCharType="end"/>
      </w:r>
      <w:r w:rsidR="00757F4A">
        <w:instrText>)</w:instrText>
      </w:r>
      <w:r w:rsidR="00757F4A">
        <w:fldChar w:fldCharType="end"/>
      </w:r>
    </w:p>
    <w:p w:rsidR="000A0DFB" w:rsidRDefault="000A0DFB" w:rsidP="000A0DFB">
      <w:r>
        <w:t xml:space="preserve">Queste due relazioni risultano comode per costruire un abaco del tipo riportato in </w:t>
      </w:r>
      <w:r>
        <w:fldChar w:fldCharType="begin"/>
      </w:r>
      <w:r>
        <w:instrText xml:space="preserve"> REF _Ref437659841 \h </w:instrText>
      </w:r>
      <w:r>
        <w:fldChar w:fldCharType="separate"/>
      </w:r>
      <w:r w:rsidR="006C1543">
        <w:t xml:space="preserve">Figura </w:t>
      </w:r>
      <w:r w:rsidR="006C1543">
        <w:rPr>
          <w:noProof/>
        </w:rPr>
        <w:t>2</w:t>
      </w:r>
      <w:r>
        <w:fldChar w:fldCharType="end"/>
      </w:r>
      <w:r>
        <w:t xml:space="preserve">. Di questi abachi se ne hanno diversi a seconda del tipo di tubazioni o di fluido considerato. </w:t>
      </w:r>
      <w:r w:rsidR="00A60999">
        <w:t>Nell’</w:t>
      </w:r>
      <w:r>
        <w:t>abac</w:t>
      </w:r>
      <w:r w:rsidR="00A60999">
        <w:t>o</w:t>
      </w:r>
      <w:r>
        <w:t xml:space="preserve"> si hanno portate, perdite specifiche </w:t>
      </w:r>
      <w:r>
        <w:rPr>
          <w:rFonts w:ascii="Symbol" w:hAnsi="Symbol"/>
        </w:rPr>
        <w:t></w:t>
      </w:r>
      <w:r>
        <w:t xml:space="preserve">, velocità e diametri dei condotti. Fissati due qualunque di questi parametri si possono determinare gli altri due. </w:t>
      </w:r>
    </w:p>
    <w:p w:rsidR="000A0DFB" w:rsidRDefault="000A0DFB" w:rsidP="000A0DFB">
      <w:pPr>
        <w:rPr>
          <w:i/>
        </w:rPr>
      </w:pPr>
      <w:r>
        <w:t xml:space="preserve">Il problema del dimensionamento del </w:t>
      </w:r>
      <w:r w:rsidR="00A60999">
        <w:t>ramo</w:t>
      </w:r>
      <w:r>
        <w:t xml:space="preserve"> si risolve se, scelta la velocità massima </w:t>
      </w:r>
      <w:r w:rsidR="00A60999">
        <w:t>o</w:t>
      </w:r>
      <w:r>
        <w:t xml:space="preserve"> imposta la caduta di pressione per perdite distribuite</w:t>
      </w:r>
      <w:r>
        <w:rPr>
          <w:rStyle w:val="Rimandonotaapidipagina"/>
        </w:rPr>
        <w:footnoteReference w:id="1"/>
      </w:r>
      <w:r>
        <w:t xml:space="preserve">, si calcola, nota la lunghezza geometrica reale </w:t>
      </w:r>
      <w:r>
        <w:rPr>
          <w:i/>
        </w:rPr>
        <w:t>l</w:t>
      </w:r>
      <w:r>
        <w:t xml:space="preserve"> del ramo</w:t>
      </w:r>
      <w:r w:rsidR="00A60999">
        <w:t xml:space="preserve"> e la sua portata </w:t>
      </w:r>
      <w:r w:rsidR="00A60999">
        <w:rPr>
          <w:i/>
        </w:rPr>
        <w:t>m</w:t>
      </w:r>
      <w:r>
        <w:t xml:space="preserve">, la perdita specifica </w:t>
      </w:r>
      <w:r>
        <w:rPr>
          <w:rFonts w:ascii="Symbol" w:hAnsi="Symbol"/>
          <w:i/>
        </w:rPr>
        <w:t></w:t>
      </w:r>
      <w:r>
        <w:rPr>
          <w:rFonts w:ascii="Symbol" w:hAnsi="Symbol"/>
          <w:i/>
        </w:rPr>
        <w:t></w:t>
      </w:r>
      <w:r>
        <w:rPr>
          <w:i/>
        </w:rPr>
        <w:t xml:space="preserve">= </w:t>
      </w:r>
      <w:r>
        <w:rPr>
          <w:rFonts w:ascii="Symbol" w:hAnsi="Symbol"/>
          <w:i/>
        </w:rPr>
        <w:t></w:t>
      </w:r>
      <w:r>
        <w:rPr>
          <w:i/>
        </w:rPr>
        <w:t>p</w:t>
      </w:r>
      <w:r>
        <w:rPr>
          <w:i/>
          <w:vertAlign w:val="subscript"/>
        </w:rPr>
        <w:t>d</w:t>
      </w:r>
      <w:r>
        <w:rPr>
          <w:i/>
        </w:rPr>
        <w:t>/l.</w:t>
      </w:r>
    </w:p>
    <w:p w:rsidR="000A0DFB" w:rsidRDefault="000A0DFB" w:rsidP="000A0DFB">
      <w:r>
        <w:t xml:space="preserve">Dall’abaco corrispondente al caso in esame si determina il diametro (commerciale o equivalente) corrispondente. </w:t>
      </w:r>
    </w:p>
    <w:p w:rsidR="000A0DFB" w:rsidRDefault="000A0DFB" w:rsidP="000A0DFB">
      <w:r>
        <w:t xml:space="preserve">Poiché quasi mai il punto di selezione nell’abaco corrisponde ad un diametro commerciale allora occorre scegliere o il diametro inferiore o quello superiore. </w:t>
      </w:r>
    </w:p>
    <w:p w:rsidR="000A0DFB" w:rsidRDefault="000A0DFB" w:rsidP="000A0DFB">
      <w:r>
        <w:t xml:space="preserve">Nel primo caso si avranno velocità e perdite specifiche maggiori di quella inizialmente imposta e nel secondo caso si ha l’opposto. </w:t>
      </w:r>
    </w:p>
    <w:p w:rsidR="000A0DFB" w:rsidRDefault="000A0DFB" w:rsidP="000A0DFB">
      <w:r>
        <w:t>Fissato il diametro commerciale desiderato si può adesso calcolare la caduta di pressione per le resistenze concentrate e quindi la perdita totale di pressione:</w:t>
      </w:r>
    </w:p>
    <w:p w:rsidR="000A0DFB" w:rsidRDefault="000A0DFB" w:rsidP="000A0DFB">
      <w:pPr>
        <w:pStyle w:val="Didascalia"/>
      </w:pPr>
      <w:r>
        <w:rPr>
          <w:noProof/>
          <w:position w:val="-12"/>
        </w:rPr>
        <w:drawing>
          <wp:inline distT="0" distB="0" distL="0" distR="0" wp14:anchorId="353FACC4" wp14:editId="66D398F1">
            <wp:extent cx="962025" cy="228600"/>
            <wp:effectExtent l="0" t="0" r="9525" b="0"/>
            <wp:docPr id="572" name="Immagine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962025" cy="228600"/>
                    </a:xfrm>
                    <a:prstGeom prst="rect">
                      <a:avLst/>
                    </a:prstGeom>
                    <a:noFill/>
                    <a:ln>
                      <a:noFill/>
                    </a:ln>
                  </pic:spPr>
                </pic:pic>
              </a:graphicData>
            </a:graphic>
          </wp:inline>
        </w:drawing>
      </w:r>
    </w:p>
    <w:p w:rsidR="00A60999" w:rsidRDefault="002009A8" w:rsidP="00A6524A">
      <w:pPr>
        <w:pStyle w:val="Titolo4"/>
      </w:pPr>
      <w:bookmarkStart w:id="19" w:name="_Toc374788096"/>
      <w:r>
        <w:t>Perdita specifica per regime laminare</w:t>
      </w:r>
      <w:bookmarkEnd w:id="19"/>
    </w:p>
    <w:p w:rsidR="002009A8" w:rsidRDefault="002456A6" w:rsidP="002009A8">
      <w:r>
        <w:t>Per il moto laminare la perdita specifica si può scrivere nella forma:</w:t>
      </w:r>
    </w:p>
    <w:p w:rsidR="002456A6" w:rsidRDefault="002456A6" w:rsidP="002456A6">
      <w:pPr>
        <w:pStyle w:val="Didascalia"/>
      </w:pPr>
      <w:r w:rsidRPr="002456A6">
        <w:rPr>
          <w:position w:val="-24"/>
        </w:rPr>
        <w:object w:dxaOrig="1340" w:dyaOrig="620">
          <v:shape id="_x0000_i1043" type="#_x0000_t75" style="width:66.55pt;height:30.55pt" o:ole="">
            <v:imagedata r:id="rId51" o:title=""/>
          </v:shape>
          <o:OLEObject Type="Embed" ProgID="Equation.DSMT4" ShapeID="_x0000_i1043" DrawAspect="Content" ObjectID="_1448530272" r:id="rId52"/>
        </w:object>
      </w:r>
      <w:r>
        <w:t xml:space="preserve"> </w:t>
      </w:r>
    </w:p>
    <w:p w:rsidR="002456A6" w:rsidRDefault="002456A6" w:rsidP="002456A6">
      <w:r>
        <w:t>ove:</w:t>
      </w:r>
    </w:p>
    <w:p w:rsidR="002456A6" w:rsidRPr="002456A6" w:rsidRDefault="002456A6" w:rsidP="002456A6">
      <w:pPr>
        <w:pStyle w:val="Elencoindentatopuntato"/>
        <w:rPr>
          <w:rFonts w:ascii="Symbol" w:hAnsi="Symbol"/>
        </w:rPr>
      </w:pPr>
      <w:r w:rsidRPr="002456A6">
        <w:rPr>
          <w:rFonts w:ascii="Symbol" w:hAnsi="Symbol"/>
        </w:rPr>
        <w:t></w:t>
      </w:r>
      <w:r>
        <w:tab/>
      </w:r>
      <w:r>
        <w:rPr>
          <w:i w:val="0"/>
        </w:rPr>
        <w:t>è la viscosità dinamica (</w:t>
      </w:r>
      <w:r w:rsidRPr="002456A6">
        <w:rPr>
          <w:rFonts w:ascii="Symbol" w:hAnsi="Symbol"/>
          <w:i w:val="0"/>
        </w:rPr>
        <w:t></w:t>
      </w:r>
      <w:r>
        <w:rPr>
          <w:i w:val="0"/>
        </w:rPr>
        <w:t>=</w:t>
      </w:r>
      <w:r w:rsidRPr="002456A6">
        <w:rPr>
          <w:rFonts w:ascii="Symbol" w:hAnsi="Symbol"/>
          <w:i w:val="0"/>
        </w:rPr>
        <w:t></w:t>
      </w:r>
      <w:r>
        <w:rPr>
          <w:i w:val="0"/>
        </w:rPr>
        <w:t>/</w:t>
      </w:r>
      <w:r w:rsidRPr="002456A6">
        <w:rPr>
          <w:rFonts w:ascii="Symbol" w:hAnsi="Symbol"/>
          <w:i w:val="0"/>
        </w:rPr>
        <w:t></w:t>
      </w:r>
      <w:r>
        <w:rPr>
          <w:i w:val="0"/>
        </w:rPr>
        <w:t>) (m²/s);</w:t>
      </w:r>
    </w:p>
    <w:p w:rsidR="002456A6" w:rsidRPr="002456A6" w:rsidRDefault="002456A6" w:rsidP="002456A6">
      <w:pPr>
        <w:pStyle w:val="Elencoindentatopuntato"/>
        <w:rPr>
          <w:rFonts w:ascii="Symbol" w:hAnsi="Symbol"/>
        </w:rPr>
      </w:pPr>
      <w:r w:rsidRPr="002456A6">
        <w:rPr>
          <w:rFonts w:ascii="Symbol" w:hAnsi="Symbol"/>
        </w:rPr>
        <w:t></w:t>
      </w:r>
      <w:r>
        <w:tab/>
      </w:r>
      <w:r>
        <w:rPr>
          <w:i w:val="0"/>
        </w:rPr>
        <w:t>è la densità dell’acqua (k</w:t>
      </w:r>
      <w:r w:rsidR="00005144">
        <w:rPr>
          <w:i w:val="0"/>
        </w:rPr>
        <w:t>g</w:t>
      </w:r>
      <w:r>
        <w:rPr>
          <w:i w:val="0"/>
        </w:rPr>
        <w:t>/m³)M</w:t>
      </w:r>
    </w:p>
    <w:p w:rsidR="002456A6" w:rsidRPr="002456A6" w:rsidRDefault="002456A6" w:rsidP="002456A6">
      <w:pPr>
        <w:pStyle w:val="Elencoindentatopuntato"/>
        <w:rPr>
          <w:rFonts w:ascii="Symbol" w:hAnsi="Symbol"/>
        </w:rPr>
      </w:pPr>
      <w:r>
        <w:rPr>
          <w:rFonts w:ascii="Symbol" w:hAnsi="Symbol"/>
        </w:rPr>
        <w:t></w:t>
      </w:r>
      <w:r>
        <w:rPr>
          <w:rFonts w:ascii="Symbol" w:hAnsi="Symbol"/>
        </w:rPr>
        <w:tab/>
      </w:r>
      <w:r w:rsidRPr="002456A6">
        <w:rPr>
          <w:rFonts w:asciiTheme="minorHAnsi" w:hAnsiTheme="minorHAnsi"/>
          <w:i w:val="0"/>
        </w:rPr>
        <w:t>è la velocità dell'acqua (m/s)</w:t>
      </w:r>
      <w:r>
        <w:rPr>
          <w:rFonts w:ascii="Symbol" w:hAnsi="Symbol"/>
          <w:i w:val="0"/>
        </w:rPr>
        <w:t></w:t>
      </w:r>
    </w:p>
    <w:p w:rsidR="002456A6" w:rsidRPr="002456A6" w:rsidRDefault="002456A6" w:rsidP="002456A6">
      <w:pPr>
        <w:pStyle w:val="Elencoindentatopuntato"/>
      </w:pPr>
      <w:r>
        <w:t>d</w:t>
      </w:r>
      <w:r>
        <w:tab/>
      </w:r>
      <w:r w:rsidRPr="002456A6">
        <w:rPr>
          <w:i w:val="0"/>
        </w:rPr>
        <w:t>è il di</w:t>
      </w:r>
      <w:r>
        <w:rPr>
          <w:i w:val="0"/>
        </w:rPr>
        <w:t>a</w:t>
      </w:r>
      <w:r w:rsidRPr="002456A6">
        <w:rPr>
          <w:i w:val="0"/>
        </w:rPr>
        <w:t>m</w:t>
      </w:r>
      <w:r>
        <w:rPr>
          <w:i w:val="0"/>
        </w:rPr>
        <w:t>e</w:t>
      </w:r>
      <w:r w:rsidRPr="002456A6">
        <w:rPr>
          <w:i w:val="0"/>
        </w:rPr>
        <w:t>tro del condotto</w:t>
      </w:r>
      <w:r>
        <w:rPr>
          <w:i w:val="0"/>
        </w:rPr>
        <w:t xml:space="preserve"> (m).</w:t>
      </w:r>
    </w:p>
    <w:p w:rsidR="002456A6" w:rsidRDefault="001A5D7A" w:rsidP="00A6524A">
      <w:pPr>
        <w:pStyle w:val="Titolo4"/>
      </w:pPr>
      <w:bookmarkStart w:id="20" w:name="_Toc374788097"/>
      <w:r>
        <w:t>Perdita specifica per regime turbolento</w:t>
      </w:r>
      <w:bookmarkEnd w:id="20"/>
    </w:p>
    <w:p w:rsidR="001A5D7A" w:rsidRDefault="009C16C9" w:rsidP="001A5D7A">
      <w:r>
        <w:t xml:space="preserve">Nel moto turbolento (Re&gt; 2700) si risente dell’influenza della scabrosità relativa </w:t>
      </w:r>
      <w:r w:rsidRPr="009C16C9">
        <w:rPr>
          <w:rFonts w:ascii="Symbol" w:hAnsi="Symbol"/>
        </w:rPr>
        <w:t></w:t>
      </w:r>
      <w:r>
        <w:t xml:space="preserve"> delle tubazioni. Per le tubazioni in rame o in polietilene si ha:</w:t>
      </w:r>
    </w:p>
    <w:p w:rsidR="009C16C9" w:rsidRDefault="009C16C9" w:rsidP="009C16C9">
      <w:pPr>
        <w:pStyle w:val="Didascalia"/>
      </w:pPr>
      <w:r w:rsidRPr="009C16C9">
        <w:rPr>
          <w:position w:val="-24"/>
        </w:rPr>
        <w:object w:dxaOrig="1860" w:dyaOrig="660">
          <v:shape id="_x0000_i1044" type="#_x0000_t75" style="width:93.05pt;height:33.3pt" o:ole="">
            <v:imagedata r:id="rId53" o:title=""/>
          </v:shape>
          <o:OLEObject Type="Embed" ProgID="Equation.DSMT4" ShapeID="_x0000_i1044" DrawAspect="Content" ObjectID="_1448530273" r:id="rId54"/>
        </w:object>
      </w:r>
      <w:r>
        <w:t xml:space="preserve"> </w:t>
      </w:r>
      <w:r w:rsidR="00251526">
        <w:tab/>
      </w:r>
      <w:r w:rsidR="00251526">
        <w:tab/>
      </w:r>
      <w:r w:rsidR="00251526">
        <w:fldChar w:fldCharType="begin"/>
      </w:r>
      <w:r w:rsidR="00251526">
        <w:instrText xml:space="preserve"> MACROBUTTON MTPlaceRef \* MERGEFORMAT </w:instrText>
      </w:r>
      <w:r w:rsidR="00251526">
        <w:fldChar w:fldCharType="begin"/>
      </w:r>
      <w:r w:rsidR="00251526">
        <w:instrText xml:space="preserve"> SEQ MTEqn \h \* MERGEFORMAT </w:instrText>
      </w:r>
      <w:r w:rsidR="00251526">
        <w:fldChar w:fldCharType="end"/>
      </w:r>
      <w:bookmarkStart w:id="21" w:name="ZEqnNum374737"/>
      <w:r w:rsidR="00251526">
        <w:instrText>(</w:instrText>
      </w:r>
      <w:r w:rsidR="00A17F30">
        <w:fldChar w:fldCharType="begin"/>
      </w:r>
      <w:r w:rsidR="00A17F30">
        <w:instrText xml:space="preserve"> SEQ MTEqn \c \* Arabic \* MERGEFORMAT </w:instrText>
      </w:r>
      <w:r w:rsidR="00A17F30">
        <w:fldChar w:fldCharType="separate"/>
      </w:r>
      <w:r w:rsidR="006C1543">
        <w:rPr>
          <w:noProof/>
        </w:rPr>
        <w:instrText>4</w:instrText>
      </w:r>
      <w:r w:rsidR="00A17F30">
        <w:rPr>
          <w:noProof/>
        </w:rPr>
        <w:fldChar w:fldCharType="end"/>
      </w:r>
      <w:r w:rsidR="00251526">
        <w:instrText>)</w:instrText>
      </w:r>
      <w:bookmarkEnd w:id="21"/>
      <w:r w:rsidR="00251526">
        <w:fldChar w:fldCharType="end"/>
      </w:r>
    </w:p>
    <w:p w:rsidR="009C16C9" w:rsidRDefault="009C16C9" w:rsidP="009C16C9">
      <w:r>
        <w:t>Per tubi in acciaio (sia nero che zincato) si ha:</w:t>
      </w:r>
    </w:p>
    <w:p w:rsidR="009C16C9" w:rsidRPr="009C16C9" w:rsidRDefault="009C16C9" w:rsidP="009C16C9">
      <w:pPr>
        <w:pStyle w:val="Didascalia"/>
      </w:pPr>
      <w:r w:rsidRPr="009C16C9">
        <w:rPr>
          <w:position w:val="-24"/>
        </w:rPr>
        <w:object w:dxaOrig="2180" w:dyaOrig="660">
          <v:shape id="_x0000_i1045" type="#_x0000_t75" style="width:108.7pt;height:33.3pt" o:ole="">
            <v:imagedata r:id="rId55" o:title=""/>
          </v:shape>
          <o:OLEObject Type="Embed" ProgID="Equation.DSMT4" ShapeID="_x0000_i1045" DrawAspect="Content" ObjectID="_1448530274" r:id="rId56"/>
        </w:object>
      </w:r>
      <w:r>
        <w:t xml:space="preserve"> </w:t>
      </w:r>
    </w:p>
    <w:p w:rsidR="000A0DFB" w:rsidRDefault="000A0DFB" w:rsidP="000A0DFB">
      <w:pPr>
        <w:pStyle w:val="Didascalia"/>
      </w:pPr>
      <w:r>
        <w:rPr>
          <w:noProof/>
        </w:rPr>
        <w:drawing>
          <wp:inline distT="0" distB="0" distL="0" distR="0" wp14:anchorId="5E9F492A" wp14:editId="1FC6B484">
            <wp:extent cx="5105909" cy="7453222"/>
            <wp:effectExtent l="0" t="0" r="0" b="0"/>
            <wp:docPr id="569" name="Immagine 569" descr="Perdite di pressio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6" descr="Perdite di pressione -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106113" cy="7453520"/>
                    </a:xfrm>
                    <a:prstGeom prst="rect">
                      <a:avLst/>
                    </a:prstGeom>
                    <a:noFill/>
                    <a:ln>
                      <a:noFill/>
                    </a:ln>
                  </pic:spPr>
                </pic:pic>
              </a:graphicData>
            </a:graphic>
          </wp:inline>
        </w:drawing>
      </w:r>
    </w:p>
    <w:p w:rsidR="000A0DFB" w:rsidRDefault="000A0DFB" w:rsidP="000A0DFB">
      <w:pPr>
        <w:pStyle w:val="Didascalia"/>
      </w:pPr>
      <w:bookmarkStart w:id="22" w:name="_Ref437659841"/>
      <w:bookmarkStart w:id="23" w:name="_Toc486759308"/>
      <w:bookmarkStart w:id="24" w:name="_Toc322256571"/>
      <w:bookmarkStart w:id="25" w:name="_Toc330640490"/>
      <w:bookmarkStart w:id="26" w:name="_Toc344909335"/>
      <w:bookmarkStart w:id="27" w:name="_Toc374788162"/>
      <w:r>
        <w:t xml:space="preserve">Figura </w:t>
      </w:r>
      <w:r w:rsidR="00A17F30">
        <w:fldChar w:fldCharType="begin"/>
      </w:r>
      <w:r w:rsidR="00A17F30">
        <w:instrText xml:space="preserve"> SEQ Figura \* ARABIC </w:instrText>
      </w:r>
      <w:r w:rsidR="00A17F30">
        <w:fldChar w:fldCharType="separate"/>
      </w:r>
      <w:r w:rsidR="006C1543">
        <w:rPr>
          <w:noProof/>
        </w:rPr>
        <w:t>2</w:t>
      </w:r>
      <w:r w:rsidR="00A17F30">
        <w:rPr>
          <w:noProof/>
        </w:rPr>
        <w:fldChar w:fldCharType="end"/>
      </w:r>
      <w:bookmarkEnd w:id="22"/>
      <w:r>
        <w:t>: Perdite specifiche in tubi in acciaio con acqua a 80 °C</w:t>
      </w:r>
      <w:bookmarkEnd w:id="23"/>
      <w:bookmarkEnd w:id="24"/>
      <w:bookmarkEnd w:id="25"/>
      <w:bookmarkEnd w:id="26"/>
      <w:bookmarkEnd w:id="27"/>
    </w:p>
    <w:p w:rsidR="00E90F14" w:rsidRDefault="00E90F14" w:rsidP="00E90F14">
      <w:r>
        <w:lastRenderedPageBreak/>
        <w:t xml:space="preserve">Le relazioni sopra indicate sono semplificate e valide per tubi lisci. L’applicazione di queste relazioni è semplice perché esse consentono di ricavare in modo diretto ed esplicito il diametro </w:t>
      </w:r>
      <w:r>
        <w:rPr>
          <w:i/>
        </w:rPr>
        <w:t>d</w:t>
      </w:r>
      <w:r>
        <w:t xml:space="preserve"> nota la </w:t>
      </w:r>
      <w:r w:rsidRPr="00E90F14">
        <w:rPr>
          <w:rFonts w:ascii="Symbol" w:hAnsi="Symbol"/>
        </w:rPr>
        <w:t></w:t>
      </w:r>
      <w:r>
        <w:t xml:space="preserve">. In fase iniziale di progetto si conosce la portata del ramo ma non si conosce il diametro da cui dipendono Re, </w:t>
      </w:r>
      <w:r w:rsidRPr="00E90F14">
        <w:rPr>
          <w:rFonts w:ascii="Symbol" w:hAnsi="Symbol"/>
        </w:rPr>
        <w:t></w:t>
      </w:r>
      <w:r>
        <w:t xml:space="preserve"> e </w:t>
      </w:r>
      <w:r w:rsidRPr="00E90F14">
        <w:rPr>
          <w:rFonts w:ascii="Symbol" w:hAnsi="Symbol"/>
        </w:rPr>
        <w:t></w:t>
      </w:r>
      <w:r>
        <w:t xml:space="preserve"> stessa. Pertanto inizialmente si suppone che i tubi siano lisci e quindi è:</w:t>
      </w:r>
    </w:p>
    <w:p w:rsidR="00E90F14" w:rsidRDefault="00E90F14" w:rsidP="00E90F14">
      <w:pPr>
        <w:pStyle w:val="Didascalia"/>
      </w:pPr>
      <w:r w:rsidRPr="00E90F14">
        <w:rPr>
          <w:position w:val="-10"/>
        </w:rPr>
        <w:object w:dxaOrig="1540" w:dyaOrig="360">
          <v:shape id="_x0000_i1046" type="#_x0000_t75" style="width:77.45pt;height:18.35pt" o:ole="">
            <v:imagedata r:id="rId58" o:title=""/>
          </v:shape>
          <o:OLEObject Type="Embed" ProgID="Equation.DSMT4" ShapeID="_x0000_i1046" DrawAspect="Content" ObjectID="_1448530275" r:id="rId59"/>
        </w:object>
      </w:r>
      <w:r>
        <w:t xml:space="preserve"> </w:t>
      </w:r>
    </w:p>
    <w:p w:rsidR="00E90F14" w:rsidRDefault="00E90F14" w:rsidP="00E90F14">
      <w:r>
        <w:t xml:space="preserve">secondo Weissbach. </w:t>
      </w:r>
    </w:p>
    <w:p w:rsidR="00E90F14" w:rsidRPr="00E90F14" w:rsidRDefault="00E90F14" w:rsidP="00E90F14">
      <w:r>
        <w:t xml:space="preserve">Si impone (vedremo come nel prossimo paragrafo) </w:t>
      </w:r>
      <w:r w:rsidRPr="00E90F14">
        <w:rPr>
          <w:rFonts w:ascii="Symbol" w:hAnsi="Symbol"/>
        </w:rPr>
        <w:t></w:t>
      </w:r>
      <w:r>
        <w:t xml:space="preserve"> e nota la portata </w:t>
      </w:r>
      <w:r>
        <w:rPr>
          <w:i/>
        </w:rPr>
        <w:t>m</w:t>
      </w:r>
      <w:r>
        <w:t xml:space="preserve"> si calcola la velocità </w:t>
      </w:r>
      <w:r>
        <w:rPr>
          <w:i/>
        </w:rPr>
        <w:t xml:space="preserve">w </w:t>
      </w:r>
      <w:r>
        <w:t xml:space="preserve">e il diametro commerciale </w:t>
      </w:r>
      <w:r>
        <w:rPr>
          <w:i/>
        </w:rPr>
        <w:t>d</w:t>
      </w:r>
      <w:r>
        <w:t>. A questo punto si possono calcolare le perdite localizzate del ramo.</w:t>
      </w:r>
    </w:p>
    <w:p w:rsidR="009271CE" w:rsidRDefault="00815791" w:rsidP="00815791">
      <w:pPr>
        <w:pStyle w:val="Titolo3"/>
      </w:pPr>
      <w:bookmarkStart w:id="28" w:name="_Toc374788098"/>
      <w:r>
        <w:t xml:space="preserve">Algoritmo di calcolo a </w:t>
      </w:r>
      <w:r w:rsidRPr="00815791">
        <w:rPr>
          <w:rFonts w:ascii="Symbol" w:hAnsi="Symbol"/>
        </w:rPr>
        <w:t></w:t>
      </w:r>
      <w:r>
        <w:t>=cost</w:t>
      </w:r>
      <w:bookmarkEnd w:id="28"/>
    </w:p>
    <w:p w:rsidR="00815791" w:rsidRDefault="00757F4A" w:rsidP="00815791">
      <w:r>
        <w:t xml:space="preserve">Si calcola la </w:t>
      </w:r>
      <w:r w:rsidRPr="00757F4A">
        <w:rPr>
          <w:rFonts w:ascii="Symbol" w:hAnsi="Symbol"/>
        </w:rPr>
        <w:t></w:t>
      </w:r>
      <w:r w:rsidRPr="00757F4A">
        <w:rPr>
          <w:vertAlign w:val="subscript"/>
        </w:rPr>
        <w:t>m</w:t>
      </w:r>
      <w:r>
        <w:t xml:space="preserve"> per il circuito inizialmente ritenuto più sfavorito, cioè quello di maggior lunghezza. Si ricordi che </w:t>
      </w:r>
      <w:r w:rsidRPr="00757F4A">
        <w:rPr>
          <w:rFonts w:ascii="Symbol" w:hAnsi="Symbol"/>
        </w:rPr>
        <w:t></w:t>
      </w:r>
      <w:r>
        <w:t xml:space="preserve"> è riferito alle perdite distribuite e pertanto è la lunghezza il parametro da considerare per il calcolo del valore medio. A questo scopo deve essere:</w:t>
      </w:r>
    </w:p>
    <w:p w:rsidR="00757F4A" w:rsidRDefault="00757F4A" w:rsidP="00757F4A">
      <w:pPr>
        <w:pStyle w:val="Didascalia"/>
      </w:pPr>
      <w:r w:rsidRPr="00757F4A">
        <w:rPr>
          <w:position w:val="-30"/>
        </w:rPr>
        <w:object w:dxaOrig="1020" w:dyaOrig="680">
          <v:shape id="_x0000_i1047" type="#_x0000_t75" style="width:50.95pt;height:33.95pt" o:ole="">
            <v:imagedata r:id="rId60" o:title=""/>
          </v:shape>
          <o:OLEObject Type="Embed" ProgID="Equation.DSMT4" ShapeID="_x0000_i1047" DrawAspect="Content" ObjectID="_1448530276" r:id="rId61"/>
        </w:object>
      </w:r>
      <w:r>
        <w:t xml:space="preserve"> </w:t>
      </w:r>
      <w:r>
        <w:tab/>
      </w:r>
      <w:r>
        <w:tab/>
      </w:r>
      <w:r>
        <w:fldChar w:fldCharType="begin"/>
      </w:r>
      <w:r>
        <w:instrText xml:space="preserve"> MACROBUTTON MTPlaceRef \* MERGEFORMAT </w:instrText>
      </w:r>
      <w:r>
        <w:fldChar w:fldCharType="begin"/>
      </w:r>
      <w:r>
        <w:instrText xml:space="preserve"> SEQ MTEqn \h \* MERGEFORMAT </w:instrText>
      </w:r>
      <w:r>
        <w:fldChar w:fldCharType="end"/>
      </w:r>
      <w:bookmarkStart w:id="29" w:name="ZEqnNum518722"/>
      <w:r>
        <w:instrText>(</w:instrText>
      </w:r>
      <w:r w:rsidR="00A17F30">
        <w:fldChar w:fldCharType="begin"/>
      </w:r>
      <w:r w:rsidR="00A17F30">
        <w:instrText xml:space="preserve"> SEQ MTEqn \c \* Arabic \* MERGEFORMAT </w:instrText>
      </w:r>
      <w:r w:rsidR="00A17F30">
        <w:fldChar w:fldCharType="separate"/>
      </w:r>
      <w:r w:rsidR="006C1543">
        <w:rPr>
          <w:noProof/>
        </w:rPr>
        <w:instrText>5</w:instrText>
      </w:r>
      <w:r w:rsidR="00A17F30">
        <w:rPr>
          <w:noProof/>
        </w:rPr>
        <w:fldChar w:fldCharType="end"/>
      </w:r>
      <w:r>
        <w:instrText>)</w:instrText>
      </w:r>
      <w:bookmarkEnd w:id="29"/>
      <w:r>
        <w:fldChar w:fldCharType="end"/>
      </w:r>
    </w:p>
    <w:p w:rsidR="00757F4A" w:rsidRDefault="00757F4A" w:rsidP="00757F4A">
      <w:r>
        <w:t>Ove:</w:t>
      </w:r>
    </w:p>
    <w:p w:rsidR="00757F4A" w:rsidRPr="00757F4A" w:rsidRDefault="00757F4A" w:rsidP="00757F4A">
      <w:pPr>
        <w:pStyle w:val="Elencoindentatopuntato"/>
        <w:rPr>
          <w:rFonts w:ascii="Symbol" w:hAnsi="Symbol"/>
        </w:rPr>
      </w:pPr>
      <w:r w:rsidRPr="00757F4A">
        <w:rPr>
          <w:rFonts w:ascii="Symbol" w:hAnsi="Symbol"/>
        </w:rPr>
        <w:t></w:t>
      </w:r>
      <w:r w:rsidRPr="00757F4A">
        <w:rPr>
          <w:vertAlign w:val="subscript"/>
        </w:rPr>
        <w:t>m</w:t>
      </w:r>
      <w:r>
        <w:tab/>
      </w:r>
      <w:r>
        <w:rPr>
          <w:i w:val="0"/>
        </w:rPr>
        <w:t>è la perdita specifica media per il circuito più sfavorito, (Pa/m);</w:t>
      </w:r>
    </w:p>
    <w:p w:rsidR="00757F4A" w:rsidRPr="00757F4A" w:rsidRDefault="00757F4A" w:rsidP="00757F4A">
      <w:pPr>
        <w:pStyle w:val="Elencoindentatopuntato"/>
        <w:rPr>
          <w:rFonts w:ascii="Symbol" w:hAnsi="Symbol"/>
        </w:rPr>
      </w:pPr>
      <w:r w:rsidRPr="00757F4A">
        <w:rPr>
          <w:rFonts w:ascii="Symbol" w:hAnsi="Symbol"/>
        </w:rPr>
        <w:t></w:t>
      </w:r>
      <w:r>
        <w:t>p</w:t>
      </w:r>
      <w:r w:rsidRPr="00757F4A">
        <w:rPr>
          <w:vertAlign w:val="subscript"/>
        </w:rPr>
        <w:t>d</w:t>
      </w:r>
      <w:r>
        <w:tab/>
      </w:r>
      <w:r w:rsidRPr="00757F4A">
        <w:rPr>
          <w:i w:val="0"/>
        </w:rPr>
        <w:t xml:space="preserve">è la perdita di pressione per attrito distribuito disponibile per </w:t>
      </w:r>
      <w:r>
        <w:rPr>
          <w:i w:val="0"/>
        </w:rPr>
        <w:t>il</w:t>
      </w:r>
      <w:r w:rsidRPr="00757F4A">
        <w:rPr>
          <w:i w:val="0"/>
        </w:rPr>
        <w:t xml:space="preserve"> circuito, (Pa);</w:t>
      </w:r>
      <w:r w:rsidRPr="00757F4A">
        <w:rPr>
          <w:rFonts w:ascii="Symbol" w:hAnsi="Symbol"/>
          <w:i w:val="0"/>
          <w:vertAlign w:val="subscript"/>
        </w:rPr>
        <w:t></w:t>
      </w:r>
    </w:p>
    <w:p w:rsidR="00757F4A" w:rsidRPr="00757F4A" w:rsidRDefault="00757F4A" w:rsidP="00757F4A">
      <w:pPr>
        <w:pStyle w:val="Elencoindentatopuntato"/>
        <w:rPr>
          <w:rFonts w:ascii="Symbol" w:hAnsi="Symbol"/>
        </w:rPr>
      </w:pPr>
      <w:r>
        <w:rPr>
          <w:rFonts w:asciiTheme="minorHAnsi" w:hAnsiTheme="minorHAnsi"/>
        </w:rPr>
        <w:t>L</w:t>
      </w:r>
      <w:r w:rsidRPr="00757F4A">
        <w:rPr>
          <w:rFonts w:asciiTheme="minorHAnsi" w:hAnsiTheme="minorHAnsi"/>
          <w:vertAlign w:val="subscript"/>
        </w:rPr>
        <w:t>t</w:t>
      </w:r>
      <w:r>
        <w:rPr>
          <w:rFonts w:asciiTheme="minorHAnsi" w:hAnsiTheme="minorHAnsi"/>
        </w:rPr>
        <w:tab/>
      </w:r>
      <w:r>
        <w:rPr>
          <w:rFonts w:asciiTheme="minorHAnsi" w:hAnsiTheme="minorHAnsi"/>
          <w:i w:val="0"/>
        </w:rPr>
        <w:t>è la lunghezza geometrica totale del circuito più sfavorito, (m).</w:t>
      </w:r>
    </w:p>
    <w:p w:rsidR="00884764" w:rsidRDefault="00884764" w:rsidP="00757F4A">
      <w:r>
        <w:t xml:space="preserve">In questa relazione non è noto il numeratore, cioè a priori non sappiamo valutare quanto vale la </w:t>
      </w:r>
      <w:r w:rsidRPr="00884764">
        <w:rPr>
          <w:rFonts w:ascii="Symbol" w:hAnsi="Symbol"/>
        </w:rPr>
        <w:t></w:t>
      </w:r>
      <w:r>
        <w:t>p</w:t>
      </w:r>
      <w:r w:rsidRPr="00884764">
        <w:rPr>
          <w:vertAlign w:val="subscript"/>
        </w:rPr>
        <w:t>d</w:t>
      </w:r>
      <w:r>
        <w:t xml:space="preserve"> ma sappiamo che deve essere:</w:t>
      </w:r>
    </w:p>
    <w:p w:rsidR="00884764" w:rsidRDefault="00884764" w:rsidP="00251526">
      <w:pPr>
        <w:pStyle w:val="Didascalia"/>
        <w:rPr>
          <w:vertAlign w:val="subscript"/>
        </w:rPr>
      </w:pPr>
      <w:r w:rsidRPr="00884764">
        <w:rPr>
          <w:position w:val="-14"/>
          <w:vertAlign w:val="subscript"/>
        </w:rPr>
        <w:object w:dxaOrig="1900" w:dyaOrig="380">
          <v:shape id="_x0000_i1048" type="#_x0000_t75" style="width:95.1pt;height:19pt" o:ole="">
            <v:imagedata r:id="rId62" o:title=""/>
          </v:shape>
          <o:OLEObject Type="Embed" ProgID="Equation.DSMT4" ShapeID="_x0000_i1048" DrawAspect="Content" ObjectID="_1448530277" r:id="rId63"/>
        </w:object>
      </w:r>
      <w:r w:rsidRPr="00251526">
        <w:t xml:space="preserve"> </w:t>
      </w:r>
      <w:r w:rsidR="00251526">
        <w:rPr>
          <w:vertAlign w:val="subscript"/>
        </w:rPr>
        <w:tab/>
      </w:r>
      <w:r w:rsidR="00251526" w:rsidRPr="00251526">
        <w:fldChar w:fldCharType="begin"/>
      </w:r>
      <w:r w:rsidR="00251526" w:rsidRPr="00251526">
        <w:instrText xml:space="preserve"> MACROBUTTON MTPlaceRef \* MERGEFORMAT </w:instrText>
      </w:r>
      <w:r w:rsidR="00251526" w:rsidRPr="00251526">
        <w:fldChar w:fldCharType="begin"/>
      </w:r>
      <w:r w:rsidR="00251526" w:rsidRPr="00251526">
        <w:instrText xml:space="preserve"> SEQ MTEqn \h \* MERGEFORMAT </w:instrText>
      </w:r>
      <w:r w:rsidR="00251526" w:rsidRPr="00251526">
        <w:fldChar w:fldCharType="end"/>
      </w:r>
      <w:r w:rsidR="00251526" w:rsidRPr="00251526">
        <w:instrText>(</w:instrText>
      </w:r>
      <w:r w:rsidR="00A17F30">
        <w:fldChar w:fldCharType="begin"/>
      </w:r>
      <w:r w:rsidR="00A17F30">
        <w:instrText xml:space="preserve"> SEQ MTEqn \c \* Arabic \* MERGEFORMAT </w:instrText>
      </w:r>
      <w:r w:rsidR="00A17F30">
        <w:fldChar w:fldCharType="separate"/>
      </w:r>
      <w:r w:rsidR="006C1543">
        <w:rPr>
          <w:noProof/>
        </w:rPr>
        <w:instrText>6</w:instrText>
      </w:r>
      <w:r w:rsidR="00A17F30">
        <w:rPr>
          <w:noProof/>
        </w:rPr>
        <w:fldChar w:fldCharType="end"/>
      </w:r>
      <w:r w:rsidR="00251526" w:rsidRPr="00251526">
        <w:instrText>)</w:instrText>
      </w:r>
      <w:r w:rsidR="00251526" w:rsidRPr="00251526">
        <w:fldChar w:fldCharType="end"/>
      </w:r>
      <w:r w:rsidR="00251526">
        <w:t xml:space="preserve">  </w:t>
      </w:r>
    </w:p>
    <w:p w:rsidR="00757F4A" w:rsidRDefault="00884764" w:rsidP="00884764">
      <w:r>
        <w:t>Scegliamo la pompa di circolazione in base alla portata totale della rete che si può calcolare nota la potenza del generatore e il salto termico imposto al fluidi di lavoro:</w:t>
      </w:r>
    </w:p>
    <w:p w:rsidR="00884764" w:rsidRDefault="00884764" w:rsidP="00884764">
      <w:pPr>
        <w:pStyle w:val="Didascalia"/>
      </w:pPr>
      <w:r w:rsidRPr="00884764">
        <w:rPr>
          <w:position w:val="-32"/>
        </w:rPr>
        <w:object w:dxaOrig="1320" w:dyaOrig="740">
          <v:shape id="_x0000_i1049" type="#_x0000_t75" style="width:65.9pt;height:36.7pt" o:ole="">
            <v:imagedata r:id="rId64" o:title=""/>
          </v:shape>
          <o:OLEObject Type="Embed" ProgID="Equation.DSMT4" ShapeID="_x0000_i1049" DrawAspect="Content" ObjectID="_1448530278" r:id="rId65"/>
        </w:object>
      </w:r>
      <w:r>
        <w:t xml:space="preserve"> </w:t>
      </w:r>
    </w:p>
    <w:p w:rsidR="00884764" w:rsidRDefault="00884764" w:rsidP="00884764">
      <w:r>
        <w:t xml:space="preserve">Allora dai diagrammi </w:t>
      </w:r>
      <w:r w:rsidR="00117A4E">
        <w:t>caratteristici</w:t>
      </w:r>
      <w:r>
        <w:t xml:space="preserve"> forniti dai costruttori si può selezionare la pompa di circolazione, avendo cura di scegliere un </w:t>
      </w:r>
      <w:r w:rsidRPr="00884764">
        <w:rPr>
          <w:rFonts w:ascii="Symbol" w:hAnsi="Symbol"/>
        </w:rPr>
        <w:t></w:t>
      </w:r>
      <w:r>
        <w:t>p</w:t>
      </w:r>
      <w:r w:rsidRPr="00884764">
        <w:rPr>
          <w:vertAlign w:val="subscript"/>
        </w:rPr>
        <w:t>pompa</w:t>
      </w:r>
      <w:r>
        <w:rPr>
          <w:vertAlign w:val="subscript"/>
        </w:rPr>
        <w:t xml:space="preserve"> </w:t>
      </w:r>
      <w:r>
        <w:t>opportuno</w:t>
      </w:r>
      <w:r>
        <w:rPr>
          <w:rStyle w:val="Rimandonotaapidipagina"/>
        </w:rPr>
        <w:footnoteReference w:id="2"/>
      </w:r>
      <w:r>
        <w:t xml:space="preserve">. Il vantaggio di questo metodo consiste proprio nello scegliere una pompa reale, con una prevalenza certa. Per contro si può anche non fare questa scelta e imporre un </w:t>
      </w:r>
      <w:r w:rsidRPr="00884764">
        <w:rPr>
          <w:rFonts w:ascii="Symbol" w:hAnsi="Symbol"/>
        </w:rPr>
        <w:t></w:t>
      </w:r>
      <w:r>
        <w:t xml:space="preserve">p per la pompa, salvo poi cercare un dispositivo reale che abbia le caratteristiche imposte. Se questa selezione non dovesse risultare possibile, nel senso che il circolatore reale ha una </w:t>
      </w:r>
      <w:r w:rsidRPr="00884764">
        <w:rPr>
          <w:rFonts w:ascii="Symbol" w:hAnsi="Symbol"/>
        </w:rPr>
        <w:t></w:t>
      </w:r>
      <w:r>
        <w:t>p minore o maggiore di quella calcolata, allora la maggiore o minore prevalenza fa redistribuire le portate nei circuiti in modo non conforme a quanto preventivato a causa delle non linearità nelle relazioni sopra indicate.</w:t>
      </w:r>
    </w:p>
    <w:p w:rsidR="00884764" w:rsidRDefault="00376658" w:rsidP="00884764">
      <w:r>
        <w:t>Scelta la prevalenza della pompa si deve fare ancora un’ipotesi: quale percentuale di questa è dissipata per perdite distribuite.</w:t>
      </w:r>
    </w:p>
    <w:p w:rsidR="00376658" w:rsidRDefault="00376658" w:rsidP="00884764">
      <w:r>
        <w:t>Nell’ambito di questo programma si introduce il rapporto:</w:t>
      </w:r>
    </w:p>
    <w:p w:rsidR="00376658" w:rsidRDefault="00376658" w:rsidP="00376658">
      <w:pPr>
        <w:pStyle w:val="Didascalia"/>
      </w:pPr>
      <w:r w:rsidRPr="00376658">
        <w:rPr>
          <w:position w:val="-30"/>
        </w:rPr>
        <w:object w:dxaOrig="2760" w:dyaOrig="680">
          <v:shape id="_x0000_i1050" type="#_x0000_t75" style="width:137.9pt;height:33.95pt" o:ole="">
            <v:imagedata r:id="rId66" o:title=""/>
          </v:shape>
          <o:OLEObject Type="Embed" ProgID="Equation.DSMT4" ShapeID="_x0000_i1050" DrawAspect="Content" ObjectID="_1448530279" r:id="rId67"/>
        </w:object>
      </w:r>
      <w:r>
        <w:t xml:space="preserve"> </w:t>
      </w:r>
    </w:p>
    <w:p w:rsidR="00884764" w:rsidRDefault="00884764" w:rsidP="00884764">
      <w:pPr>
        <w:pStyle w:val="Didascalia"/>
      </w:pPr>
      <w:r w:rsidRPr="00251526">
        <w:rPr>
          <w:noProof/>
          <w:vertAlign w:val="subscript"/>
        </w:rPr>
        <w:lastRenderedPageBreak/>
        <w:drawing>
          <wp:inline distT="0" distB="0" distL="0" distR="0" wp14:anchorId="2507E0C8" wp14:editId="3A470E4E">
            <wp:extent cx="4167342" cy="5395865"/>
            <wp:effectExtent l="0" t="0" r="5080" b="0"/>
            <wp:docPr id="585" name="Immagine 585" descr="Foto caratteristiche cicolato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0" descr="Foto caratteristiche cicolatori"/>
                    <pic:cNvPicPr>
                      <a:picLocks noChangeAspect="1" noChangeArrowheads="1"/>
                    </pic:cNvPicPr>
                  </pic:nvPicPr>
                  <pic:blipFill>
                    <a:blip r:embed="rId68" cstate="print">
                      <a:lum bright="-12000" contrast="48000"/>
                      <a:extLst>
                        <a:ext uri="{28A0092B-C50C-407E-A947-70E740481C1C}">
                          <a14:useLocalDpi xmlns:a14="http://schemas.microsoft.com/office/drawing/2010/main" val="0"/>
                        </a:ext>
                      </a:extLst>
                    </a:blip>
                    <a:srcRect/>
                    <a:stretch>
                      <a:fillRect/>
                    </a:stretch>
                  </pic:blipFill>
                  <pic:spPr bwMode="auto">
                    <a:xfrm>
                      <a:off x="0" y="0"/>
                      <a:ext cx="4168813" cy="5397769"/>
                    </a:xfrm>
                    <a:prstGeom prst="rect">
                      <a:avLst/>
                    </a:prstGeom>
                    <a:noFill/>
                    <a:ln>
                      <a:noFill/>
                    </a:ln>
                  </pic:spPr>
                </pic:pic>
              </a:graphicData>
            </a:graphic>
          </wp:inline>
        </w:drawing>
      </w:r>
      <w:r w:rsidR="00251526">
        <w:t xml:space="preserve"> </w:t>
      </w:r>
    </w:p>
    <w:p w:rsidR="00884764" w:rsidRDefault="00884764" w:rsidP="00884764">
      <w:pPr>
        <w:pStyle w:val="Didascalia"/>
      </w:pPr>
      <w:bookmarkStart w:id="30" w:name="_Ref462142531"/>
      <w:bookmarkStart w:id="31" w:name="_Toc486759301"/>
      <w:bookmarkStart w:id="32" w:name="_Toc322256561"/>
      <w:bookmarkStart w:id="33" w:name="_Toc330640480"/>
      <w:bookmarkStart w:id="34" w:name="_Toc344909323"/>
      <w:bookmarkStart w:id="35" w:name="_Toc374788163"/>
      <w:r>
        <w:t xml:space="preserve">Figura </w:t>
      </w:r>
      <w:r w:rsidR="00A17F30">
        <w:fldChar w:fldCharType="begin"/>
      </w:r>
      <w:r w:rsidR="00A17F30">
        <w:instrText xml:space="preserve"> SEQ Figura \* ARABIC </w:instrText>
      </w:r>
      <w:r w:rsidR="00A17F30">
        <w:fldChar w:fldCharType="separate"/>
      </w:r>
      <w:r w:rsidR="006C1543">
        <w:rPr>
          <w:noProof/>
        </w:rPr>
        <w:t>3</w:t>
      </w:r>
      <w:r w:rsidR="00A17F30">
        <w:rPr>
          <w:noProof/>
        </w:rPr>
        <w:fldChar w:fldCharType="end"/>
      </w:r>
      <w:bookmarkEnd w:id="30"/>
      <w:r>
        <w:t>: Curve caratteristiche reali di circolatori singoli e in parallelo</w:t>
      </w:r>
      <w:bookmarkEnd w:id="31"/>
      <w:bookmarkEnd w:id="32"/>
      <w:bookmarkEnd w:id="33"/>
      <w:bookmarkEnd w:id="34"/>
      <w:bookmarkEnd w:id="35"/>
    </w:p>
    <w:p w:rsidR="00884764" w:rsidRDefault="00146896" w:rsidP="00146896">
      <w:r>
        <w:t xml:space="preserve">Ovviamente a priori non conosciamo alcun termine di questo rapporto per cui si può fissare ad arbitrio questo valore. Ad esempio si può assumere che il 50% sia dovuto alle perdite distribuite e 50% alle perdite concentrate (r.c.d.=1) ovvero si può suppore un valore diverso a seconda di come si pensi siano le perdite localizzate rispetto a quelle distribuite, nel senso che per circuiti particolarmente ricchi di elementi di </w:t>
      </w:r>
      <w:r>
        <w:rPr>
          <w:i/>
        </w:rPr>
        <w:t>fitting</w:t>
      </w:r>
      <w:r>
        <w:t xml:space="preserve"> (gomiti, deviazioni, valvole di vario genere, …) si può </w:t>
      </w:r>
      <w:r w:rsidR="00117A4E">
        <w:t>supporre</w:t>
      </w:r>
      <w:r>
        <w:t xml:space="preserve"> che le perdite localizzate sia molto alte rispetto a quelle distribuite o viceversa.</w:t>
      </w:r>
    </w:p>
    <w:p w:rsidR="00146896" w:rsidRDefault="00146896" w:rsidP="00146896">
      <w:r>
        <w:t>Il programma pone automaticamente pari ad 1 il valore di r.c.d. Tale valore può essere comunque variato a piacere.</w:t>
      </w:r>
    </w:p>
    <w:p w:rsidR="00146896" w:rsidRDefault="00146896" w:rsidP="00146896">
      <w:r>
        <w:t xml:space="preserve">In fase di calcolo, come si dirà a breve, se r.c.d. non è imposto si assume che il 75% della prevalenza della pompa vada a bilanciare le perdite distribuite. Questa scelta è conservativa in quanto un valore minore porta ad avere una </w:t>
      </w:r>
      <w:r w:rsidRPr="00146896">
        <w:rPr>
          <w:rFonts w:ascii="Symbol" w:hAnsi="Symbol"/>
        </w:rPr>
        <w:t></w:t>
      </w:r>
      <w:r w:rsidRPr="00146896">
        <w:rPr>
          <w:vertAlign w:val="subscript"/>
        </w:rPr>
        <w:t>m</w:t>
      </w:r>
      <w:r>
        <w:t xml:space="preserve"> più bassa e quindi diametri calcolati più grandi. Vedremo più avanti come è possibile variare queste ipotesi con grande facilità.</w:t>
      </w:r>
      <w:r w:rsidR="0028326C">
        <w:t xml:space="preserve"> E’ proprio questa possibilità che caratterizza questo programma.</w:t>
      </w:r>
    </w:p>
    <w:p w:rsidR="00146896" w:rsidRDefault="00251526" w:rsidP="00146896">
      <w:r>
        <w:t xml:space="preserve">Nota la </w:t>
      </w:r>
      <w:r w:rsidRPr="00251526">
        <w:rPr>
          <w:rFonts w:ascii="Symbol" w:hAnsi="Symbol"/>
        </w:rPr>
        <w:t></w:t>
      </w:r>
      <w:r w:rsidRPr="00251526">
        <w:rPr>
          <w:vertAlign w:val="subscript"/>
        </w:rPr>
        <w:t>m</w:t>
      </w:r>
      <w:r>
        <w:t xml:space="preserve"> si procede a calcolare mediante la</w:t>
      </w:r>
      <w:r w:rsidRPr="00251526">
        <w:t xml:space="preserve"> </w:t>
      </w:r>
      <w:r w:rsidRPr="00251526">
        <w:fldChar w:fldCharType="begin"/>
      </w:r>
      <w:r w:rsidRPr="00251526">
        <w:instrText xml:space="preserve"> GOTOBUTTON ZEqnNum374737  \* MERGEFORMAT </w:instrText>
      </w:r>
      <w:r w:rsidR="00A17F30">
        <w:fldChar w:fldCharType="begin"/>
      </w:r>
      <w:r w:rsidR="00A17F30">
        <w:instrText xml:space="preserve"> REF ZEqnNum374737 \* Charformat \! \* MERGEFORMAT </w:instrText>
      </w:r>
      <w:r w:rsidR="00A17F30">
        <w:fldChar w:fldCharType="separate"/>
      </w:r>
      <w:r w:rsidR="006C1543">
        <w:instrText>(4)</w:instrText>
      </w:r>
      <w:r w:rsidR="00A17F30">
        <w:fldChar w:fldCharType="end"/>
      </w:r>
      <w:r w:rsidRPr="00251526">
        <w:fldChar w:fldCharType="end"/>
      </w:r>
      <w:r>
        <w:rPr>
          <w:vertAlign w:val="subscript"/>
        </w:rPr>
        <w:t xml:space="preserve"> </w:t>
      </w:r>
      <w:r>
        <w:t>o altra relazione equivalente (sia per il regime di moto che per tipologia di tubazione)</w:t>
      </w:r>
      <w:r w:rsidRPr="00251526">
        <w:rPr>
          <w:vertAlign w:val="subscript"/>
        </w:rPr>
        <w:t xml:space="preserve"> </w:t>
      </w:r>
      <w:r>
        <w:t>il diametro di ciascun ramo</w:t>
      </w:r>
      <w:r>
        <w:rPr>
          <w:vertAlign w:val="subscript"/>
        </w:rPr>
        <w:t>.</w:t>
      </w:r>
      <w:r>
        <w:t>.</w:t>
      </w:r>
    </w:p>
    <w:p w:rsidR="00251526" w:rsidRDefault="00251526" w:rsidP="00251526">
      <w:r>
        <w:t xml:space="preserve">Noto il diametro teorico si sceglie poi, sempre per ciascun ramo, il diametro reale, </w:t>
      </w:r>
      <w:r w:rsidR="00117A4E">
        <w:t>tenendo</w:t>
      </w:r>
      <w:r>
        <w:t xml:space="preserve"> conto delle serie commerciali per le varie tipologie di tubazioni.</w:t>
      </w:r>
    </w:p>
    <w:p w:rsidR="00251526" w:rsidRDefault="00251526" w:rsidP="00251526">
      <w:r>
        <w:lastRenderedPageBreak/>
        <w:t xml:space="preserve">Avuto il diametro reale di ciascun ramo di ogni circuito della rete si può calcolare la caduta di pressione reale sia distribuita che localizzata e verificare che sia soddisfatta la </w:t>
      </w:r>
      <w:r>
        <w:fldChar w:fldCharType="begin"/>
      </w:r>
      <w:r>
        <w:instrText xml:space="preserve"> GOTOBUTTON ZEqnNum518722  \* MERGEFORMAT </w:instrText>
      </w:r>
      <w:r w:rsidR="00A17F30">
        <w:fldChar w:fldCharType="begin"/>
      </w:r>
      <w:r w:rsidR="00A17F30">
        <w:instrText xml:space="preserve"> REF ZEqnNum518722 \* Charformat \! \* MERGEFORMAT </w:instrText>
      </w:r>
      <w:r w:rsidR="00A17F30">
        <w:fldChar w:fldCharType="separate"/>
      </w:r>
      <w:r w:rsidR="006C1543">
        <w:instrText>(5)</w:instrText>
      </w:r>
      <w:r w:rsidR="00A17F30">
        <w:fldChar w:fldCharType="end"/>
      </w:r>
      <w:r>
        <w:fldChar w:fldCharType="end"/>
      </w:r>
      <w:r>
        <w:t xml:space="preserve">. </w:t>
      </w:r>
      <w:r w:rsidR="00BC17FE">
        <w:t>In genere la verifica non si ha a primo acchitto ma occorre variare i diametri dei vari rami dei circuiti in modo da soddisfare quest’eguaglianza.</w:t>
      </w:r>
    </w:p>
    <w:p w:rsidR="00BC17FE" w:rsidRDefault="00BC17FE" w:rsidP="00251526">
      <w:r>
        <w:t>Si osservi</w:t>
      </w:r>
      <w:r w:rsidR="003B4929">
        <w:t xml:space="preserve"> che la scelta del diametro commerciale porta ad avere discrepanze con i valori calcolati. Se si sceglie un diametro maggiore di quello teorico si ha una velocità minore ed una perdita specifica minore, viceversa se si sceglie un diametro minore rispetto a quello </w:t>
      </w:r>
      <w:r w:rsidR="00117A4E">
        <w:t>teorico</w:t>
      </w:r>
      <w:r w:rsidR="003B4929">
        <w:t xml:space="preserve"> si hanno velocità e perdite specifiche maggiori.</w:t>
      </w:r>
    </w:p>
    <w:p w:rsidR="003B4929" w:rsidRDefault="003B4929" w:rsidP="00251526">
      <w:r>
        <w:t xml:space="preserve">Di solito è preferibile scegliere diametri maggiori di quelli </w:t>
      </w:r>
      <w:r w:rsidR="00117A4E">
        <w:t>teorici</w:t>
      </w:r>
      <w:r>
        <w:t xml:space="preserve"> per i rami principali, sia perché interessati da una maggiore portata e quindi di maggiori dimensioni, sia perché la loro perdita specifica si ripercuote su tutti i circuiti dei quali fanno parte.</w:t>
      </w:r>
    </w:p>
    <w:p w:rsidR="003B4929" w:rsidRDefault="003B4929" w:rsidP="00251526">
      <w:r>
        <w:t xml:space="preserve">Per i diametri terminali si possono scegliere diametri </w:t>
      </w:r>
      <w:r w:rsidR="00117A4E">
        <w:t>inferiori</w:t>
      </w:r>
      <w:r>
        <w:t xml:space="preserve"> a quelli teorici. Spesso, tuttavia, si ha un limite nel diametro minimo della serie commerciale. I rami terminali, infatti, hanno piccole portate (quelle per i terminali) e quindi spesso necessitano di diametri piccoli che non trova corrispondenza nelle serie commerciali.</w:t>
      </w:r>
    </w:p>
    <w:p w:rsidR="003B4929" w:rsidRDefault="00E75B86" w:rsidP="00A6524A">
      <w:pPr>
        <w:pStyle w:val="Titolo4"/>
      </w:pPr>
      <w:bookmarkStart w:id="36" w:name="_Toc374788099"/>
      <w:r>
        <w:t>Osservazione sul calcolo finale</w:t>
      </w:r>
      <w:bookmarkEnd w:id="36"/>
    </w:p>
    <w:p w:rsidR="00F755D5" w:rsidRDefault="00F755D5" w:rsidP="00E75B86">
      <w:r>
        <w:t xml:space="preserve">Si </w:t>
      </w:r>
      <w:r w:rsidR="00AD30F2">
        <w:t>osserva</w:t>
      </w:r>
      <w:r>
        <w:t xml:space="preserve"> che una volta scelto il diametro commerciale si possono effettuare i calcoli delle perdite specifiche e localizzate con molta più precisione di quanto si possa fare inizialmente, quando la mancata conoscenza del diametro del condotto non consente di usare le relazioni di calcolo complete (vedi ad esempio il calcolo di Re, di </w:t>
      </w:r>
      <w:r w:rsidRPr="00F755D5">
        <w:rPr>
          <w:rFonts w:ascii="Symbol" w:hAnsi="Symbol"/>
        </w:rPr>
        <w:t></w:t>
      </w:r>
      <w:r>
        <w:t xml:space="preserve">, della </w:t>
      </w:r>
      <w:r w:rsidRPr="00F755D5">
        <w:rPr>
          <w:rFonts w:ascii="Symbol" w:hAnsi="Symbol"/>
        </w:rPr>
        <w:t></w:t>
      </w:r>
      <w:r>
        <w:t>p</w:t>
      </w:r>
      <w:r w:rsidRPr="00F755D5">
        <w:rPr>
          <w:vertAlign w:val="subscript"/>
        </w:rPr>
        <w:t>d</w:t>
      </w:r>
      <w:r>
        <w:t xml:space="preserve"> e </w:t>
      </w:r>
      <w:r w:rsidRPr="00F755D5">
        <w:rPr>
          <w:rFonts w:ascii="Symbol" w:hAnsi="Symbol"/>
        </w:rPr>
        <w:t></w:t>
      </w:r>
      <w:r>
        <w:t>p</w:t>
      </w:r>
      <w:r w:rsidRPr="00F755D5">
        <w:rPr>
          <w:vertAlign w:val="subscript"/>
        </w:rPr>
        <w:t>c</w:t>
      </w:r>
      <w:r>
        <w:t>).</w:t>
      </w:r>
    </w:p>
    <w:p w:rsidR="00E75B86" w:rsidRDefault="00F755D5" w:rsidP="00E75B86">
      <w:r>
        <w:t>Questo può comportare differenze nei risultati di calcolo finali rispetto a quelli iniziali, come si potrà verificare con gli esempi mostrati nel prosieguo.</w:t>
      </w:r>
    </w:p>
    <w:p w:rsidR="00F755D5" w:rsidRDefault="00F755D5" w:rsidP="00F755D5">
      <w:pPr>
        <w:pStyle w:val="Titolo3"/>
      </w:pPr>
      <w:bookmarkStart w:id="37" w:name="_Toc374788100"/>
      <w:r>
        <w:t xml:space="preserve">Fasi di </w:t>
      </w:r>
      <w:r w:rsidR="00B879A9">
        <w:t xml:space="preserve">Input e di </w:t>
      </w:r>
      <w:r>
        <w:t>Calcolo</w:t>
      </w:r>
      <w:bookmarkEnd w:id="37"/>
    </w:p>
    <w:p w:rsidR="00F755D5" w:rsidRDefault="00DD297D" w:rsidP="00F755D5">
      <w:r>
        <w:t xml:space="preserve">Il programma di calcolo utilizza, come già detto inizialmente, un foglio Excel organizzato come in </w:t>
      </w:r>
      <w:r>
        <w:fldChar w:fldCharType="begin"/>
      </w:r>
      <w:r>
        <w:instrText xml:space="preserve"> REF _Ref350088642 \h </w:instrText>
      </w:r>
      <w:r>
        <w:fldChar w:fldCharType="separate"/>
      </w:r>
      <w:r w:rsidR="006C1543">
        <w:t xml:space="preserve">Figura </w:t>
      </w:r>
      <w:r w:rsidR="006C1543">
        <w:rPr>
          <w:noProof/>
        </w:rPr>
        <w:t>4</w:t>
      </w:r>
      <w:r>
        <w:fldChar w:fldCharType="end"/>
      </w:r>
      <w:r>
        <w:t xml:space="preserve">. </w:t>
      </w:r>
    </w:p>
    <w:p w:rsidR="00DD297D" w:rsidRDefault="00A17F30" w:rsidP="00DD297D">
      <w:pPr>
        <w:pStyle w:val="Didascalia"/>
      </w:pPr>
      <w:r>
        <w:rPr>
          <w:noProof/>
        </w:rPr>
        <w:pict>
          <v:rect id="_x0000_s1055" style="position:absolute;left:0;text-align:left;margin-left:258.2pt;margin-top:6.25pt;width:222.3pt;height:94.75pt;z-index:251674624" filled="f" strokecolor="red" strokeweight="1.5pt"/>
        </w:pict>
      </w:r>
      <w:r>
        <w:rPr>
          <w:noProof/>
        </w:rPr>
        <w:pict>
          <v:rect id="_x0000_s1054" style="position:absolute;left:0;text-align:left;margin-left:232.6pt;margin-top:6.25pt;width:23.8pt;height:96.05pt;z-index:251673600" filled="f" strokecolor="red" strokeweight="2.25pt"/>
        </w:pict>
      </w:r>
      <w:r>
        <w:rPr>
          <w:noProof/>
        </w:rPr>
        <w:pict>
          <v:rect id="_x0000_s1053" style="position:absolute;left:0;text-align:left;margin-left:.85pt;margin-top:6.9pt;width:229.8pt;height:95.4pt;z-index:251672576" filled="f" strokecolor="red" strokeweight="2.25pt"/>
        </w:pict>
      </w:r>
      <w:r w:rsidR="003B61EA">
        <w:rPr>
          <w:noProof/>
        </w:rPr>
        <w:drawing>
          <wp:inline distT="0" distB="0" distL="0" distR="0" wp14:anchorId="5B32A7AD" wp14:editId="1A34ED74">
            <wp:extent cx="6120130" cy="1224915"/>
            <wp:effectExtent l="0" t="0" r="0" b="0"/>
            <wp:docPr id="577" name="Immagin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6120130" cy="1224915"/>
                    </a:xfrm>
                    <a:prstGeom prst="rect">
                      <a:avLst/>
                    </a:prstGeom>
                  </pic:spPr>
                </pic:pic>
              </a:graphicData>
            </a:graphic>
          </wp:inline>
        </w:drawing>
      </w:r>
    </w:p>
    <w:p w:rsidR="00DD297D" w:rsidRDefault="00DD297D" w:rsidP="00DD297D">
      <w:pPr>
        <w:pStyle w:val="Didascalia"/>
      </w:pPr>
      <w:bookmarkStart w:id="38" w:name="_Ref350088642"/>
      <w:bookmarkStart w:id="39" w:name="_Toc374788164"/>
      <w:r>
        <w:t xml:space="preserve">Figura </w:t>
      </w:r>
      <w:r w:rsidR="00A17F30">
        <w:fldChar w:fldCharType="begin"/>
      </w:r>
      <w:r w:rsidR="00A17F30">
        <w:instrText xml:space="preserve"> SEQ Figura \* ARABIC </w:instrText>
      </w:r>
      <w:r w:rsidR="00A17F30">
        <w:fldChar w:fldCharType="separate"/>
      </w:r>
      <w:r w:rsidR="006C1543">
        <w:rPr>
          <w:noProof/>
        </w:rPr>
        <w:t>4</w:t>
      </w:r>
      <w:r w:rsidR="00A17F30">
        <w:rPr>
          <w:noProof/>
        </w:rPr>
        <w:fldChar w:fldCharType="end"/>
      </w:r>
      <w:bookmarkEnd w:id="38"/>
      <w:r>
        <w:t>: Il foglio di calcolo per le Reti Idroniche</w:t>
      </w:r>
      <w:bookmarkEnd w:id="39"/>
    </w:p>
    <w:p w:rsidR="00DD297D" w:rsidRDefault="00DD297D" w:rsidP="00DD297D">
      <w:r>
        <w:t>Il foglio risulta suddiviso in quattro aree principali</w:t>
      </w:r>
      <w:r w:rsidR="006547EA">
        <w:t xml:space="preserve"> destinate all’input, al calcolo e alla verifica (detta di bilanciamento, come si vedrà nel prosieguo)</w:t>
      </w:r>
      <w:r>
        <w:t>.</w:t>
      </w:r>
    </w:p>
    <w:p w:rsidR="00DD297D" w:rsidRDefault="00DD297D" w:rsidP="00DD297D">
      <w:r>
        <w:t>La prima area va dalla prima colonna alla 12.ma colonna ed è riservata all’input e alla prima fase di calcolo dei diametri teorici.</w:t>
      </w:r>
    </w:p>
    <w:p w:rsidR="00DD297D" w:rsidRDefault="003B61EA" w:rsidP="00DD297D">
      <w:pPr>
        <w:pStyle w:val="Didascalia"/>
      </w:pPr>
      <w:r>
        <w:rPr>
          <w:noProof/>
        </w:rPr>
        <w:lastRenderedPageBreak/>
        <w:drawing>
          <wp:inline distT="0" distB="0" distL="0" distR="0" wp14:anchorId="236FB564" wp14:editId="188DBB90">
            <wp:extent cx="6120130" cy="2292985"/>
            <wp:effectExtent l="0" t="0" r="0" b="0"/>
            <wp:docPr id="583" name="Immagine 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6120130" cy="2292985"/>
                    </a:xfrm>
                    <a:prstGeom prst="rect">
                      <a:avLst/>
                    </a:prstGeom>
                  </pic:spPr>
                </pic:pic>
              </a:graphicData>
            </a:graphic>
          </wp:inline>
        </w:drawing>
      </w:r>
    </w:p>
    <w:p w:rsidR="00DD297D" w:rsidRDefault="00DD297D" w:rsidP="00DD297D">
      <w:pPr>
        <w:pStyle w:val="Didascalia"/>
      </w:pPr>
      <w:bookmarkStart w:id="40" w:name="_Toc374788165"/>
      <w:r>
        <w:t xml:space="preserve">Figura </w:t>
      </w:r>
      <w:r w:rsidR="00A17F30">
        <w:fldChar w:fldCharType="begin"/>
      </w:r>
      <w:r w:rsidR="00A17F30">
        <w:instrText xml:space="preserve"> SEQ Figura \* ARABIC </w:instrText>
      </w:r>
      <w:r w:rsidR="00A17F30">
        <w:fldChar w:fldCharType="separate"/>
      </w:r>
      <w:r w:rsidR="006C1543">
        <w:rPr>
          <w:noProof/>
        </w:rPr>
        <w:t>5</w:t>
      </w:r>
      <w:r w:rsidR="00A17F30">
        <w:rPr>
          <w:noProof/>
        </w:rPr>
        <w:fldChar w:fldCharType="end"/>
      </w:r>
      <w:r>
        <w:t xml:space="preserve">: </w:t>
      </w:r>
      <w:r w:rsidR="00882FB7">
        <w:t>P</w:t>
      </w:r>
      <w:r>
        <w:t>rima parte del foglio di calcolo</w:t>
      </w:r>
      <w:bookmarkEnd w:id="40"/>
    </w:p>
    <w:p w:rsidR="00882FB7" w:rsidRDefault="00882FB7" w:rsidP="00882FB7">
      <w:r>
        <w:t>La seconda area è data dalla colonna 13 ed è riservata alla selezione dei diametri commerciali conseguenti ai diametri teorici calcolati nella prima parte.</w:t>
      </w:r>
    </w:p>
    <w:p w:rsidR="00882FB7" w:rsidRDefault="00A17F30" w:rsidP="00882FB7">
      <w:pPr>
        <w:pStyle w:val="Didascalia"/>
      </w:pPr>
      <w:r>
        <w:rPr>
          <w:noProof/>
        </w:rPr>
        <w:pict>
          <v:rect id="_x0000_s1191" style="position:absolute;left:0;text-align:left;margin-left:239.55pt;margin-top:15.2pt;width:50.15pt;height:187.95pt;z-index:251679744" filled="f" strokecolor="red" strokeweight="1.5pt"/>
        </w:pict>
      </w:r>
      <w:r w:rsidR="003B61EA">
        <w:rPr>
          <w:noProof/>
        </w:rPr>
        <w:drawing>
          <wp:inline distT="0" distB="0" distL="0" distR="0" wp14:anchorId="300E849C" wp14:editId="79CF5DB8">
            <wp:extent cx="1238254" cy="2518913"/>
            <wp:effectExtent l="0" t="0" r="0" b="0"/>
            <wp:docPr id="591" name="Immagine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1242696" cy="2527950"/>
                    </a:xfrm>
                    <a:prstGeom prst="rect">
                      <a:avLst/>
                    </a:prstGeom>
                  </pic:spPr>
                </pic:pic>
              </a:graphicData>
            </a:graphic>
          </wp:inline>
        </w:drawing>
      </w:r>
    </w:p>
    <w:p w:rsidR="00882FB7" w:rsidRDefault="00882FB7" w:rsidP="00882FB7">
      <w:pPr>
        <w:pStyle w:val="Didascalia"/>
      </w:pPr>
      <w:bookmarkStart w:id="41" w:name="_Toc374788166"/>
      <w:r>
        <w:t xml:space="preserve">Figura </w:t>
      </w:r>
      <w:r w:rsidR="00A17F30">
        <w:fldChar w:fldCharType="begin"/>
      </w:r>
      <w:r w:rsidR="00A17F30">
        <w:instrText xml:space="preserve"> SEQ Figura \* ARABIC </w:instrText>
      </w:r>
      <w:r w:rsidR="00A17F30">
        <w:fldChar w:fldCharType="separate"/>
      </w:r>
      <w:r w:rsidR="006C1543">
        <w:rPr>
          <w:noProof/>
        </w:rPr>
        <w:t>6</w:t>
      </w:r>
      <w:r w:rsidR="00A17F30">
        <w:rPr>
          <w:noProof/>
        </w:rPr>
        <w:fldChar w:fldCharType="end"/>
      </w:r>
      <w:r>
        <w:t>: Seconda parte del foglio elettronico</w:t>
      </w:r>
      <w:bookmarkEnd w:id="41"/>
    </w:p>
    <w:p w:rsidR="00882FB7" w:rsidRDefault="00882FB7" w:rsidP="00882FB7">
      <w:r>
        <w:t>La terza parte è relativa al calcolo delle perdite di pressione distribuita e localizzata nelle condizioni reali, cioè conseguenti ai diametri commerciali selezionati nella seconda parte.</w:t>
      </w:r>
    </w:p>
    <w:p w:rsidR="00882FB7" w:rsidRDefault="00A17F30" w:rsidP="005B2BA6">
      <w:pPr>
        <w:pStyle w:val="Didascalia"/>
      </w:pPr>
      <w:r>
        <w:rPr>
          <w:noProof/>
        </w:rPr>
        <w:pict>
          <v:rect id="_x0000_s1192" style="position:absolute;left:0;text-align:left;margin-left:42.45pt;margin-top:9.8pt;width:438.6pt;height:175pt;z-index:251680768" filled="f" strokecolor="red" strokeweight="1.5pt"/>
        </w:pict>
      </w:r>
      <w:r w:rsidR="003B61EA">
        <w:rPr>
          <w:noProof/>
        </w:rPr>
        <w:drawing>
          <wp:inline distT="0" distB="0" distL="0" distR="0" wp14:anchorId="7B658DBF" wp14:editId="78C85573">
            <wp:extent cx="6120130" cy="2296160"/>
            <wp:effectExtent l="0" t="0" r="0" b="0"/>
            <wp:docPr id="592" name="Immagine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6120130" cy="2296160"/>
                    </a:xfrm>
                    <a:prstGeom prst="rect">
                      <a:avLst/>
                    </a:prstGeom>
                  </pic:spPr>
                </pic:pic>
              </a:graphicData>
            </a:graphic>
          </wp:inline>
        </w:drawing>
      </w:r>
    </w:p>
    <w:p w:rsidR="005B2BA6" w:rsidRDefault="005B2BA6" w:rsidP="005B2BA6">
      <w:pPr>
        <w:pStyle w:val="Didascalia"/>
      </w:pPr>
      <w:bookmarkStart w:id="42" w:name="_Toc374788167"/>
      <w:r>
        <w:t xml:space="preserve">Figura </w:t>
      </w:r>
      <w:r w:rsidR="00A17F30">
        <w:fldChar w:fldCharType="begin"/>
      </w:r>
      <w:r w:rsidR="00A17F30">
        <w:instrText xml:space="preserve"> SEQ Figura \* ARABIC </w:instrText>
      </w:r>
      <w:r w:rsidR="00A17F30">
        <w:fldChar w:fldCharType="separate"/>
      </w:r>
      <w:r w:rsidR="006C1543">
        <w:rPr>
          <w:noProof/>
        </w:rPr>
        <w:t>7</w:t>
      </w:r>
      <w:r w:rsidR="00A17F30">
        <w:rPr>
          <w:noProof/>
        </w:rPr>
        <w:fldChar w:fldCharType="end"/>
      </w:r>
      <w:r>
        <w:t>: Terza parte del foglio di calcolo</w:t>
      </w:r>
      <w:bookmarkEnd w:id="42"/>
    </w:p>
    <w:p w:rsidR="005B2BA6" w:rsidRDefault="005B2BA6" w:rsidP="005B2BA6">
      <w:r>
        <w:lastRenderedPageBreak/>
        <w:t>La quarta parte è relativa all’input delle tipologie di resistenze localizzate. Questa sezione del foglio è utilizzata in fase di preparazione del calcolo, in fase di input.</w:t>
      </w:r>
    </w:p>
    <w:p w:rsidR="005B2BA6" w:rsidRDefault="005B2BA6" w:rsidP="005B2BA6">
      <w:pPr>
        <w:pStyle w:val="Didascalia"/>
      </w:pPr>
      <w:r>
        <w:rPr>
          <w:noProof/>
        </w:rPr>
        <w:drawing>
          <wp:inline distT="0" distB="0" distL="0" distR="0" wp14:anchorId="12E27AF0" wp14:editId="159309DB">
            <wp:extent cx="6120130" cy="1319530"/>
            <wp:effectExtent l="0" t="0" r="0" b="0"/>
            <wp:docPr id="31" name="Immagin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6120130" cy="1319530"/>
                    </a:xfrm>
                    <a:prstGeom prst="rect">
                      <a:avLst/>
                    </a:prstGeom>
                  </pic:spPr>
                </pic:pic>
              </a:graphicData>
            </a:graphic>
          </wp:inline>
        </w:drawing>
      </w:r>
    </w:p>
    <w:p w:rsidR="005B2BA6" w:rsidRDefault="005B2BA6" w:rsidP="005B2BA6">
      <w:pPr>
        <w:pStyle w:val="Didascalia"/>
      </w:pPr>
      <w:bookmarkStart w:id="43" w:name="_Toc374788168"/>
      <w:r>
        <w:t xml:space="preserve">Figura </w:t>
      </w:r>
      <w:r w:rsidR="00A17F30">
        <w:fldChar w:fldCharType="begin"/>
      </w:r>
      <w:r w:rsidR="00A17F30">
        <w:instrText xml:space="preserve"> SEQ Figura \* ARABIC </w:instrText>
      </w:r>
      <w:r w:rsidR="00A17F30">
        <w:fldChar w:fldCharType="separate"/>
      </w:r>
      <w:r w:rsidR="006C1543">
        <w:rPr>
          <w:noProof/>
        </w:rPr>
        <w:t>8</w:t>
      </w:r>
      <w:r w:rsidR="00A17F30">
        <w:rPr>
          <w:noProof/>
        </w:rPr>
        <w:fldChar w:fldCharType="end"/>
      </w:r>
      <w:r>
        <w:t>: Quarta parte del foglio di calcolo</w:t>
      </w:r>
      <w:bookmarkEnd w:id="43"/>
    </w:p>
    <w:p w:rsidR="005B2BA6" w:rsidRDefault="00A95A63" w:rsidP="005B2BA6">
      <w:r>
        <w:t>Le fasi operative sono conseguenti al metodo a perdita specifica di pressione costante, prima esposto, e precisamente:</w:t>
      </w:r>
    </w:p>
    <w:p w:rsidR="00A95A63" w:rsidRDefault="00A95A63" w:rsidP="00A6524A">
      <w:pPr>
        <w:pStyle w:val="Titolo4"/>
      </w:pPr>
      <w:bookmarkStart w:id="44" w:name="_Toc374788101"/>
      <w:r>
        <w:t>Fase di Input dei dati</w:t>
      </w:r>
      <w:bookmarkEnd w:id="44"/>
    </w:p>
    <w:p w:rsidR="00A95A63" w:rsidRDefault="00523AEC" w:rsidP="00A95A63">
      <w:r>
        <w:t>In questa fase occorre fornire al programma, organizzati per colonna, i seguenti dati:</w:t>
      </w:r>
    </w:p>
    <w:p w:rsidR="00523AEC" w:rsidRPr="00523AEC" w:rsidRDefault="00523AEC" w:rsidP="00523AEC">
      <w:pPr>
        <w:pStyle w:val="Elencoindentatopuntato"/>
      </w:pPr>
      <w:r>
        <w:t>Nome del ramo:</w:t>
      </w:r>
      <w:r>
        <w:rPr>
          <w:i w:val="0"/>
        </w:rPr>
        <w:tab/>
        <w:t>partendo da uno schema di layout della rete, nella quale si numerano i nodi e i rami, si digitano i rami indicando il nodo di sinistra e quello di destra separati da un trattino. Ad esempio, P-A o anche C1-R4, ..;</w:t>
      </w:r>
    </w:p>
    <w:p w:rsidR="00523AEC" w:rsidRPr="00523AEC" w:rsidRDefault="00523AEC" w:rsidP="00523AEC">
      <w:pPr>
        <w:pStyle w:val="Elencoindentatopuntato"/>
      </w:pPr>
      <w:r>
        <w:t>Nome del locale:</w:t>
      </w:r>
      <w:r>
        <w:rPr>
          <w:i w:val="0"/>
        </w:rPr>
        <w:tab/>
        <w:t xml:space="preserve">è una stringa mnemonica che consente di individuare facilmente il ramo nel layout o nel </w:t>
      </w:r>
      <w:r w:rsidR="00117A4E">
        <w:rPr>
          <w:i w:val="0"/>
        </w:rPr>
        <w:t>disegno</w:t>
      </w:r>
      <w:r>
        <w:rPr>
          <w:i w:val="0"/>
        </w:rPr>
        <w:t xml:space="preserve"> in pianta. Non è obbligatorio. Il programma non utilizza questo dato in alcuna fase di calcolo;</w:t>
      </w:r>
    </w:p>
    <w:p w:rsidR="00523AEC" w:rsidRPr="00B82560" w:rsidRDefault="00523AEC" w:rsidP="00523AEC">
      <w:pPr>
        <w:pStyle w:val="Elencoindentatopuntato"/>
      </w:pPr>
      <w:r>
        <w:t>Lunghezza:</w:t>
      </w:r>
      <w:r>
        <w:rPr>
          <w:i w:val="0"/>
        </w:rPr>
        <w:tab/>
      </w:r>
      <w:r>
        <w:rPr>
          <w:i w:val="0"/>
        </w:rPr>
        <w:tab/>
      </w:r>
      <w:r w:rsidR="00B82560">
        <w:rPr>
          <w:i w:val="0"/>
        </w:rPr>
        <w:t>è la lunghezza del ramo considerato, in (m). Per i casi di rami di andata paralleli e di pari lunghezza dei rami di ritorno (ad esempio negli impianti a collettore complanari) si può indicare il ramo una sola volta e digitare la lunghezza totale di andata e ritorno;</w:t>
      </w:r>
    </w:p>
    <w:p w:rsidR="00B82560" w:rsidRPr="00021B1D" w:rsidRDefault="00021B1D" w:rsidP="00523AEC">
      <w:pPr>
        <w:pStyle w:val="Elencoindentatopuntato"/>
      </w:pPr>
      <w:r>
        <w:t>Tipo tubazioni:</w:t>
      </w:r>
      <w:r>
        <w:rPr>
          <w:i w:val="0"/>
        </w:rPr>
        <w:tab/>
        <w:t xml:space="preserve">è il tipo di tubazione che si intende utilizzare. Può essere in </w:t>
      </w:r>
      <w:r w:rsidRPr="00021B1D">
        <w:rPr>
          <w:b/>
        </w:rPr>
        <w:t>Acciaio</w:t>
      </w:r>
      <w:r>
        <w:rPr>
          <w:i w:val="0"/>
        </w:rPr>
        <w:t xml:space="preserve">, tubo </w:t>
      </w:r>
      <w:r w:rsidRPr="00021B1D">
        <w:rPr>
          <w:b/>
        </w:rPr>
        <w:t>Gas</w:t>
      </w:r>
      <w:r>
        <w:rPr>
          <w:i w:val="0"/>
        </w:rPr>
        <w:t xml:space="preserve">, </w:t>
      </w:r>
      <w:r w:rsidRPr="00021B1D">
        <w:rPr>
          <w:b/>
        </w:rPr>
        <w:t>Rame</w:t>
      </w:r>
      <w:r>
        <w:rPr>
          <w:i w:val="0"/>
        </w:rPr>
        <w:t xml:space="preserve"> o </w:t>
      </w:r>
      <w:r w:rsidRPr="00021B1D">
        <w:rPr>
          <w:b/>
        </w:rPr>
        <w:t>Polietilene</w:t>
      </w:r>
      <w:r>
        <w:rPr>
          <w:i w:val="0"/>
        </w:rPr>
        <w:t>. L’Utente può digitare questi nomi o selezionarli con un menù a tendina attivabile ponendo il cursore nell’angolo superiore destro della cella, come mostrato nella seguente figura;</w:t>
      </w:r>
    </w:p>
    <w:p w:rsidR="00021B1D" w:rsidRDefault="00021B1D" w:rsidP="00021B1D">
      <w:pPr>
        <w:pStyle w:val="Didascalia"/>
      </w:pPr>
      <w:r>
        <w:rPr>
          <w:noProof/>
        </w:rPr>
        <w:drawing>
          <wp:inline distT="0" distB="0" distL="0" distR="0" wp14:anchorId="44EDC0AB" wp14:editId="70053D1B">
            <wp:extent cx="2980952" cy="1533333"/>
            <wp:effectExtent l="0" t="0" r="0" b="0"/>
            <wp:docPr id="32" name="Immagin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2980952" cy="1533333"/>
                    </a:xfrm>
                    <a:prstGeom prst="rect">
                      <a:avLst/>
                    </a:prstGeom>
                  </pic:spPr>
                </pic:pic>
              </a:graphicData>
            </a:graphic>
          </wp:inline>
        </w:drawing>
      </w:r>
    </w:p>
    <w:p w:rsidR="00021B1D" w:rsidRDefault="00021B1D" w:rsidP="00021B1D">
      <w:pPr>
        <w:pStyle w:val="Didascalia"/>
      </w:pPr>
      <w:bookmarkStart w:id="45" w:name="_Ref350090207"/>
      <w:bookmarkStart w:id="46" w:name="_Toc374788169"/>
      <w:r>
        <w:t xml:space="preserve">Figura </w:t>
      </w:r>
      <w:r w:rsidR="00A17F30">
        <w:fldChar w:fldCharType="begin"/>
      </w:r>
      <w:r w:rsidR="00A17F30">
        <w:instrText xml:space="preserve"> SEQ Figura \* ARABIC </w:instrText>
      </w:r>
      <w:r w:rsidR="00A17F30">
        <w:fldChar w:fldCharType="separate"/>
      </w:r>
      <w:r w:rsidR="006C1543">
        <w:rPr>
          <w:noProof/>
        </w:rPr>
        <w:t>9</w:t>
      </w:r>
      <w:r w:rsidR="00A17F30">
        <w:rPr>
          <w:noProof/>
        </w:rPr>
        <w:fldChar w:fldCharType="end"/>
      </w:r>
      <w:bookmarkEnd w:id="45"/>
      <w:r>
        <w:t>: Selezion</w:t>
      </w:r>
      <w:r w:rsidR="003B61EA">
        <w:t>e del tipo di tubazione con menu</w:t>
      </w:r>
      <w:r>
        <w:t xml:space="preserve"> a tendina</w:t>
      </w:r>
      <w:bookmarkEnd w:id="46"/>
    </w:p>
    <w:p w:rsidR="00021B1D" w:rsidRPr="004520F2" w:rsidRDefault="00021B1D" w:rsidP="00021B1D">
      <w:pPr>
        <w:pStyle w:val="Elencoindentatopuntato"/>
      </w:pPr>
      <w:r>
        <w:t>Carico termico:</w:t>
      </w:r>
      <w:r>
        <w:rPr>
          <w:i w:val="0"/>
        </w:rPr>
        <w:tab/>
      </w:r>
      <w:r w:rsidR="004520F2">
        <w:rPr>
          <w:i w:val="0"/>
        </w:rPr>
        <w:t>è il carico termico dei soli rami terminali (kW). Non digitare il carico nei rami principali. In pratica si ha la situazione indicata in figura seguente.</w:t>
      </w:r>
    </w:p>
    <w:p w:rsidR="004520F2" w:rsidRDefault="003B61EA" w:rsidP="004520F2">
      <w:pPr>
        <w:pStyle w:val="Didascalia"/>
      </w:pPr>
      <w:r>
        <w:rPr>
          <w:noProof/>
        </w:rPr>
        <w:lastRenderedPageBreak/>
        <w:drawing>
          <wp:inline distT="0" distB="0" distL="0" distR="0" wp14:anchorId="36A9CB1D" wp14:editId="6ADF74C9">
            <wp:extent cx="3038095" cy="2780952"/>
            <wp:effectExtent l="0" t="0" r="0" b="635"/>
            <wp:docPr id="593" name="Immagine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3038095" cy="2780952"/>
                    </a:xfrm>
                    <a:prstGeom prst="rect">
                      <a:avLst/>
                    </a:prstGeom>
                  </pic:spPr>
                </pic:pic>
              </a:graphicData>
            </a:graphic>
          </wp:inline>
        </w:drawing>
      </w:r>
    </w:p>
    <w:p w:rsidR="004520F2" w:rsidRDefault="004520F2" w:rsidP="004520F2">
      <w:pPr>
        <w:pStyle w:val="Didascalia"/>
      </w:pPr>
      <w:bookmarkStart w:id="47" w:name="_Toc374788170"/>
      <w:r>
        <w:t xml:space="preserve">Figura </w:t>
      </w:r>
      <w:r w:rsidR="00A17F30">
        <w:fldChar w:fldCharType="begin"/>
      </w:r>
      <w:r w:rsidR="00A17F30">
        <w:instrText xml:space="preserve"> SEQ Figura \* ARABIC </w:instrText>
      </w:r>
      <w:r w:rsidR="00A17F30">
        <w:fldChar w:fldCharType="separate"/>
      </w:r>
      <w:r w:rsidR="006C1543">
        <w:rPr>
          <w:noProof/>
        </w:rPr>
        <w:t>10</w:t>
      </w:r>
      <w:r w:rsidR="00A17F30">
        <w:rPr>
          <w:noProof/>
        </w:rPr>
        <w:fldChar w:fldCharType="end"/>
      </w:r>
      <w:r>
        <w:t xml:space="preserve">: </w:t>
      </w:r>
      <w:r w:rsidR="00716851">
        <w:t>I</w:t>
      </w:r>
      <w:r>
        <w:t>nput dei carichi termici dei soli terminali</w:t>
      </w:r>
      <w:bookmarkEnd w:id="47"/>
    </w:p>
    <w:p w:rsidR="004520F2" w:rsidRDefault="004520F2" w:rsidP="00645558">
      <w:pPr>
        <w:pStyle w:val="Rientrato"/>
        <w:spacing w:after="120"/>
        <w:ind w:left="992"/>
      </w:pPr>
      <w:r>
        <w:t>Il programma calcola automaticamente il carico equivalente nei rampi principali una volta avviata la fase di calcolo. Esso ricostruisce i circuiti partendo dai rami terminali fino ad arrivare alla pompa di circolazione. Quindi somma le portate di tutti i rami terminali che confluiscono sullo stesso rame principale</w:t>
      </w:r>
      <w:r w:rsidR="00AB1CBF">
        <w:t xml:space="preserve"> (vedasi </w:t>
      </w:r>
      <w:r w:rsidR="00AB1CBF">
        <w:fldChar w:fldCharType="begin"/>
      </w:r>
      <w:r w:rsidR="00AB1CBF">
        <w:instrText xml:space="preserve"> REF _Ref350090207 \h </w:instrText>
      </w:r>
      <w:r w:rsidR="00AB1CBF">
        <w:fldChar w:fldCharType="separate"/>
      </w:r>
      <w:r w:rsidR="006C1543">
        <w:t xml:space="preserve">Figura </w:t>
      </w:r>
      <w:r w:rsidR="006C1543">
        <w:rPr>
          <w:noProof/>
        </w:rPr>
        <w:t>9</w:t>
      </w:r>
      <w:r w:rsidR="00AB1CBF">
        <w:fldChar w:fldCharType="end"/>
      </w:r>
      <w:r w:rsidR="00AB1CBF">
        <w:t xml:space="preserve"> per un insieme completo di dati)</w:t>
      </w:r>
      <w:r>
        <w:t>.</w:t>
      </w:r>
    </w:p>
    <w:p w:rsidR="00575E8B" w:rsidRDefault="00575E8B" w:rsidP="00575E8B">
      <w:pPr>
        <w:keepNext/>
        <w:jc w:val="center"/>
      </w:pPr>
      <w:r w:rsidRPr="001023BC">
        <w:rPr>
          <w:noProof/>
        </w:rPr>
        <w:drawing>
          <wp:inline distT="0" distB="0" distL="0" distR="0" wp14:anchorId="73D6B5EB" wp14:editId="0F0DF009">
            <wp:extent cx="5370173" cy="2958860"/>
            <wp:effectExtent l="0" t="0" r="0" b="0"/>
            <wp:docPr id="35" name="Immagin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16"/>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388804" cy="2969125"/>
                    </a:xfrm>
                    <a:prstGeom prst="rect">
                      <a:avLst/>
                    </a:prstGeom>
                    <a:noFill/>
                    <a:ln>
                      <a:noFill/>
                    </a:ln>
                  </pic:spPr>
                </pic:pic>
              </a:graphicData>
            </a:graphic>
          </wp:inline>
        </w:drawing>
      </w:r>
    </w:p>
    <w:p w:rsidR="00575E8B" w:rsidRDefault="00575E8B" w:rsidP="00716851">
      <w:pPr>
        <w:pStyle w:val="Didascalia"/>
      </w:pPr>
      <w:bookmarkStart w:id="48" w:name="_Ref116992666"/>
      <w:bookmarkStart w:id="49" w:name="_Toc99341537"/>
      <w:bookmarkStart w:id="50" w:name="_Toc374788171"/>
      <w:r>
        <w:t xml:space="preserve">Figura </w:t>
      </w:r>
      <w:r w:rsidR="00A17F30">
        <w:fldChar w:fldCharType="begin"/>
      </w:r>
      <w:r w:rsidR="00A17F30">
        <w:instrText xml:space="preserve"> SEQ Figura \* ARABIC </w:instrText>
      </w:r>
      <w:r w:rsidR="00A17F30">
        <w:fldChar w:fldCharType="separate"/>
      </w:r>
      <w:r w:rsidR="006C1543">
        <w:rPr>
          <w:noProof/>
        </w:rPr>
        <w:t>11</w:t>
      </w:r>
      <w:r w:rsidR="00A17F30">
        <w:rPr>
          <w:noProof/>
        </w:rPr>
        <w:fldChar w:fldCharType="end"/>
      </w:r>
      <w:bookmarkEnd w:id="48"/>
      <w:r w:rsidRPr="001023BC">
        <w:t>: Esempio di nomenclatura di una rete</w:t>
      </w:r>
      <w:r>
        <w:t xml:space="preserve"> qualsiasi.</w:t>
      </w:r>
      <w:bookmarkEnd w:id="49"/>
      <w:bookmarkEnd w:id="50"/>
    </w:p>
    <w:p w:rsidR="00575E8B" w:rsidRDefault="00575E8B" w:rsidP="00575E8B">
      <w:pPr>
        <w:pStyle w:val="Rientrato"/>
        <w:spacing w:after="120"/>
        <w:ind w:left="992"/>
      </w:pPr>
      <w:r>
        <w:t>L’algoritmo seguito per il calcolo dei carichi termici dei rami principali è illustrato nel grafo di flusso seguente.</w:t>
      </w:r>
    </w:p>
    <w:p w:rsidR="00575E8B" w:rsidRPr="008E63EF" w:rsidRDefault="00A17F30" w:rsidP="00575E8B">
      <w:pPr>
        <w:keepNext/>
        <w:jc w:val="center"/>
        <w:rPr>
          <w:sz w:val="16"/>
          <w:szCs w:val="16"/>
        </w:rPr>
      </w:pPr>
      <w:r>
        <w:rPr>
          <w:noProof/>
          <w:sz w:val="16"/>
          <w:szCs w:val="16"/>
        </w:rPr>
        <w:lastRenderedPageBreak/>
        <w:pict>
          <v:shapetype id="_x0000_t202" coordsize="21600,21600" o:spt="202" path="m,l,21600r21600,l21600,xe">
            <v:stroke joinstyle="miter"/>
            <v:path gradientshapeok="t" o:connecttype="rect"/>
          </v:shapetype>
          <v:shape id="_x0000_s1127" type="#_x0000_t202" style="position:absolute;left:0;text-align:left;margin-left:205.7pt;margin-top:459pt;width:74.8pt;height:18pt;z-index:251676672" stroked="f">
            <v:textbox style="mso-next-textbox:#_x0000_s1127">
              <w:txbxContent>
                <w:p w:rsidR="006C5414" w:rsidRPr="00A12036" w:rsidRDefault="006C5414" w:rsidP="00575E8B">
                  <w:pPr>
                    <w:rPr>
                      <w:sz w:val="16"/>
                      <w:szCs w:val="16"/>
                    </w:rPr>
                  </w:pPr>
                  <w:r w:rsidRPr="00A12036">
                    <w:rPr>
                      <w:sz w:val="16"/>
                      <w:szCs w:val="16"/>
                    </w:rPr>
                    <w:t>Cella successiva</w:t>
                  </w:r>
                </w:p>
              </w:txbxContent>
            </v:textbox>
          </v:shape>
        </w:pict>
      </w:r>
      <w:r>
        <w:rPr>
          <w:sz w:val="16"/>
          <w:szCs w:val="16"/>
        </w:rPr>
      </w:r>
      <w:r>
        <w:rPr>
          <w:sz w:val="16"/>
          <w:szCs w:val="16"/>
        </w:rPr>
        <w:pict>
          <v:group id="_x0000_s1091" editas="canvas" style="width:393.15pt;height:490pt;mso-position-horizontal-relative:char;mso-position-vertical-relative:line" coordorigin="1994,592" coordsize="7470,9407">
            <o:lock v:ext="edit" aspectratio="t"/>
            <v:shape id="_x0000_s1092" type="#_x0000_t75" style="position:absolute;left:1994;top:592;width:7470;height:9407" o:preferrelative="f">
              <v:fill o:detectmouseclick="t"/>
              <v:path o:extrusionok="t" o:connecttype="none"/>
              <o:lock v:ext="edit" text="t"/>
            </v:shape>
            <v:shapetype id="_x0000_t109" coordsize="21600,21600" o:spt="109" path="m,l,21600r21600,l21600,xe">
              <v:stroke joinstyle="miter"/>
              <v:path gradientshapeok="t" o:connecttype="rect"/>
            </v:shapetype>
            <v:shape id="_x0000_s1093" type="#_x0000_t109" style="position:absolute;left:2637;top:592;width:6218;height:346">
              <v:textbox style="mso-next-textbox:#_x0000_s1093">
                <w:txbxContent>
                  <w:p w:rsidR="006C5414" w:rsidRPr="008E63EF" w:rsidRDefault="006C5414" w:rsidP="00575E8B">
                    <w:pPr>
                      <w:jc w:val="center"/>
                      <w:rPr>
                        <w:sz w:val="16"/>
                        <w:szCs w:val="16"/>
                      </w:rPr>
                    </w:pPr>
                    <w:r w:rsidRPr="008E63EF">
                      <w:rPr>
                        <w:sz w:val="16"/>
                        <w:szCs w:val="16"/>
                      </w:rPr>
                      <w:t>Selezionare la prima cella del range desiderato</w:t>
                    </w:r>
                  </w:p>
                </w:txbxContent>
              </v:textbox>
            </v:shape>
            <v:shape id="_x0000_s1094" type="#_x0000_t109" style="position:absolute;left:2637;top:1110;width:6218;height:346">
              <v:textbox style="mso-next-textbox:#_x0000_s1094">
                <w:txbxContent>
                  <w:p w:rsidR="006C5414" w:rsidRPr="008E63EF" w:rsidRDefault="006C5414" w:rsidP="00575E8B">
                    <w:pPr>
                      <w:jc w:val="center"/>
                      <w:rPr>
                        <w:sz w:val="16"/>
                        <w:szCs w:val="16"/>
                      </w:rPr>
                    </w:pPr>
                    <w:r w:rsidRPr="008E63EF">
                      <w:rPr>
                        <w:sz w:val="16"/>
                        <w:szCs w:val="16"/>
                      </w:rPr>
                      <w:t>Restituisci il numero del carattere “-“all’interno della stringa e associalo alla variabile tratto</w:t>
                    </w:r>
                  </w:p>
                </w:txbxContent>
              </v:textbox>
            </v:shape>
            <v:shapetype id="_x0000_t32" coordsize="21600,21600" o:spt="32" o:oned="t" path="m,l21600,21600e" filled="f">
              <v:path arrowok="t" fillok="f" o:connecttype="none"/>
              <o:lock v:ext="edit" shapetype="t"/>
            </v:shapetype>
            <v:shape id="_x0000_s1095" type="#_x0000_t32" style="position:absolute;left:5747;top:938;width:1;height:172" o:connectortype="straight">
              <v:stroke endarrow="block"/>
            </v:shape>
            <v:shape id="_x0000_s1096" type="#_x0000_t109" style="position:absolute;left:2637;top:1629;width:6218;height:345">
              <v:textbox style="mso-next-textbox:#_x0000_s1096">
                <w:txbxContent>
                  <w:p w:rsidR="006C5414" w:rsidRPr="008E63EF" w:rsidRDefault="006C5414" w:rsidP="00575E8B">
                    <w:pPr>
                      <w:jc w:val="center"/>
                      <w:rPr>
                        <w:sz w:val="16"/>
                        <w:szCs w:val="16"/>
                      </w:rPr>
                    </w:pPr>
                    <w:r w:rsidRPr="008E63EF">
                      <w:rPr>
                        <w:sz w:val="16"/>
                        <w:szCs w:val="16"/>
                      </w:rPr>
                      <w:t>Restituisci il numero totale dei caratteri della stringa e associalo alla variabile fine</w:t>
                    </w:r>
                  </w:p>
                </w:txbxContent>
              </v:textbox>
            </v:shape>
            <v:shape id="_x0000_s1097" type="#_x0000_t32" style="position:absolute;left:5747;top:1456;width:1;height:173" o:connectortype="straight">
              <v:stroke endarrow="block"/>
            </v:shape>
            <v:shape id="_x0000_s1098" type="#_x0000_t109" style="position:absolute;left:2637;top:2147;width:6218;height:346">
              <v:textbox style="mso-next-textbox:#_x0000_s1098">
                <w:txbxContent>
                  <w:p w:rsidR="006C5414" w:rsidRPr="00A12036" w:rsidRDefault="006C5414" w:rsidP="00575E8B">
                    <w:pPr>
                      <w:jc w:val="center"/>
                      <w:rPr>
                        <w:sz w:val="16"/>
                        <w:szCs w:val="16"/>
                      </w:rPr>
                    </w:pPr>
                    <w:r w:rsidRPr="00A12036">
                      <w:rPr>
                        <w:sz w:val="16"/>
                        <w:szCs w:val="16"/>
                      </w:rPr>
                      <w:t>Estrai i caratteri nella stringa a partire da 1 fino a (tratto-1), e associali alla variabile tratto_sx</w:t>
                    </w:r>
                  </w:p>
                </w:txbxContent>
              </v:textbox>
            </v:shape>
            <v:shape id="_x0000_s1099" type="#_x0000_t109" style="position:absolute;left:2637;top:2666;width:6218;height:345">
              <v:textbox style="mso-next-textbox:#_x0000_s1099">
                <w:txbxContent>
                  <w:p w:rsidR="006C5414" w:rsidRPr="00A12036" w:rsidRDefault="006C5414" w:rsidP="00575E8B">
                    <w:pPr>
                      <w:rPr>
                        <w:sz w:val="16"/>
                        <w:szCs w:val="16"/>
                      </w:rPr>
                    </w:pPr>
                    <w:r w:rsidRPr="00A12036">
                      <w:rPr>
                        <w:sz w:val="16"/>
                        <w:szCs w:val="16"/>
                      </w:rPr>
                      <w:t>Estrai i caratteri nella stringa a partire da (tratto+1) fino a fine, e associali alla variabile tratto_dx</w:t>
                    </w:r>
                  </w:p>
                </w:txbxContent>
              </v:textbox>
            </v:shape>
            <v:shape id="_x0000_s1100" type="#_x0000_t32" style="position:absolute;left:5747;top:1974;width:1;height:173" o:connectortype="straight">
              <v:stroke endarrow="block"/>
            </v:shape>
            <v:shape id="_x0000_s1101" type="#_x0000_t32" style="position:absolute;left:5747;top:2493;width:1;height:173" o:connectortype="straight">
              <v:stroke endarrow="block"/>
            </v:shape>
            <v:shape id="_x0000_s1102" type="#_x0000_t109" style="position:absolute;left:2637;top:4048;width:6218;height:346">
              <v:textbox style="mso-next-textbox:#_x0000_s1102">
                <w:txbxContent>
                  <w:p w:rsidR="006C5414" w:rsidRPr="00A12036" w:rsidRDefault="006C5414" w:rsidP="00575E8B">
                    <w:pPr>
                      <w:jc w:val="center"/>
                      <w:rPr>
                        <w:sz w:val="16"/>
                        <w:szCs w:val="16"/>
                      </w:rPr>
                    </w:pPr>
                    <w:r w:rsidRPr="00A12036">
                      <w:rPr>
                        <w:sz w:val="16"/>
                        <w:szCs w:val="16"/>
                      </w:rPr>
                      <w:t xml:space="preserve">Seleziona la prima cella del range </w:t>
                    </w:r>
                  </w:p>
                </w:txbxContent>
              </v:textbox>
            </v:shape>
            <v:shape id="_x0000_s1103" type="#_x0000_t109" style="position:absolute;left:2637;top:4566;width:6218;height:346">
              <v:textbox style="mso-next-textbox:#_x0000_s1103">
                <w:txbxContent>
                  <w:p w:rsidR="006C5414" w:rsidRPr="00A12036" w:rsidRDefault="006C5414" w:rsidP="00575E8B">
                    <w:pPr>
                      <w:jc w:val="center"/>
                      <w:rPr>
                        <w:sz w:val="16"/>
                        <w:szCs w:val="16"/>
                      </w:rPr>
                    </w:pPr>
                    <w:r w:rsidRPr="00A12036">
                      <w:rPr>
                        <w:sz w:val="16"/>
                        <w:szCs w:val="16"/>
                      </w:rPr>
                      <w:t>Restituisci il numero del carattere “-“all’interno della stringa e associalo alla variabile tratto_1</w:t>
                    </w:r>
                  </w:p>
                </w:txbxContent>
              </v:textbox>
            </v:shape>
            <v:shape id="_x0000_s1104" type="#_x0000_t109" style="position:absolute;left:2637;top:5085;width:6218;height:346">
              <v:textbox style="mso-next-textbox:#_x0000_s1104">
                <w:txbxContent>
                  <w:p w:rsidR="006C5414" w:rsidRPr="00A12036" w:rsidRDefault="006C5414" w:rsidP="00575E8B">
                    <w:pPr>
                      <w:jc w:val="center"/>
                      <w:rPr>
                        <w:sz w:val="16"/>
                        <w:szCs w:val="16"/>
                      </w:rPr>
                    </w:pPr>
                    <w:r w:rsidRPr="00A12036">
                      <w:rPr>
                        <w:sz w:val="16"/>
                        <w:szCs w:val="16"/>
                      </w:rPr>
                      <w:t>Restituisci il numero totale dei caratteri della stringa e associalo alla variabile fine_1</w:t>
                    </w:r>
                  </w:p>
                </w:txbxContent>
              </v:textbox>
            </v:shape>
            <v:shape id="_x0000_s1105" type="#_x0000_t109" style="position:absolute;left:2637;top:5603;width:6218;height:346">
              <v:textbox style="mso-next-textbox:#_x0000_s1105">
                <w:txbxContent>
                  <w:p w:rsidR="006C5414" w:rsidRPr="00A12036" w:rsidRDefault="006C5414" w:rsidP="00575E8B">
                    <w:pPr>
                      <w:jc w:val="center"/>
                      <w:rPr>
                        <w:sz w:val="16"/>
                        <w:szCs w:val="16"/>
                      </w:rPr>
                    </w:pPr>
                    <w:r w:rsidRPr="00A12036">
                      <w:rPr>
                        <w:sz w:val="16"/>
                        <w:szCs w:val="16"/>
                      </w:rPr>
                      <w:t>Estrai i caratteri nella stringa a partire da 1 fino a (tratto-1), e associali alla variabile tratto_sx1</w:t>
                    </w:r>
                  </w:p>
                </w:txbxContent>
              </v:textbox>
            </v:shape>
            <v:shape id="_x0000_s1106" type="#_x0000_t32" style="position:absolute;left:5747;top:4394;width:1;height:172" o:connectortype="straight">
              <v:stroke endarrow="block"/>
            </v:shape>
            <v:shape id="_x0000_s1107" type="#_x0000_t32" style="position:absolute;left:5747;top:4912;width:1;height:173" o:connectortype="straight">
              <v:stroke endarrow="block"/>
            </v:shape>
            <v:shape id="_x0000_s1108" type="#_x0000_t32" style="position:absolute;left:5747;top:5431;width:1;height:172" o:connectortype="straight">
              <v:stroke endarrow="block"/>
            </v:shape>
            <v:shape id="_x0000_s1109" type="#_x0000_t109" style="position:absolute;left:2637;top:6122;width:6218;height:345">
              <v:textbox style="mso-next-textbox:#_x0000_s1109">
                <w:txbxContent>
                  <w:p w:rsidR="006C5414" w:rsidRPr="00A12036" w:rsidRDefault="006C5414" w:rsidP="00575E8B">
                    <w:pPr>
                      <w:jc w:val="center"/>
                      <w:rPr>
                        <w:sz w:val="16"/>
                        <w:szCs w:val="16"/>
                      </w:rPr>
                    </w:pPr>
                    <w:r w:rsidRPr="00A12036">
                      <w:rPr>
                        <w:sz w:val="16"/>
                        <w:szCs w:val="16"/>
                      </w:rPr>
                      <w:t>Estrai i caratteri nella stringa a partire da (tratto_1) a (fine) e associali alla variabile tratato_dx1</w:t>
                    </w:r>
                  </w:p>
                </w:txbxContent>
              </v:textbox>
            </v:shape>
            <v:shape id="_x0000_s1110" type="#_x0000_t32" style="position:absolute;left:5747;top:5949;width:1;height:173" o:connectortype="straight">
              <v:stroke endarrow="block"/>
            </v:shape>
            <v:shapetype id="_x0000_t110" coordsize="21600,21600" o:spt="110" path="m10800,l,10800,10800,21600,21600,10800xe">
              <v:stroke joinstyle="miter"/>
              <v:path gradientshapeok="t" o:connecttype="rect" textboxrect="5400,5400,16200,16200"/>
            </v:shapetype>
            <v:shape id="_x0000_s1111" type="#_x0000_t110" style="position:absolute;left:4058;top:6640;width:3376;height:691">
              <v:textbox style="mso-next-textbox:#_x0000_s1111">
                <w:txbxContent>
                  <w:p w:rsidR="006C5414" w:rsidRPr="00A12036" w:rsidRDefault="006C5414" w:rsidP="00575E8B">
                    <w:pPr>
                      <w:rPr>
                        <w:sz w:val="16"/>
                        <w:szCs w:val="16"/>
                      </w:rPr>
                    </w:pPr>
                    <w:r w:rsidRPr="00A12036">
                      <w:rPr>
                        <w:sz w:val="16"/>
                        <w:szCs w:val="16"/>
                      </w:rPr>
                      <w:t xml:space="preserve">tratto_dx1=tratto_sx </w:t>
                    </w:r>
                  </w:p>
                </w:txbxContent>
              </v:textbox>
            </v:shape>
            <v:shape id="_x0000_s1112" type="#_x0000_t32" style="position:absolute;left:5747;top:6467;width:1;height:173" o:connectortype="straight">
              <v:stroke endarrow="block"/>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_x0000_s1113" type="#_x0000_t34" style="position:absolute;left:7434;top:4739;width:1421;height:2247;flip:y" o:connectortype="elbow" adj="26783,74682,-115956" strokeweight="1.5pt">
              <v:stroke endarrow="block"/>
            </v:shape>
            <v:shape id="_x0000_s1114" type="#_x0000_t202" style="position:absolute;left:6723;top:7158;width:2487;height:346" stroked="f">
              <v:textbox style="mso-next-textbox:#_x0000_s1114">
                <w:txbxContent>
                  <w:p w:rsidR="006C5414" w:rsidRPr="00A12036" w:rsidRDefault="006C5414" w:rsidP="00575E8B">
                    <w:pPr>
                      <w:rPr>
                        <w:sz w:val="16"/>
                        <w:szCs w:val="16"/>
                      </w:rPr>
                    </w:pPr>
                    <w:r w:rsidRPr="00A12036">
                      <w:rPr>
                        <w:sz w:val="16"/>
                        <w:szCs w:val="16"/>
                      </w:rPr>
                      <w:t>No, passa alla cella successiva</w:t>
                    </w:r>
                  </w:p>
                </w:txbxContent>
              </v:textbox>
            </v:shape>
            <v:shape id="_x0000_s1115" type="#_x0000_t109" style="position:absolute;left:3525;top:7504;width:4442;height:346">
              <v:textbox style="mso-next-textbox:#_x0000_s1115">
                <w:txbxContent>
                  <w:p w:rsidR="006C5414" w:rsidRPr="00A12036" w:rsidRDefault="006C5414" w:rsidP="00575E8B">
                    <w:pPr>
                      <w:jc w:val="center"/>
                      <w:rPr>
                        <w:sz w:val="16"/>
                        <w:szCs w:val="16"/>
                      </w:rPr>
                    </w:pPr>
                    <w:r w:rsidRPr="00A12036">
                      <w:rPr>
                        <w:sz w:val="16"/>
                        <w:szCs w:val="16"/>
                      </w:rPr>
                      <w:t xml:space="preserve">Somma </w:t>
                    </w:r>
                    <w:r w:rsidRPr="00A12036">
                      <w:rPr>
                        <w:i/>
                        <w:sz w:val="16"/>
                        <w:szCs w:val="16"/>
                      </w:rPr>
                      <w:t>“carico”</w:t>
                    </w:r>
                    <w:r w:rsidRPr="00A12036">
                      <w:rPr>
                        <w:sz w:val="16"/>
                        <w:szCs w:val="16"/>
                      </w:rPr>
                      <w:t xml:space="preserve"> nella cella relativa a questo tratto</w:t>
                    </w:r>
                  </w:p>
                </w:txbxContent>
              </v:textbox>
            </v:shape>
            <v:shape id="_x0000_s1116" type="#_x0000_t32" style="position:absolute;left:5747;top:3011;width:1;height:173" o:connectortype="straight">
              <v:stroke endarrow="block"/>
            </v:shape>
            <v:shape id="_x0000_s1117" type="#_x0000_t32" style="position:absolute;left:5747;top:7331;width:1;height:173" o:connectortype="straight">
              <v:stroke endarrow="block"/>
            </v:shape>
            <v:shape id="_x0000_s1118" type="#_x0000_t110" style="position:absolute;left:4058;top:8022;width:3376;height:692">
              <v:textbox style="mso-next-textbox:#_x0000_s1118">
                <w:txbxContent>
                  <w:p w:rsidR="006C5414" w:rsidRPr="00A12036" w:rsidRDefault="006C5414" w:rsidP="00575E8B">
                    <w:pPr>
                      <w:rPr>
                        <w:sz w:val="16"/>
                        <w:szCs w:val="16"/>
                      </w:rPr>
                    </w:pPr>
                    <w:r w:rsidRPr="00A12036">
                      <w:rPr>
                        <w:sz w:val="16"/>
                        <w:szCs w:val="16"/>
                      </w:rPr>
                      <w:t>tratto_dx&lt;&gt;pompa</w:t>
                    </w:r>
                  </w:p>
                </w:txbxContent>
              </v:textbox>
            </v:shape>
            <v:shape id="_x0000_s1119" type="#_x0000_t202" style="position:absolute;left:2282;top:8540;width:2487;height:344" stroked="f">
              <v:textbox style="mso-next-textbox:#_x0000_s1119">
                <w:txbxContent>
                  <w:p w:rsidR="006C5414" w:rsidRPr="00A12036" w:rsidRDefault="006C5414" w:rsidP="00575E8B">
                    <w:pPr>
                      <w:rPr>
                        <w:sz w:val="16"/>
                        <w:szCs w:val="16"/>
                      </w:rPr>
                    </w:pPr>
                    <w:r w:rsidRPr="00A12036">
                      <w:rPr>
                        <w:sz w:val="16"/>
                        <w:szCs w:val="16"/>
                      </w:rPr>
                      <w:t>No, passa alla cella successiva</w:t>
                    </w:r>
                  </w:p>
                </w:txbxContent>
              </v:textbox>
            </v:shape>
            <v:shape id="_x0000_s1120" type="#_x0000_t32" style="position:absolute;left:5747;top:7850;width:1;height:172" o:connectortype="straight">
              <v:stroke endarrow="block"/>
            </v:shape>
            <v:shape id="_x0000_s1121" type="#_x0000_t109" style="position:absolute;left:4058;top:8885;width:3376;height:347">
              <v:textbox style="mso-next-textbox:#_x0000_s1121">
                <w:txbxContent>
                  <w:p w:rsidR="006C5414" w:rsidRPr="00A12036" w:rsidRDefault="006C5414" w:rsidP="00575E8B">
                    <w:pPr>
                      <w:jc w:val="center"/>
                      <w:rPr>
                        <w:sz w:val="16"/>
                        <w:szCs w:val="16"/>
                      </w:rPr>
                    </w:pPr>
                    <w:r w:rsidRPr="00A12036">
                      <w:rPr>
                        <w:sz w:val="16"/>
                        <w:szCs w:val="16"/>
                      </w:rPr>
                      <w:t>tratto_sx=tratto_sx1</w:t>
                    </w:r>
                  </w:p>
                </w:txbxContent>
              </v:textbox>
            </v:shape>
            <v:shape id="_x0000_s1122" type="#_x0000_t32" style="position:absolute;left:5747;top:8714;width:1;height:171" o:connectortype="straight">
              <v:stroke endarrow="block"/>
            </v:shape>
            <v:shapetype id="_x0000_t35" coordsize="21600,21600" o:spt="35" o:oned="t" adj="10800,10800" path="m,l@0,0@0@1,21600@1,21600,21600e" filled="f">
              <v:stroke joinstyle="miter"/>
              <v:formulas>
                <v:f eqn="val #0"/>
                <v:f eqn="val #1"/>
                <v:f eqn="mid #0 width"/>
                <v:f eqn="prod #1 1 2"/>
              </v:formulas>
              <v:path arrowok="t" fillok="f" o:connecttype="none"/>
              <v:handles>
                <v:h position="#0,@3"/>
                <v:h position="@2,#1"/>
              </v:handles>
              <o:lock v:ext="edit" shapetype="t"/>
            </v:shapetype>
            <v:shape id="_x0000_s1123" type="#_x0000_t35" style="position:absolute;left:1945;top:5431;width:4493;height:3110;rotation:90;flip:y" o:connectortype="elbow" adj="-1661,23976,28863" strokeweight="1.5pt">
              <v:stroke endarrow="block"/>
            </v:shape>
            <v:shape id="_x0000_s1124" type="#_x0000_t34" style="position:absolute;left:2637;top:1283;width:1421;height:7085;rotation:180" o:connectortype="elbow" adj="26798,-27901,-64656" strokeweight="1.5pt">
              <v:stroke endarrow="block"/>
            </v:shape>
            <v:shape id="_x0000_s1125" type="#_x0000_t109" style="position:absolute;left:2637;top:3184;width:6218;height:346">
              <v:textbox style="mso-next-textbox:#_x0000_s1125">
                <w:txbxContent>
                  <w:p w:rsidR="006C5414" w:rsidRPr="00A12036" w:rsidRDefault="006C5414" w:rsidP="00575E8B">
                    <w:pPr>
                      <w:jc w:val="center"/>
                      <w:rPr>
                        <w:i/>
                        <w:sz w:val="16"/>
                        <w:szCs w:val="16"/>
                      </w:rPr>
                    </w:pPr>
                    <w:r w:rsidRPr="00A12036">
                      <w:rPr>
                        <w:sz w:val="16"/>
                        <w:szCs w:val="16"/>
                      </w:rPr>
                      <w:t xml:space="preserve">Estrai il valore del carico termico del tratto considerato e associalo a </w:t>
                    </w:r>
                    <w:r w:rsidRPr="00A12036">
                      <w:rPr>
                        <w:i/>
                        <w:sz w:val="16"/>
                        <w:szCs w:val="16"/>
                      </w:rPr>
                      <w:t>“carico”</w:t>
                    </w:r>
                  </w:p>
                </w:txbxContent>
              </v:textbox>
            </v:shape>
            <v:shape id="_x0000_s1126" type="#_x0000_t32" style="position:absolute;left:5747;top:3530;width:1;height:518" o:connectortype="straight">
              <v:stroke endarrow="block"/>
            </v:shape>
            <w10:anchorlock/>
          </v:group>
        </w:pict>
      </w:r>
    </w:p>
    <w:p w:rsidR="00575E8B" w:rsidRDefault="00575E8B" w:rsidP="00716851">
      <w:pPr>
        <w:pStyle w:val="Didascalia"/>
      </w:pPr>
      <w:bookmarkStart w:id="51" w:name="_Ref116993009"/>
      <w:bookmarkStart w:id="52" w:name="_Toc99341545"/>
      <w:bookmarkStart w:id="53" w:name="_Toc374788172"/>
      <w:r>
        <w:t xml:space="preserve">Figura </w:t>
      </w:r>
      <w:r w:rsidR="00A17F30">
        <w:fldChar w:fldCharType="begin"/>
      </w:r>
      <w:r w:rsidR="00A17F30">
        <w:instrText xml:space="preserve"> SEQ Figura \* ARABIC </w:instrText>
      </w:r>
      <w:r w:rsidR="00A17F30">
        <w:fldChar w:fldCharType="separate"/>
      </w:r>
      <w:r w:rsidR="006C1543">
        <w:rPr>
          <w:noProof/>
        </w:rPr>
        <w:t>12</w:t>
      </w:r>
      <w:r w:rsidR="00A17F30">
        <w:rPr>
          <w:noProof/>
        </w:rPr>
        <w:fldChar w:fldCharType="end"/>
      </w:r>
      <w:bookmarkEnd w:id="51"/>
      <w:r>
        <w:t>: Algoritmo del calcolo del carico termico in ogni tratto</w:t>
      </w:r>
      <w:bookmarkEnd w:id="52"/>
      <w:bookmarkEnd w:id="53"/>
    </w:p>
    <w:p w:rsidR="00575E8B" w:rsidRDefault="00575E8B" w:rsidP="00575E8B">
      <w:pPr>
        <w:pStyle w:val="Rientrato"/>
      </w:pPr>
      <w:r>
        <w:t>L’algoritmo utilizzato per il calcolo delle lunghezze dei vari circuiti è illustrato nel grafo di flusso seguente.</w:t>
      </w:r>
      <w:r w:rsidR="00FF318B">
        <w:t xml:space="preserve"> Esso si basa sull’algoritmo di ricostruzione automatica dei circuiti a partire dai nomi dei rami digitati e delle lunghezze dei singoli rami.</w:t>
      </w:r>
    </w:p>
    <w:p w:rsidR="00FF318B" w:rsidRDefault="00FF318B" w:rsidP="00575E8B">
      <w:pPr>
        <w:pStyle w:val="Rientrato"/>
      </w:pPr>
      <w:r>
        <w:t xml:space="preserve">Va osservato che i dati debbono essere congruenti con il layout della rete. Inoltre nel caso di circuiti i cui rami di andata e ritorno sono </w:t>
      </w:r>
      <w:r w:rsidR="00AD30F2">
        <w:t>paralleli</w:t>
      </w:r>
      <w:r>
        <w:t xml:space="preserve"> e con percorso simile si può digitare solo il ramo di mandata ma con lunghezza totale doppia e con numero di perdite localizzate che tengano conto anche del ramo di ritorno.</w:t>
      </w:r>
    </w:p>
    <w:p w:rsidR="00FF318B" w:rsidRDefault="00FF318B" w:rsidP="00575E8B">
      <w:pPr>
        <w:pStyle w:val="Rientrato"/>
      </w:pPr>
      <w:r>
        <w:t xml:space="preserve">Inoltre si osservi che le lunghezze non è necessario digitarle con </w:t>
      </w:r>
      <w:r w:rsidR="00AD30F2">
        <w:t>pressione</w:t>
      </w:r>
      <w:r>
        <w:t xml:space="preserve"> millimetrica, stante le approssimazioni che le procedure di calcolo introducono. Basta arrotondarla ai decimetri.</w:t>
      </w:r>
    </w:p>
    <w:p w:rsidR="00575E8B" w:rsidRDefault="00A17F30" w:rsidP="00575E8B">
      <w:pPr>
        <w:jc w:val="center"/>
      </w:pPr>
      <w:r>
        <w:pict>
          <v:group id="_x0000_s1056" editas="canvas" style="width:387.95pt;height:6in;mso-position-horizontal-relative:char;mso-position-vertical-relative:line" coordorigin="1840,592" coordsize="7370,8293">
            <o:lock v:ext="edit" aspectratio="t"/>
            <v:shape id="_x0000_s1057" type="#_x0000_t75" style="position:absolute;left:1840;top:592;width:7370;height:8293" o:preferrelative="f">
              <v:fill o:detectmouseclick="t"/>
              <v:path o:extrusionok="t" o:connecttype="none"/>
              <o:lock v:ext="edit" text="t"/>
            </v:shape>
            <v:shape id="_x0000_s1058" type="#_x0000_t109" style="position:absolute;left:3261;top:592;width:4263;height:346">
              <v:textbox style="mso-next-textbox:#_x0000_s1058">
                <w:txbxContent>
                  <w:p w:rsidR="006C5414" w:rsidRPr="007C0F99" w:rsidRDefault="006C5414" w:rsidP="00575E8B">
                    <w:pPr>
                      <w:jc w:val="center"/>
                      <w:rPr>
                        <w:sz w:val="16"/>
                        <w:szCs w:val="16"/>
                      </w:rPr>
                    </w:pPr>
                    <w:r w:rsidRPr="007C0F99">
                      <w:rPr>
                        <w:sz w:val="16"/>
                        <w:szCs w:val="16"/>
                      </w:rPr>
                      <w:t>Selezionare la prima cella del range desiderato</w:t>
                    </w:r>
                  </w:p>
                </w:txbxContent>
              </v:textbox>
            </v:shape>
            <v:shape id="_x0000_s1059" type="#_x0000_t109" style="position:absolute;left:2373;top:1110;width:6039;height:346">
              <v:textbox style="mso-next-textbox:#_x0000_s1059">
                <w:txbxContent>
                  <w:p w:rsidR="006C5414" w:rsidRPr="007C0F99" w:rsidRDefault="006C5414" w:rsidP="00575E8B">
                    <w:pPr>
                      <w:jc w:val="center"/>
                      <w:rPr>
                        <w:sz w:val="16"/>
                        <w:szCs w:val="16"/>
                      </w:rPr>
                    </w:pPr>
                    <w:r w:rsidRPr="007C0F99">
                      <w:rPr>
                        <w:sz w:val="16"/>
                        <w:szCs w:val="16"/>
                      </w:rPr>
                      <w:t>Restituisci il numero del carattere “-“all’interno della stringa e associalo alla variabile tratto</w:t>
                    </w:r>
                  </w:p>
                </w:txbxContent>
              </v:textbox>
            </v:shape>
            <v:shape id="_x0000_s1060" type="#_x0000_t32" style="position:absolute;left:5392;top:938;width:1;height:172" o:connectortype="straight">
              <v:stroke endarrow="block"/>
            </v:shape>
            <v:shape id="_x0000_s1061" type="#_x0000_t109" style="position:absolute;left:2373;top:1629;width:6039;height:345">
              <v:textbox style="mso-next-textbox:#_x0000_s1061">
                <w:txbxContent>
                  <w:p w:rsidR="006C5414" w:rsidRPr="007C0F99" w:rsidRDefault="006C5414" w:rsidP="00575E8B">
                    <w:pPr>
                      <w:jc w:val="center"/>
                      <w:rPr>
                        <w:sz w:val="16"/>
                        <w:szCs w:val="16"/>
                      </w:rPr>
                    </w:pPr>
                    <w:r w:rsidRPr="007C0F99">
                      <w:rPr>
                        <w:sz w:val="16"/>
                        <w:szCs w:val="16"/>
                      </w:rPr>
                      <w:t>Restituisci il numero totale dei caratteri della stringa e associalo alla variabile fine</w:t>
                    </w:r>
                  </w:p>
                </w:txbxContent>
              </v:textbox>
            </v:shape>
            <v:shape id="_x0000_s1062" type="#_x0000_t32" style="position:absolute;left:5392;top:1456;width:1;height:173" o:connectortype="straight">
              <v:stroke endarrow="block"/>
            </v:shape>
            <v:shape id="_x0000_s1063" type="#_x0000_t109" style="position:absolute;left:2373;top:2147;width:6039;height:346">
              <v:textbox style="mso-next-textbox:#_x0000_s1063">
                <w:txbxContent>
                  <w:p w:rsidR="006C5414" w:rsidRPr="007C0F99" w:rsidRDefault="006C5414" w:rsidP="00575E8B">
                    <w:pPr>
                      <w:jc w:val="center"/>
                      <w:rPr>
                        <w:sz w:val="16"/>
                        <w:szCs w:val="16"/>
                      </w:rPr>
                    </w:pPr>
                    <w:r w:rsidRPr="007C0F99">
                      <w:rPr>
                        <w:sz w:val="16"/>
                        <w:szCs w:val="16"/>
                      </w:rPr>
                      <w:t>Estrai i caratteri nella stringa a partire da 1 fino a (tratto-1), e associali alla variabile tratto_sx</w:t>
                    </w:r>
                  </w:p>
                </w:txbxContent>
              </v:textbox>
            </v:shape>
            <v:shape id="_x0000_s1064" type="#_x0000_t109" style="position:absolute;left:2373;top:2665;width:6039;height:345">
              <v:textbox style="mso-next-textbox:#_x0000_s1064">
                <w:txbxContent>
                  <w:p w:rsidR="006C5414" w:rsidRPr="007C0F99" w:rsidRDefault="006C5414" w:rsidP="00575E8B">
                    <w:pPr>
                      <w:rPr>
                        <w:sz w:val="16"/>
                        <w:szCs w:val="16"/>
                      </w:rPr>
                    </w:pPr>
                    <w:r w:rsidRPr="007C0F99">
                      <w:rPr>
                        <w:sz w:val="16"/>
                        <w:szCs w:val="16"/>
                      </w:rPr>
                      <w:t>Estrai i caratteri nella stringa a partire da (tratto+1) fino a fine, e associali alla variabile tratto_dx</w:t>
                    </w:r>
                  </w:p>
                </w:txbxContent>
              </v:textbox>
            </v:shape>
            <v:shape id="_x0000_s1065" type="#_x0000_t32" style="position:absolute;left:5392;top:1974;width:1;height:173" o:connectortype="straight">
              <v:stroke endarrow="block"/>
            </v:shape>
            <v:shape id="_x0000_s1066" type="#_x0000_t32" style="position:absolute;left:5392;top:2493;width:1;height:172" o:connectortype="straight">
              <v:stroke endarrow="block"/>
            </v:shape>
            <v:shape id="_x0000_s1067" type="#_x0000_t109" style="position:absolute;left:3616;top:3184;width:3554;height:346">
              <v:textbox style="mso-next-textbox:#_x0000_s1067">
                <w:txbxContent>
                  <w:p w:rsidR="006C5414" w:rsidRPr="007C0F99" w:rsidRDefault="006C5414" w:rsidP="00575E8B">
                    <w:pPr>
                      <w:jc w:val="center"/>
                      <w:rPr>
                        <w:sz w:val="16"/>
                        <w:szCs w:val="16"/>
                      </w:rPr>
                    </w:pPr>
                    <w:r w:rsidRPr="007C0F99">
                      <w:rPr>
                        <w:sz w:val="16"/>
                        <w:szCs w:val="16"/>
                      </w:rPr>
                      <w:t xml:space="preserve">Seleziona la prima cella del range </w:t>
                    </w:r>
                  </w:p>
                </w:txbxContent>
              </v:textbox>
            </v:shape>
            <v:shape id="_x0000_s1068" type="#_x0000_t109" style="position:absolute;left:2373;top:3702;width:6039;height:346">
              <v:textbox style="mso-next-textbox:#_x0000_s1068">
                <w:txbxContent>
                  <w:p w:rsidR="006C5414" w:rsidRPr="007C0F99" w:rsidRDefault="006C5414" w:rsidP="00575E8B">
                    <w:pPr>
                      <w:jc w:val="center"/>
                      <w:rPr>
                        <w:sz w:val="16"/>
                        <w:szCs w:val="16"/>
                      </w:rPr>
                    </w:pPr>
                    <w:r w:rsidRPr="007C0F99">
                      <w:rPr>
                        <w:sz w:val="16"/>
                        <w:szCs w:val="16"/>
                      </w:rPr>
                      <w:t>Restituisci il numero del carattere “-“all’interno della stringa e associalo alla variabile tratto_1</w:t>
                    </w:r>
                  </w:p>
                </w:txbxContent>
              </v:textbox>
            </v:shape>
            <v:shape id="_x0000_s1069" type="#_x0000_t109" style="position:absolute;left:2373;top:4221;width:6039;height:345">
              <v:textbox style="mso-next-textbox:#_x0000_s1069">
                <w:txbxContent>
                  <w:p w:rsidR="006C5414" w:rsidRPr="007C0F99" w:rsidRDefault="006C5414" w:rsidP="00575E8B">
                    <w:pPr>
                      <w:jc w:val="center"/>
                      <w:rPr>
                        <w:sz w:val="16"/>
                        <w:szCs w:val="16"/>
                      </w:rPr>
                    </w:pPr>
                    <w:r w:rsidRPr="007C0F99">
                      <w:rPr>
                        <w:sz w:val="16"/>
                        <w:szCs w:val="16"/>
                      </w:rPr>
                      <w:t>Restituisci il numero totale dei caratteri della stringa e associalo alla variabile fine_1</w:t>
                    </w:r>
                  </w:p>
                </w:txbxContent>
              </v:textbox>
            </v:shape>
            <v:shape id="_x0000_s1070" type="#_x0000_t109" style="position:absolute;left:2373;top:4739;width:6039;height:346">
              <v:textbox style="mso-next-textbox:#_x0000_s1070">
                <w:txbxContent>
                  <w:p w:rsidR="006C5414" w:rsidRPr="007C0F99" w:rsidRDefault="006C5414" w:rsidP="00575E8B">
                    <w:pPr>
                      <w:jc w:val="center"/>
                      <w:rPr>
                        <w:sz w:val="16"/>
                        <w:szCs w:val="16"/>
                      </w:rPr>
                    </w:pPr>
                    <w:r w:rsidRPr="007C0F99">
                      <w:rPr>
                        <w:sz w:val="16"/>
                        <w:szCs w:val="16"/>
                      </w:rPr>
                      <w:t>Estrai i caratteri nella stringa a partire da 1 fino a (tratto-1), e associali alla variabile tratto_sx1</w:t>
                    </w:r>
                  </w:p>
                </w:txbxContent>
              </v:textbox>
            </v:shape>
            <v:shape id="_x0000_s1071" type="#_x0000_t32" style="position:absolute;left:5392;top:3530;width:1;height:172;flip:x" o:connectortype="straight">
              <v:stroke endarrow="block"/>
            </v:shape>
            <v:shape id="_x0000_s1072" type="#_x0000_t32" style="position:absolute;left:5392;top:4048;width:1;height:173" o:connectortype="straight">
              <v:stroke endarrow="block"/>
            </v:shape>
            <v:shape id="_x0000_s1073" type="#_x0000_t32" style="position:absolute;left:5392;top:4566;width:1;height:173" o:connectortype="straight">
              <v:stroke endarrow="block"/>
            </v:shape>
            <v:shape id="_x0000_s1074" type="#_x0000_t109" style="position:absolute;left:2373;top:5258;width:6039;height:345">
              <v:textbox style="mso-next-textbox:#_x0000_s1074">
                <w:txbxContent>
                  <w:p w:rsidR="006C5414" w:rsidRPr="007C0F99" w:rsidRDefault="006C5414" w:rsidP="00575E8B">
                    <w:pPr>
                      <w:jc w:val="center"/>
                      <w:rPr>
                        <w:sz w:val="16"/>
                        <w:szCs w:val="16"/>
                      </w:rPr>
                    </w:pPr>
                    <w:r w:rsidRPr="007C0F99">
                      <w:rPr>
                        <w:sz w:val="16"/>
                        <w:szCs w:val="16"/>
                      </w:rPr>
                      <w:t>Estrai i caratteri nella stringa a partire da (tratto_1) a (fine) e associali alla variabile tratato_dx1</w:t>
                    </w:r>
                  </w:p>
                </w:txbxContent>
              </v:textbox>
            </v:shape>
            <v:shape id="_x0000_s1075" type="#_x0000_t32" style="position:absolute;left:5392;top:5085;width:1;height:173" o:connectortype="straight">
              <v:stroke endarrow="block"/>
            </v:shape>
            <v:shape id="_x0000_s1076" type="#_x0000_t110" style="position:absolute;left:3616;top:5775;width:3554;height:691">
              <v:textbox style="mso-next-textbox:#_x0000_s1076">
                <w:txbxContent>
                  <w:p w:rsidR="006C5414" w:rsidRPr="007C0F99" w:rsidRDefault="006C5414" w:rsidP="00575E8B">
                    <w:pPr>
                      <w:jc w:val="center"/>
                      <w:rPr>
                        <w:sz w:val="16"/>
                        <w:szCs w:val="16"/>
                      </w:rPr>
                    </w:pPr>
                    <w:r w:rsidRPr="007C0F99">
                      <w:rPr>
                        <w:sz w:val="16"/>
                        <w:szCs w:val="16"/>
                      </w:rPr>
                      <w:t>tratto_dx1=tratto_sx</w:t>
                    </w:r>
                  </w:p>
                </w:txbxContent>
              </v:textbox>
            </v:shape>
            <v:shape id="_x0000_s1077" type="#_x0000_t32" style="position:absolute;left:5392;top:5603;width:1;height:172" o:connectortype="straight">
              <v:stroke endarrow="block"/>
            </v:shape>
            <v:shape id="_x0000_s1078" type="#_x0000_t34" style="position:absolute;left:7170;top:3876;width:1242;height:2245;flip:y" o:connectortype="elbow" adj="27545,66425,-131582" strokeweight="1.5pt">
              <v:stroke endarrow="block"/>
            </v:shape>
            <v:shape id="_x0000_s1079" type="#_x0000_t202" style="position:absolute;left:6723;top:6294;width:2487;height:346" stroked="f">
              <v:textbox style="mso-next-textbox:#_x0000_s1079">
                <w:txbxContent>
                  <w:p w:rsidR="006C5414" w:rsidRPr="007C0F99" w:rsidRDefault="006C5414" w:rsidP="00575E8B">
                    <w:pPr>
                      <w:rPr>
                        <w:sz w:val="16"/>
                        <w:szCs w:val="16"/>
                      </w:rPr>
                    </w:pPr>
                    <w:r w:rsidRPr="007C0F99">
                      <w:rPr>
                        <w:sz w:val="16"/>
                        <w:szCs w:val="16"/>
                      </w:rPr>
                      <w:t>No, passa alla cella successiva</w:t>
                    </w:r>
                  </w:p>
                </w:txbxContent>
              </v:textbox>
            </v:shape>
            <v:shape id="_x0000_s1080" type="#_x0000_t109" style="position:absolute;left:3616;top:6639;width:3553;height:346">
              <v:textbox style="mso-next-textbox:#_x0000_s1080">
                <w:txbxContent>
                  <w:p w:rsidR="006C5414" w:rsidRPr="007C0F99" w:rsidRDefault="006C5414" w:rsidP="00575E8B">
                    <w:pPr>
                      <w:jc w:val="center"/>
                      <w:rPr>
                        <w:sz w:val="16"/>
                        <w:szCs w:val="16"/>
                      </w:rPr>
                    </w:pPr>
                    <w:r w:rsidRPr="007C0F99">
                      <w:rPr>
                        <w:sz w:val="16"/>
                        <w:szCs w:val="16"/>
                      </w:rPr>
                      <w:t>Somma le lunghezze dei due tratti</w:t>
                    </w:r>
                  </w:p>
                </w:txbxContent>
              </v:textbox>
            </v:shape>
            <v:shape id="_x0000_s1081" type="#_x0000_t32" style="position:absolute;left:5392;top:3010;width:1;height:174" o:connectortype="straight">
              <v:stroke endarrow="block"/>
            </v:shape>
            <v:shape id="_x0000_s1082" type="#_x0000_t32" style="position:absolute;left:5392;top:6466;width:1;height:173;flip:x" o:connectortype="straight">
              <v:stroke endarrow="block"/>
            </v:shape>
            <v:shape id="_x0000_s1083" type="#_x0000_t110" style="position:absolute;left:3616;top:7158;width:3553;height:692">
              <v:textbox style="mso-next-textbox:#_x0000_s1083">
                <w:txbxContent>
                  <w:p w:rsidR="006C5414" w:rsidRPr="007C0F99" w:rsidRDefault="006C5414" w:rsidP="00575E8B">
                    <w:pPr>
                      <w:jc w:val="center"/>
                      <w:rPr>
                        <w:sz w:val="16"/>
                        <w:szCs w:val="16"/>
                      </w:rPr>
                    </w:pPr>
                    <w:r w:rsidRPr="007C0F99">
                      <w:rPr>
                        <w:sz w:val="16"/>
                        <w:szCs w:val="16"/>
                      </w:rPr>
                      <w:t>tratto_dx&lt;&gt;pompa</w:t>
                    </w:r>
                  </w:p>
                </w:txbxContent>
              </v:textbox>
            </v:shape>
            <v:shape id="_x0000_s1084" type="#_x0000_t202" style="position:absolute;left:2018;top:7676;width:2222;height:345" stroked="f">
              <v:textbox style="mso-next-textbox:#_x0000_s1084">
                <w:txbxContent>
                  <w:p w:rsidR="006C5414" w:rsidRPr="007C0F99" w:rsidRDefault="006C5414" w:rsidP="00575E8B">
                    <w:pPr>
                      <w:rPr>
                        <w:sz w:val="16"/>
                        <w:szCs w:val="16"/>
                      </w:rPr>
                    </w:pPr>
                    <w:r w:rsidRPr="007C0F99">
                      <w:rPr>
                        <w:sz w:val="16"/>
                        <w:szCs w:val="16"/>
                      </w:rPr>
                      <w:t>No, passa alla cella successiva</w:t>
                    </w:r>
                  </w:p>
                </w:txbxContent>
              </v:textbox>
            </v:shape>
            <v:shape id="_x0000_s1085" type="#_x0000_t32" style="position:absolute;left:5392;top:6985;width:1;height:173" o:connectortype="straight">
              <v:stroke endarrow="block"/>
            </v:shape>
            <v:shape id="_x0000_s1086" type="#_x0000_t109" style="position:absolute;left:3616;top:8022;width:3553;height:346">
              <v:textbox style="mso-next-textbox:#_x0000_s1086">
                <w:txbxContent>
                  <w:p w:rsidR="006C5414" w:rsidRPr="007C0F99" w:rsidRDefault="006C5414" w:rsidP="00575E8B">
                    <w:pPr>
                      <w:jc w:val="center"/>
                      <w:rPr>
                        <w:sz w:val="16"/>
                        <w:szCs w:val="16"/>
                      </w:rPr>
                    </w:pPr>
                    <w:r w:rsidRPr="007C0F99">
                      <w:rPr>
                        <w:sz w:val="16"/>
                        <w:szCs w:val="16"/>
                      </w:rPr>
                      <w:t>tratto_sx=tratto_sx1</w:t>
                    </w:r>
                  </w:p>
                </w:txbxContent>
              </v:textbox>
            </v:shape>
            <v:shape id="_x0000_s1087" type="#_x0000_t32" style="position:absolute;left:5392;top:7850;width:1;height:172" o:connectortype="straight">
              <v:stroke endarrow="block"/>
            </v:shape>
            <v:shape id="_x0000_s1088" type="#_x0000_t34" style="position:absolute;left:2373;top:1283;width:1243;height:6222;rotation:180" o:connectortype="elbow" adj="27540,-28774,-69750" strokeweight="1.5pt">
              <v:stroke endarrow="block"/>
            </v:shape>
            <v:shape id="_x0000_s1089" type="#_x0000_t35" style="position:absolute;left:1637;top:4612;width:4492;height:3019;rotation:90;flip:y" o:connectortype="elbow" adj="-1662,24046,28140" strokeweight="1.5pt">
              <v:stroke endarrow="block"/>
            </v:shape>
            <v:shape id="_x0000_s1090" type="#_x0000_t202" style="position:absolute;left:5570;top:8540;width:1966;height:345" stroked="f" strokecolor="red">
              <v:textbox style="mso-next-textbox:#_x0000_s1090">
                <w:txbxContent>
                  <w:p w:rsidR="006C5414" w:rsidRPr="007C0F99" w:rsidRDefault="006C5414" w:rsidP="00575E8B">
                    <w:pPr>
                      <w:rPr>
                        <w:sz w:val="16"/>
                        <w:szCs w:val="16"/>
                      </w:rPr>
                    </w:pPr>
                    <w:r w:rsidRPr="007C0F99">
                      <w:rPr>
                        <w:sz w:val="16"/>
                        <w:szCs w:val="16"/>
                      </w:rPr>
                      <w:t>Cella successiva</w:t>
                    </w:r>
                  </w:p>
                </w:txbxContent>
              </v:textbox>
            </v:shape>
            <w10:anchorlock/>
          </v:group>
        </w:pict>
      </w:r>
    </w:p>
    <w:p w:rsidR="00575E8B" w:rsidRDefault="00575E8B" w:rsidP="00716851">
      <w:pPr>
        <w:pStyle w:val="Didascalia"/>
      </w:pPr>
      <w:bookmarkStart w:id="54" w:name="_Toc99341540"/>
      <w:bookmarkStart w:id="55" w:name="_Toc374788173"/>
      <w:r>
        <w:t xml:space="preserve">Figura </w:t>
      </w:r>
      <w:r w:rsidR="00A17F30">
        <w:fldChar w:fldCharType="begin"/>
      </w:r>
      <w:r w:rsidR="00A17F30">
        <w:instrText xml:space="preserve"> SEQ Figura \* ARABIC </w:instrText>
      </w:r>
      <w:r w:rsidR="00A17F30">
        <w:fldChar w:fldCharType="separate"/>
      </w:r>
      <w:r w:rsidR="006C1543">
        <w:rPr>
          <w:noProof/>
        </w:rPr>
        <w:t>13</w:t>
      </w:r>
      <w:r w:rsidR="00A17F30">
        <w:rPr>
          <w:noProof/>
        </w:rPr>
        <w:fldChar w:fldCharType="end"/>
      </w:r>
      <w:r>
        <w:t xml:space="preserve">: </w:t>
      </w:r>
      <w:r w:rsidRPr="00A66606">
        <w:t>Algoritmo per la somma delle lunghezze del circuito</w:t>
      </w:r>
      <w:r>
        <w:t xml:space="preserve"> relativo al tratto</w:t>
      </w:r>
      <w:bookmarkEnd w:id="54"/>
      <w:bookmarkEnd w:id="55"/>
    </w:p>
    <w:p w:rsidR="004520F2" w:rsidRPr="00AB1CBF" w:rsidRDefault="00AB1CBF" w:rsidP="00AB1CBF">
      <w:pPr>
        <w:pStyle w:val="Elencoindentatopuntato"/>
      </w:pPr>
      <w:r>
        <w:t>Tipo di resistenze localizzate:</w:t>
      </w:r>
      <w:r>
        <w:rPr>
          <w:i w:val="0"/>
        </w:rPr>
        <w:t xml:space="preserve"> per ciascun ramo, avendo dinnanzi a sé il layout della rete, occorre indicare il numero delle resistenze localizzate, secondo la tipologia prevista dal programma, come indicato in figura:</w:t>
      </w:r>
    </w:p>
    <w:p w:rsidR="00AB1CBF" w:rsidRDefault="00AB1CBF" w:rsidP="00AB1CBF">
      <w:pPr>
        <w:pStyle w:val="Didascalia"/>
      </w:pPr>
      <w:r>
        <w:rPr>
          <w:noProof/>
        </w:rPr>
        <w:drawing>
          <wp:inline distT="0" distB="0" distL="0" distR="0" wp14:anchorId="24BE3FE5" wp14:editId="31A5F7A1">
            <wp:extent cx="5285105" cy="1192696"/>
            <wp:effectExtent l="0" t="0" r="0" b="0"/>
            <wp:docPr id="34" name="Immagin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296269" cy="1195215"/>
                    </a:xfrm>
                    <a:prstGeom prst="rect">
                      <a:avLst/>
                    </a:prstGeom>
                  </pic:spPr>
                </pic:pic>
              </a:graphicData>
            </a:graphic>
          </wp:inline>
        </w:drawing>
      </w:r>
    </w:p>
    <w:p w:rsidR="00AB1CBF" w:rsidRDefault="00AB1CBF" w:rsidP="00AB1CBF">
      <w:pPr>
        <w:pStyle w:val="Didascalia"/>
      </w:pPr>
      <w:bookmarkStart w:id="56" w:name="_Toc374788174"/>
      <w:r>
        <w:t xml:space="preserve">Figura </w:t>
      </w:r>
      <w:r w:rsidR="00A17F30">
        <w:fldChar w:fldCharType="begin"/>
      </w:r>
      <w:r w:rsidR="00A17F30">
        <w:instrText xml:space="preserve"> SEQ Figura \* ARABIC </w:instrText>
      </w:r>
      <w:r w:rsidR="00A17F30">
        <w:fldChar w:fldCharType="separate"/>
      </w:r>
      <w:r w:rsidR="006C1543">
        <w:rPr>
          <w:noProof/>
        </w:rPr>
        <w:t>14</w:t>
      </w:r>
      <w:r w:rsidR="00A17F30">
        <w:rPr>
          <w:noProof/>
        </w:rPr>
        <w:fldChar w:fldCharType="end"/>
      </w:r>
      <w:r>
        <w:t>: Input delle tipologie di resistenze localizzate</w:t>
      </w:r>
      <w:bookmarkEnd w:id="56"/>
    </w:p>
    <w:p w:rsidR="005E705E" w:rsidRDefault="005E705E" w:rsidP="005E705E">
      <w:pPr>
        <w:pStyle w:val="Rientrato"/>
      </w:pPr>
      <w:r>
        <w:t>Il programma attribuisce automaticamente i fattori di Darcy per ciascuna tipologia di perdita localizzata, come illustrato dalla testata di figura.</w:t>
      </w:r>
    </w:p>
    <w:p w:rsidR="005E705E" w:rsidRDefault="005E705E" w:rsidP="005E705E">
      <w:pPr>
        <w:pStyle w:val="Didascalia"/>
      </w:pPr>
      <w:r>
        <w:rPr>
          <w:noProof/>
        </w:rPr>
        <w:lastRenderedPageBreak/>
        <w:drawing>
          <wp:inline distT="0" distB="0" distL="0" distR="0" wp14:anchorId="4719A13F" wp14:editId="3D4BCBD9">
            <wp:extent cx="6120130" cy="928370"/>
            <wp:effectExtent l="0" t="0" r="0" b="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6120130" cy="928370"/>
                    </a:xfrm>
                    <a:prstGeom prst="rect">
                      <a:avLst/>
                    </a:prstGeom>
                  </pic:spPr>
                </pic:pic>
              </a:graphicData>
            </a:graphic>
          </wp:inline>
        </w:drawing>
      </w:r>
    </w:p>
    <w:p w:rsidR="005E705E" w:rsidRDefault="005E705E" w:rsidP="005E705E">
      <w:pPr>
        <w:pStyle w:val="Didascalia"/>
      </w:pPr>
      <w:bookmarkStart w:id="57" w:name="_Toc374788175"/>
      <w:r>
        <w:t xml:space="preserve">Figura </w:t>
      </w:r>
      <w:r w:rsidR="00A17F30">
        <w:fldChar w:fldCharType="begin"/>
      </w:r>
      <w:r w:rsidR="00A17F30">
        <w:instrText xml:space="preserve"> SEQ Figura \* ARABIC </w:instrText>
      </w:r>
      <w:r w:rsidR="00A17F30">
        <w:fldChar w:fldCharType="separate"/>
      </w:r>
      <w:r w:rsidR="006C1543">
        <w:rPr>
          <w:noProof/>
        </w:rPr>
        <w:t>15</w:t>
      </w:r>
      <w:r w:rsidR="00A17F30">
        <w:rPr>
          <w:noProof/>
        </w:rPr>
        <w:fldChar w:fldCharType="end"/>
      </w:r>
      <w:r>
        <w:t>: Fattori di Darcy delle varie perdite localizzate</w:t>
      </w:r>
      <w:bookmarkEnd w:id="57"/>
    </w:p>
    <w:p w:rsidR="005E705E" w:rsidRDefault="005E705E" w:rsidP="005E705E">
      <w:pPr>
        <w:pStyle w:val="Rientrato"/>
      </w:pPr>
      <w:r>
        <w:t>Per le saraci</w:t>
      </w:r>
      <w:r w:rsidR="00D17980">
        <w:t>ne</w:t>
      </w:r>
      <w:r>
        <w:t>s</w:t>
      </w:r>
      <w:r w:rsidR="00D17980">
        <w:t>c</w:t>
      </w:r>
      <w:r>
        <w:t>he di regolazione il programma calcola automaticamente il coefficiente Kv mediante la relazione:</w:t>
      </w:r>
    </w:p>
    <w:p w:rsidR="005E705E" w:rsidRDefault="005E705E" w:rsidP="005E705E">
      <w:pPr>
        <w:pStyle w:val="Didascalia"/>
      </w:pPr>
      <w:r w:rsidRPr="005E705E">
        <w:rPr>
          <w:position w:val="-12"/>
        </w:rPr>
        <w:object w:dxaOrig="3280" w:dyaOrig="380">
          <v:shape id="_x0000_i1051" type="#_x0000_t75" style="width:164.4pt;height:19pt" o:ole="">
            <v:imagedata r:id="rId79" o:title=""/>
          </v:shape>
          <o:OLEObject Type="Embed" ProgID="Equation.DSMT4" ShapeID="_x0000_i1051" DrawAspect="Content" ObjectID="_1448530280" r:id="rId80"/>
        </w:object>
      </w:r>
      <w:r>
        <w:t xml:space="preserve"> </w:t>
      </w:r>
    </w:p>
    <w:p w:rsidR="005E705E" w:rsidRDefault="005E705E" w:rsidP="005E705E">
      <w:pPr>
        <w:pStyle w:val="Rientrato"/>
      </w:pPr>
      <w:r>
        <w:t>E pertanto la perdita di pressione della valvola è data da (in Pa):</w:t>
      </w:r>
    </w:p>
    <w:p w:rsidR="005E705E" w:rsidRDefault="005E705E" w:rsidP="005E705E">
      <w:pPr>
        <w:pStyle w:val="Didascalia"/>
      </w:pPr>
      <w:r w:rsidRPr="005E705E">
        <w:rPr>
          <w:position w:val="-32"/>
        </w:rPr>
        <w:object w:dxaOrig="2439" w:dyaOrig="800">
          <v:shape id="_x0000_i1052" type="#_x0000_t75" style="width:122.25pt;height:40.1pt" o:ole="">
            <v:imagedata r:id="rId81" o:title=""/>
          </v:shape>
          <o:OLEObject Type="Embed" ProgID="Equation.DSMT4" ShapeID="_x0000_i1052" DrawAspect="Content" ObjectID="_1448530281" r:id="rId82"/>
        </w:object>
      </w:r>
      <w:r>
        <w:t xml:space="preserve"> </w:t>
      </w:r>
    </w:p>
    <w:p w:rsidR="005F7F4B" w:rsidRDefault="005F7F4B" w:rsidP="005F7F4B">
      <w:pPr>
        <w:pStyle w:val="Rientrato"/>
      </w:pPr>
      <w:r>
        <w:t>Si osservi che i fattori di Darcy sopra indicati sono quelli di default del programma per diametri fra 8 e 16 mm. Il programma varia questi fattori a seconda del valore dei diametri:</w:t>
      </w:r>
    </w:p>
    <w:p w:rsidR="005F7F4B" w:rsidRDefault="009F50A7" w:rsidP="005F7F4B">
      <w:pPr>
        <w:pStyle w:val="Rientrato"/>
        <w:numPr>
          <w:ilvl w:val="0"/>
          <w:numId w:val="46"/>
        </w:numPr>
      </w:pPr>
      <w:r>
        <w:t>f</w:t>
      </w:r>
      <w:r w:rsidR="005F7F4B">
        <w:t>ra 8 e 16 mm il fattore di correzione è 1;</w:t>
      </w:r>
    </w:p>
    <w:p w:rsidR="005F7F4B" w:rsidRDefault="009F50A7" w:rsidP="005F7F4B">
      <w:pPr>
        <w:pStyle w:val="Rientrato"/>
        <w:numPr>
          <w:ilvl w:val="0"/>
          <w:numId w:val="46"/>
        </w:numPr>
      </w:pPr>
      <w:r>
        <w:t>f</w:t>
      </w:r>
      <w:r w:rsidR="005F7F4B">
        <w:t>ra 28 e 54 mm il fattore di correzione è 0.85;</w:t>
      </w:r>
    </w:p>
    <w:p w:rsidR="005F7F4B" w:rsidRDefault="009F50A7" w:rsidP="005F7F4B">
      <w:pPr>
        <w:pStyle w:val="Rientrato"/>
        <w:numPr>
          <w:ilvl w:val="0"/>
          <w:numId w:val="46"/>
        </w:numPr>
      </w:pPr>
      <w:r>
        <w:t>o</w:t>
      </w:r>
      <w:r w:rsidR="005F7F4B">
        <w:t>ltre 54 mm il fattore di correzione è 0.7.</w:t>
      </w:r>
    </w:p>
    <w:p w:rsidR="005F7F4B" w:rsidRDefault="005F7F4B" w:rsidP="003B03CA">
      <w:r>
        <w:t xml:space="preserve">Si possono modificare i valori base dei fattori di Darcy direttamente nel foglio di calcolo. Queste modifiche hanno valore solo per il progetto in corso. Dopo una </w:t>
      </w:r>
      <w:r w:rsidR="00117A4E">
        <w:t>re inizializzazione</w:t>
      </w:r>
      <w:r>
        <w:t xml:space="preserve"> del foglio di calcolo vengono nuovamente ripristinati i valori di default</w:t>
      </w:r>
      <w:r>
        <w:rPr>
          <w:rStyle w:val="Rimandonotaapidipagina"/>
        </w:rPr>
        <w:footnoteReference w:id="3"/>
      </w:r>
      <w:r>
        <w:t>.</w:t>
      </w:r>
    </w:p>
    <w:p w:rsidR="009F38A1" w:rsidRDefault="009F38A1" w:rsidP="00A6524A">
      <w:pPr>
        <w:pStyle w:val="Titolo4"/>
      </w:pPr>
      <w:bookmarkStart w:id="58" w:name="_Toc374788102"/>
      <w:r>
        <w:t>Fase di calcolo</w:t>
      </w:r>
      <w:bookmarkEnd w:id="58"/>
    </w:p>
    <w:p w:rsidR="009F38A1" w:rsidRDefault="009F38A1" w:rsidP="009F38A1">
      <w:r>
        <w:t xml:space="preserve">La fase di calcolo prosegue secondo l’algoritmo indicato in precedenza ed illustrato dal grafo di flusso </w:t>
      </w:r>
      <w:r w:rsidR="004F2878">
        <w:t xml:space="preserve">di </w:t>
      </w:r>
      <w:r w:rsidR="004F2878">
        <w:fldChar w:fldCharType="begin"/>
      </w:r>
      <w:r w:rsidR="004F2878">
        <w:instrText xml:space="preserve"> REF _Ref350092273 \h </w:instrText>
      </w:r>
      <w:r w:rsidR="004F2878">
        <w:fldChar w:fldCharType="separate"/>
      </w:r>
      <w:r w:rsidR="006C1543">
        <w:t xml:space="preserve">Figura </w:t>
      </w:r>
      <w:r w:rsidR="006C1543">
        <w:rPr>
          <w:noProof/>
        </w:rPr>
        <w:t>16</w:t>
      </w:r>
      <w:r w:rsidR="004F2878">
        <w:fldChar w:fldCharType="end"/>
      </w:r>
      <w:r>
        <w:t>.</w:t>
      </w:r>
      <w:r w:rsidR="004F2878">
        <w:t xml:space="preserve"> In esso è anche illustrato il procedimento di ricostruzione </w:t>
      </w:r>
      <w:r w:rsidR="00117A4E">
        <w:t>automatica</w:t>
      </w:r>
      <w:r w:rsidR="004F2878">
        <w:t xml:space="preserve"> dei circuiti in base alle etichette fornite.</w:t>
      </w:r>
    </w:p>
    <w:p w:rsidR="003B03CA" w:rsidRDefault="003B03CA" w:rsidP="009F38A1">
      <w:r>
        <w:t>Si osservi che sia peri il calcolo dei carichi termici dei rami principali che per le perdite di pressione dei circuiti si utilizza lo stesso algoritmo di formazione dei circuiti del quale si parlerà nel successivo paragrafo.</w:t>
      </w:r>
    </w:p>
    <w:p w:rsidR="003B03CA" w:rsidRDefault="003B03CA" w:rsidP="009F38A1">
      <w:r>
        <w:t>L’input dei rami è fondamentale per la corretta costruzione dei circuiti e quindi per il calcolo finale di dime</w:t>
      </w:r>
      <w:r w:rsidR="00645558">
        <w:t xml:space="preserve">nsionamento della rete idronica, come si dirà nel successivo paragrafo. Si tratta di un metodo semplice di </w:t>
      </w:r>
      <w:r w:rsidR="00AD30F2">
        <w:t>ricostruzione</w:t>
      </w:r>
      <w:r w:rsidR="00645558">
        <w:t xml:space="preserve"> della rete ma che richiede attenzione nella fase di input dei dati da parte dell’Utente.</w:t>
      </w:r>
    </w:p>
    <w:p w:rsidR="003B03CA" w:rsidRDefault="00A17F30" w:rsidP="003B03CA">
      <w:pPr>
        <w:keepNext/>
        <w:ind w:left="360" w:right="-14" w:hanging="360"/>
        <w:jc w:val="center"/>
      </w:pPr>
      <w:r>
        <w:rPr>
          <w:noProof/>
        </w:rPr>
        <w:lastRenderedPageBreak/>
        <w:pict>
          <v:shape id="_x0000_s1234" type="#_x0000_t202" style="position:absolute;left:0;text-align:left;margin-left:187pt;margin-top:451.5pt;width:84.15pt;height:18pt;z-index:251687936" stroked="f">
            <v:textbox style="mso-next-textbox:#_x0000_s1234">
              <w:txbxContent>
                <w:p w:rsidR="006C5414" w:rsidRPr="00F43F15" w:rsidRDefault="006C5414" w:rsidP="003B03CA">
                  <w:pPr>
                    <w:rPr>
                      <w:sz w:val="16"/>
                      <w:szCs w:val="16"/>
                    </w:rPr>
                  </w:pPr>
                  <w:r>
                    <w:rPr>
                      <w:sz w:val="16"/>
                      <w:szCs w:val="16"/>
                    </w:rPr>
                    <w:t>Cella successiva</w:t>
                  </w:r>
                </w:p>
              </w:txbxContent>
            </v:textbox>
          </v:shape>
        </w:pict>
      </w:r>
      <w:r>
        <w:pict>
          <v:group id="_x0000_s1198" editas="canvas" style="width:411.4pt;height:484.5pt;mso-position-horizontal-relative:char;mso-position-vertical-relative:line" coordorigin="1394,592" coordsize="7816,9301">
            <o:lock v:ext="edit" aspectratio="t"/>
            <v:shape id="_x0000_s1199" type="#_x0000_t75" style="position:absolute;left:1394;top:592;width:7816;height:9301" o:preferrelative="f">
              <v:fill o:detectmouseclick="t"/>
              <v:path o:extrusionok="t" o:connecttype="none"/>
              <o:lock v:ext="edit" text="t"/>
            </v:shape>
            <v:shape id="_x0000_s1200" type="#_x0000_t109" style="position:absolute;left:2815;top:592;width:3908;height:346">
              <v:textbox style="mso-next-textbox:#_x0000_s1200">
                <w:txbxContent>
                  <w:p w:rsidR="006C5414" w:rsidRPr="005C417C" w:rsidRDefault="006C5414" w:rsidP="003B03CA">
                    <w:pPr>
                      <w:jc w:val="center"/>
                      <w:rPr>
                        <w:sz w:val="16"/>
                        <w:szCs w:val="16"/>
                      </w:rPr>
                    </w:pPr>
                    <w:r w:rsidRPr="005C417C">
                      <w:rPr>
                        <w:sz w:val="16"/>
                        <w:szCs w:val="16"/>
                      </w:rPr>
                      <w:t>Selezionare la prima cella del range desiderato</w:t>
                    </w:r>
                  </w:p>
                </w:txbxContent>
              </v:textbox>
            </v:shape>
            <v:shape id="_x0000_s1201" type="#_x0000_t109" style="position:absolute;left:1749;top:1110;width:6040;height:346">
              <v:textbox style="mso-next-textbox:#_x0000_s1201">
                <w:txbxContent>
                  <w:p w:rsidR="006C5414" w:rsidRPr="005C417C" w:rsidRDefault="006C5414" w:rsidP="003B03CA">
                    <w:pPr>
                      <w:jc w:val="center"/>
                      <w:rPr>
                        <w:sz w:val="16"/>
                        <w:szCs w:val="16"/>
                      </w:rPr>
                    </w:pPr>
                    <w:r w:rsidRPr="005C417C">
                      <w:rPr>
                        <w:sz w:val="16"/>
                        <w:szCs w:val="16"/>
                      </w:rPr>
                      <w:t>Restituisci il numero del carattere “-“all’interno della stringa e associalo alla variabile tratto</w:t>
                    </w:r>
                  </w:p>
                </w:txbxContent>
              </v:textbox>
            </v:shape>
            <v:shape id="_x0000_s1202" type="#_x0000_t32" style="position:absolute;left:4769;top:938;width:1;height:172" o:connectortype="straight">
              <v:stroke endarrow="block"/>
            </v:shape>
            <v:shape id="_x0000_s1203" type="#_x0000_t109" style="position:absolute;left:1749;top:1629;width:6040;height:345">
              <v:textbox style="mso-next-textbox:#_x0000_s1203">
                <w:txbxContent>
                  <w:p w:rsidR="006C5414" w:rsidRPr="005C417C" w:rsidRDefault="006C5414" w:rsidP="003B03CA">
                    <w:pPr>
                      <w:jc w:val="center"/>
                      <w:rPr>
                        <w:sz w:val="16"/>
                        <w:szCs w:val="16"/>
                      </w:rPr>
                    </w:pPr>
                    <w:r w:rsidRPr="005C417C">
                      <w:rPr>
                        <w:sz w:val="16"/>
                        <w:szCs w:val="16"/>
                      </w:rPr>
                      <w:t>Restituisci il numero totale dei caratteri della stringa e associalo alla variabile fine</w:t>
                    </w:r>
                  </w:p>
                </w:txbxContent>
              </v:textbox>
            </v:shape>
            <v:shape id="_x0000_s1204" type="#_x0000_t32" style="position:absolute;left:4769;top:1456;width:1;height:173" o:connectortype="straight">
              <v:stroke endarrow="block"/>
            </v:shape>
            <v:shape id="_x0000_s1205" type="#_x0000_t109" style="position:absolute;left:1749;top:2147;width:6040;height:346">
              <v:textbox style="mso-next-textbox:#_x0000_s1205">
                <w:txbxContent>
                  <w:p w:rsidR="006C5414" w:rsidRPr="005C417C" w:rsidRDefault="006C5414" w:rsidP="003B03CA">
                    <w:pPr>
                      <w:jc w:val="center"/>
                      <w:rPr>
                        <w:sz w:val="16"/>
                        <w:szCs w:val="16"/>
                      </w:rPr>
                    </w:pPr>
                    <w:r w:rsidRPr="005C417C">
                      <w:rPr>
                        <w:sz w:val="16"/>
                        <w:szCs w:val="16"/>
                      </w:rPr>
                      <w:t>Estrai i caratteri nella stringa a partire da 1 fino a (tratto-1), e associali alla variabile tratto_sx</w:t>
                    </w:r>
                  </w:p>
                </w:txbxContent>
              </v:textbox>
            </v:shape>
            <v:shape id="_x0000_s1206" type="#_x0000_t109" style="position:absolute;left:1749;top:2665;width:6040;height:345">
              <v:textbox style="mso-next-textbox:#_x0000_s1206">
                <w:txbxContent>
                  <w:p w:rsidR="006C5414" w:rsidRPr="005C417C" w:rsidRDefault="006C5414" w:rsidP="003B03CA">
                    <w:pPr>
                      <w:rPr>
                        <w:sz w:val="16"/>
                        <w:szCs w:val="16"/>
                      </w:rPr>
                    </w:pPr>
                    <w:r w:rsidRPr="005C417C">
                      <w:rPr>
                        <w:sz w:val="16"/>
                        <w:szCs w:val="16"/>
                      </w:rPr>
                      <w:t>Estrai i caratteri nella stringa a partire da (tratto+1) fino a fine, e associali alla variabile tratto_dx</w:t>
                    </w:r>
                  </w:p>
                </w:txbxContent>
              </v:textbox>
            </v:shape>
            <v:shape id="_x0000_s1207" type="#_x0000_t32" style="position:absolute;left:4769;top:1974;width:1;height:173" o:connectortype="straight">
              <v:stroke endarrow="block"/>
            </v:shape>
            <v:shape id="_x0000_s1208" type="#_x0000_t32" style="position:absolute;left:4769;top:2493;width:1;height:172" o:connectortype="straight">
              <v:stroke endarrow="block"/>
            </v:shape>
            <v:shape id="_x0000_s1209" type="#_x0000_t109" style="position:absolute;left:1749;top:4048;width:6040;height:346">
              <v:textbox style="mso-next-textbox:#_x0000_s1209">
                <w:txbxContent>
                  <w:p w:rsidR="006C5414" w:rsidRPr="005C417C" w:rsidRDefault="006C5414" w:rsidP="003B03CA">
                    <w:pPr>
                      <w:jc w:val="center"/>
                      <w:rPr>
                        <w:sz w:val="16"/>
                        <w:szCs w:val="16"/>
                      </w:rPr>
                    </w:pPr>
                    <w:r w:rsidRPr="005C417C">
                      <w:rPr>
                        <w:sz w:val="16"/>
                        <w:szCs w:val="16"/>
                      </w:rPr>
                      <w:t xml:space="preserve">Seleziona la prima cella del range </w:t>
                    </w:r>
                  </w:p>
                </w:txbxContent>
              </v:textbox>
            </v:shape>
            <v:shape id="_x0000_s1210" type="#_x0000_t109" style="position:absolute;left:1749;top:4566;width:6040;height:346">
              <v:textbox style="mso-next-textbox:#_x0000_s1210">
                <w:txbxContent>
                  <w:p w:rsidR="006C5414" w:rsidRPr="005C417C" w:rsidRDefault="006C5414" w:rsidP="003B03CA">
                    <w:pPr>
                      <w:jc w:val="center"/>
                      <w:rPr>
                        <w:sz w:val="16"/>
                        <w:szCs w:val="16"/>
                      </w:rPr>
                    </w:pPr>
                    <w:r w:rsidRPr="005C417C">
                      <w:rPr>
                        <w:sz w:val="16"/>
                        <w:szCs w:val="16"/>
                      </w:rPr>
                      <w:t>Restituisci il numero del carattere “-“all’interno della stringa e associalo alla variabile tratto_1</w:t>
                    </w:r>
                  </w:p>
                </w:txbxContent>
              </v:textbox>
            </v:shape>
            <v:shape id="_x0000_s1211" type="#_x0000_t109" style="position:absolute;left:1749;top:5084;width:6040;height:346">
              <v:textbox style="mso-next-textbox:#_x0000_s1211">
                <w:txbxContent>
                  <w:p w:rsidR="006C5414" w:rsidRPr="005C417C" w:rsidRDefault="006C5414" w:rsidP="003B03CA">
                    <w:pPr>
                      <w:jc w:val="center"/>
                      <w:rPr>
                        <w:sz w:val="16"/>
                        <w:szCs w:val="16"/>
                      </w:rPr>
                    </w:pPr>
                    <w:r w:rsidRPr="005C417C">
                      <w:rPr>
                        <w:sz w:val="16"/>
                        <w:szCs w:val="16"/>
                      </w:rPr>
                      <w:t>Restituisci il numero totale dei caratteri della stringa e associalo alla variabile fine_1</w:t>
                    </w:r>
                  </w:p>
                </w:txbxContent>
              </v:textbox>
            </v:shape>
            <v:shape id="_x0000_s1212" type="#_x0000_t109" style="position:absolute;left:1749;top:5603;width:6040;height:346">
              <v:textbox style="mso-next-textbox:#_x0000_s1212">
                <w:txbxContent>
                  <w:p w:rsidR="006C5414" w:rsidRPr="005C417C" w:rsidRDefault="006C5414" w:rsidP="003B03CA">
                    <w:pPr>
                      <w:jc w:val="center"/>
                      <w:rPr>
                        <w:sz w:val="16"/>
                        <w:szCs w:val="16"/>
                      </w:rPr>
                    </w:pPr>
                    <w:r w:rsidRPr="005C417C">
                      <w:rPr>
                        <w:sz w:val="16"/>
                        <w:szCs w:val="16"/>
                      </w:rPr>
                      <w:t>Estrai i caratteri nella stringa a partire da 1 fino a (tratto-1), e associali alla variabile tratto_sx1</w:t>
                    </w:r>
                  </w:p>
                </w:txbxContent>
              </v:textbox>
            </v:shape>
            <v:shape id="_x0000_s1213" type="#_x0000_t32" style="position:absolute;left:4769;top:4394;width:1;height:172" o:connectortype="straight">
              <v:stroke endarrow="block"/>
            </v:shape>
            <v:shape id="_x0000_s1214" type="#_x0000_t32" style="position:absolute;left:4769;top:4912;width:1;height:172" o:connectortype="straight">
              <v:stroke endarrow="block"/>
            </v:shape>
            <v:shape id="_x0000_s1215" type="#_x0000_t32" style="position:absolute;left:4769;top:5430;width:1;height:173" o:connectortype="straight">
              <v:stroke endarrow="block"/>
            </v:shape>
            <v:shape id="_x0000_s1216" type="#_x0000_t109" style="position:absolute;left:1749;top:6121;width:6040;height:345">
              <v:textbox style="mso-next-textbox:#_x0000_s1216">
                <w:txbxContent>
                  <w:p w:rsidR="006C5414" w:rsidRPr="005C417C" w:rsidRDefault="006C5414" w:rsidP="003B03CA">
                    <w:pPr>
                      <w:jc w:val="center"/>
                      <w:rPr>
                        <w:sz w:val="16"/>
                        <w:szCs w:val="16"/>
                      </w:rPr>
                    </w:pPr>
                    <w:r w:rsidRPr="005C417C">
                      <w:rPr>
                        <w:sz w:val="16"/>
                        <w:szCs w:val="16"/>
                      </w:rPr>
                      <w:t>Estrai i caratteri nella stringa a partire da (tratto_1) a (fine) e associali alla variabile tratato_dx1</w:t>
                    </w:r>
                  </w:p>
                </w:txbxContent>
              </v:textbox>
            </v:shape>
            <v:shape id="_x0000_s1217" type="#_x0000_t32" style="position:absolute;left:4769;top:5949;width:1;height:172" o:connectortype="straight">
              <v:stroke endarrow="block"/>
            </v:shape>
            <v:shape id="_x0000_s1218" type="#_x0000_t110" style="position:absolute;left:2993;top:6639;width:3553;height:691">
              <v:textbox style="mso-next-textbox:#_x0000_s1218">
                <w:txbxContent>
                  <w:p w:rsidR="006C5414" w:rsidRPr="005C417C" w:rsidRDefault="006C5414" w:rsidP="003B03CA">
                    <w:pPr>
                      <w:rPr>
                        <w:sz w:val="16"/>
                        <w:szCs w:val="16"/>
                      </w:rPr>
                    </w:pPr>
                    <w:r w:rsidRPr="005C417C">
                      <w:rPr>
                        <w:sz w:val="16"/>
                        <w:szCs w:val="16"/>
                      </w:rPr>
                      <w:t xml:space="preserve">tratto_dx1=tratto_sx </w:t>
                    </w:r>
                  </w:p>
                </w:txbxContent>
              </v:textbox>
            </v:shape>
            <v:shape id="_x0000_s1219" type="#_x0000_t32" style="position:absolute;left:4769;top:6466;width:1;height:173" o:connectortype="straight">
              <v:stroke endarrow="block"/>
            </v:shape>
            <v:shape id="_x0000_s1220" type="#_x0000_t34" style="position:absolute;left:6546;top:4740;width:1243;height:2245;flip:y" o:connectortype="elbow" adj="27545,74737,-120121" strokeweight="1.5pt">
              <v:stroke endarrow="block"/>
            </v:shape>
            <v:shape id="_x0000_s1221" type="#_x0000_t202" style="position:absolute;left:6368;top:7158;width:2131;height:346" stroked="f">
              <v:textbox style="mso-next-textbox:#_x0000_s1221">
                <w:txbxContent>
                  <w:p w:rsidR="006C5414" w:rsidRPr="005C417C" w:rsidRDefault="006C5414" w:rsidP="003B03CA">
                    <w:pPr>
                      <w:rPr>
                        <w:sz w:val="16"/>
                        <w:szCs w:val="16"/>
                      </w:rPr>
                    </w:pPr>
                    <w:r w:rsidRPr="005C417C">
                      <w:rPr>
                        <w:sz w:val="16"/>
                        <w:szCs w:val="16"/>
                      </w:rPr>
                      <w:t>No, passa alla cella successiva</w:t>
                    </w:r>
                  </w:p>
                </w:txbxContent>
              </v:textbox>
            </v:shape>
            <v:shape id="_x0000_s1222" type="#_x0000_t109" style="position:absolute;left:1749;top:7503;width:6040;height:346">
              <v:textbox style="mso-next-textbox:#_x0000_s1222">
                <w:txbxContent>
                  <w:p w:rsidR="006C5414" w:rsidRPr="005C417C" w:rsidRDefault="006C5414" w:rsidP="003B03CA">
                    <w:pPr>
                      <w:jc w:val="center"/>
                      <w:rPr>
                        <w:sz w:val="16"/>
                        <w:szCs w:val="16"/>
                      </w:rPr>
                    </w:pPr>
                    <w:r w:rsidRPr="005C417C">
                      <w:rPr>
                        <w:i/>
                        <w:sz w:val="16"/>
                        <w:szCs w:val="16"/>
                      </w:rPr>
                      <w:t>“Perdita_circ”</w:t>
                    </w:r>
                    <w:r w:rsidRPr="005C417C">
                      <w:rPr>
                        <w:sz w:val="16"/>
                        <w:szCs w:val="16"/>
                      </w:rPr>
                      <w:t>=</w:t>
                    </w:r>
                    <w:r w:rsidRPr="005C417C">
                      <w:rPr>
                        <w:i/>
                        <w:sz w:val="16"/>
                        <w:szCs w:val="16"/>
                      </w:rPr>
                      <w:t xml:space="preserve"> “Perdita_circ”</w:t>
                    </w:r>
                    <w:r w:rsidRPr="005C417C">
                      <w:rPr>
                        <w:sz w:val="16"/>
                        <w:szCs w:val="16"/>
                      </w:rPr>
                      <w:t>+ la perdita totale di questa cella</w:t>
                    </w:r>
                  </w:p>
                </w:txbxContent>
              </v:textbox>
            </v:shape>
            <v:shape id="_x0000_s1223" type="#_x0000_t32" style="position:absolute;left:4769;top:3010;width:1;height:174" o:connectortype="straight">
              <v:stroke endarrow="block"/>
            </v:shape>
            <v:shape id="_x0000_s1224" type="#_x0000_t32" style="position:absolute;left:4769;top:7330;width:1;height:173;flip:x" o:connectortype="straight">
              <v:stroke endarrow="block"/>
            </v:shape>
            <v:shape id="_x0000_s1225" type="#_x0000_t110" style="position:absolute;left:2993;top:8022;width:3552;height:692">
              <v:textbox style="mso-next-textbox:#_x0000_s1225">
                <w:txbxContent>
                  <w:p w:rsidR="006C5414" w:rsidRPr="005C417C" w:rsidRDefault="006C5414" w:rsidP="003B03CA">
                    <w:pPr>
                      <w:rPr>
                        <w:sz w:val="16"/>
                        <w:szCs w:val="16"/>
                      </w:rPr>
                    </w:pPr>
                    <w:r w:rsidRPr="005C417C">
                      <w:rPr>
                        <w:sz w:val="16"/>
                        <w:szCs w:val="16"/>
                      </w:rPr>
                      <w:t>tratto_dx&lt;&gt;pompa</w:t>
                    </w:r>
                  </w:p>
                </w:txbxContent>
              </v:textbox>
            </v:shape>
            <v:shape id="_x0000_s1226" type="#_x0000_t202" style="position:absolute;left:1572;top:8540;width:2131;height:344" stroked="f">
              <v:textbox style="mso-next-textbox:#_x0000_s1226">
                <w:txbxContent>
                  <w:p w:rsidR="006C5414" w:rsidRPr="005C417C" w:rsidRDefault="006C5414" w:rsidP="003B03CA">
                    <w:pPr>
                      <w:rPr>
                        <w:sz w:val="16"/>
                        <w:szCs w:val="16"/>
                      </w:rPr>
                    </w:pPr>
                    <w:r w:rsidRPr="005C417C">
                      <w:rPr>
                        <w:sz w:val="16"/>
                        <w:szCs w:val="16"/>
                      </w:rPr>
                      <w:t>No, passa alla cella successiva</w:t>
                    </w:r>
                  </w:p>
                </w:txbxContent>
              </v:textbox>
            </v:shape>
            <v:shape id="_x0000_s1227" type="#_x0000_t32" style="position:absolute;left:4769;top:7849;width:1;height:173" o:connectortype="straight">
              <v:stroke endarrow="block"/>
            </v:shape>
            <v:shape id="_x0000_s1228" type="#_x0000_t109" style="position:absolute;left:3703;top:8885;width:2132;height:347">
              <v:textbox style="mso-next-textbox:#_x0000_s1228">
                <w:txbxContent>
                  <w:p w:rsidR="006C5414" w:rsidRPr="005C417C" w:rsidRDefault="006C5414" w:rsidP="003B03CA">
                    <w:pPr>
                      <w:jc w:val="center"/>
                      <w:rPr>
                        <w:sz w:val="16"/>
                        <w:szCs w:val="16"/>
                      </w:rPr>
                    </w:pPr>
                    <w:r w:rsidRPr="005C417C">
                      <w:rPr>
                        <w:sz w:val="16"/>
                        <w:szCs w:val="16"/>
                      </w:rPr>
                      <w:t>tratto_sx=tratto_sx1</w:t>
                    </w:r>
                  </w:p>
                </w:txbxContent>
              </v:textbox>
            </v:shape>
            <v:shape id="_x0000_s1229" type="#_x0000_t32" style="position:absolute;left:4769;top:8714;width:1;height:171" o:connectortype="straight">
              <v:stroke endarrow="block"/>
            </v:shape>
            <v:shape id="_x0000_s1230" type="#_x0000_t35" style="position:absolute;left:1013;top:5476;width:4492;height:3020;rotation:90;flip:y" o:connectortype="elbow" adj="-1657,24046,24937" strokeweight="1.5pt">
              <v:stroke endarrow="block"/>
            </v:shape>
            <v:shape id="_x0000_s1231" type="#_x0000_t34" style="position:absolute;left:1749;top:1283;width:1244;height:7086;rotation:180" o:connectortype="elbow" adj="27540,-27900,-58299" strokeweight="1.5pt">
              <v:stroke endarrow="block"/>
            </v:shape>
            <v:shape id="_x0000_s1232" type="#_x0000_t109" style="position:absolute;left:1749;top:3184;width:6040;height:346">
              <v:textbox style="mso-next-textbox:#_x0000_s1232">
                <w:txbxContent>
                  <w:p w:rsidR="006C5414" w:rsidRPr="005C417C" w:rsidRDefault="006C5414" w:rsidP="003B03CA">
                    <w:pPr>
                      <w:jc w:val="center"/>
                      <w:rPr>
                        <w:i/>
                        <w:sz w:val="16"/>
                        <w:szCs w:val="16"/>
                      </w:rPr>
                    </w:pPr>
                    <w:r w:rsidRPr="005C417C">
                      <w:rPr>
                        <w:sz w:val="16"/>
                        <w:szCs w:val="16"/>
                      </w:rPr>
                      <w:t xml:space="preserve">Estrai il valore della perdita di circolazione del tratto considerato e associalo a </w:t>
                    </w:r>
                    <w:r w:rsidRPr="005C417C">
                      <w:rPr>
                        <w:i/>
                        <w:sz w:val="16"/>
                        <w:szCs w:val="16"/>
                      </w:rPr>
                      <w:t>“Perdita_circ”</w:t>
                    </w:r>
                  </w:p>
                </w:txbxContent>
              </v:textbox>
            </v:shape>
            <v:shape id="_x0000_s1233" type="#_x0000_t32" style="position:absolute;left:4769;top:3530;width:1;height:518" o:connectortype="straight">
              <v:stroke endarrow="block"/>
            </v:shape>
            <w10:anchorlock/>
          </v:group>
        </w:pict>
      </w:r>
    </w:p>
    <w:p w:rsidR="003B03CA" w:rsidRDefault="003B03CA" w:rsidP="00716851">
      <w:pPr>
        <w:pStyle w:val="Didascalia"/>
      </w:pPr>
      <w:bookmarkStart w:id="59" w:name="_Ref350092273"/>
      <w:bookmarkStart w:id="60" w:name="_Toc99341553"/>
      <w:bookmarkStart w:id="61" w:name="_Toc374788176"/>
      <w:r>
        <w:t xml:space="preserve">Figura </w:t>
      </w:r>
      <w:r w:rsidR="00A17F30">
        <w:fldChar w:fldCharType="begin"/>
      </w:r>
      <w:r w:rsidR="00A17F30">
        <w:instrText xml:space="preserve"> SEQ Figura \* ARABIC </w:instrText>
      </w:r>
      <w:r w:rsidR="00A17F30">
        <w:fldChar w:fldCharType="separate"/>
      </w:r>
      <w:r w:rsidR="006C1543">
        <w:rPr>
          <w:noProof/>
        </w:rPr>
        <w:t>16</w:t>
      </w:r>
      <w:r w:rsidR="00A17F30">
        <w:rPr>
          <w:noProof/>
        </w:rPr>
        <w:fldChar w:fldCharType="end"/>
      </w:r>
      <w:bookmarkEnd w:id="59"/>
      <w:r>
        <w:t xml:space="preserve">: </w:t>
      </w:r>
      <w:r w:rsidRPr="009A15CE">
        <w:t>Algoritmo di calcolo dalle perdite totali del ci</w:t>
      </w:r>
      <w:r>
        <w:t>r</w:t>
      </w:r>
      <w:r w:rsidRPr="009A15CE">
        <w:t>cuito</w:t>
      </w:r>
      <w:bookmarkEnd w:id="60"/>
      <w:bookmarkEnd w:id="61"/>
    </w:p>
    <w:p w:rsidR="004F2878" w:rsidRDefault="004F2878" w:rsidP="009E0EB6">
      <w:pPr>
        <w:pStyle w:val="Titolo4"/>
      </w:pPr>
      <w:bookmarkStart w:id="62" w:name="_Toc374788103"/>
      <w:r>
        <w:t>Etichettatura dei rami</w:t>
      </w:r>
      <w:bookmarkEnd w:id="62"/>
    </w:p>
    <w:p w:rsidR="0033623F" w:rsidRDefault="0033623F" w:rsidP="0033623F">
      <w:r>
        <w:t xml:space="preserve">L’etichettatura dei rami è di fondamentale importanza per il corretto funzionamento del programma. </w:t>
      </w:r>
      <w:r w:rsidR="009E0EB6">
        <w:t>Esso</w:t>
      </w:r>
      <w:r>
        <w:t xml:space="preserve"> riesce a costruire il layout dell’intera rete mediante un processo ad albero inverso. L’Utente assegna a suo piacimento due lettere che individuano rispettivamente la pompa di circolazione e il prefisso dei terminali, come indicato in figura seguente.</w:t>
      </w:r>
    </w:p>
    <w:p w:rsidR="0033623F" w:rsidRDefault="0033623F" w:rsidP="0033623F">
      <w:pPr>
        <w:pStyle w:val="Didascalia"/>
      </w:pPr>
      <w:r>
        <w:rPr>
          <w:noProof/>
        </w:rPr>
        <w:drawing>
          <wp:inline distT="0" distB="0" distL="0" distR="0" wp14:anchorId="1FD81522" wp14:editId="3FAF6FE6">
            <wp:extent cx="2609524" cy="552381"/>
            <wp:effectExtent l="0" t="0" r="635" b="635"/>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2609524" cy="552381"/>
                    </a:xfrm>
                    <a:prstGeom prst="rect">
                      <a:avLst/>
                    </a:prstGeom>
                  </pic:spPr>
                </pic:pic>
              </a:graphicData>
            </a:graphic>
          </wp:inline>
        </w:drawing>
      </w:r>
    </w:p>
    <w:p w:rsidR="0033623F" w:rsidRDefault="0033623F" w:rsidP="0033623F">
      <w:pPr>
        <w:pStyle w:val="Didascalia"/>
      </w:pPr>
      <w:bookmarkStart w:id="63" w:name="_Toc374788177"/>
      <w:r>
        <w:t xml:space="preserve">Figura </w:t>
      </w:r>
      <w:r w:rsidR="00A17F30">
        <w:fldChar w:fldCharType="begin"/>
      </w:r>
      <w:r w:rsidR="00A17F30">
        <w:instrText xml:space="preserve"> SEQ Figura \* ARABIC </w:instrText>
      </w:r>
      <w:r w:rsidR="00A17F30">
        <w:fldChar w:fldCharType="separate"/>
      </w:r>
      <w:r w:rsidR="006C1543">
        <w:rPr>
          <w:noProof/>
        </w:rPr>
        <w:t>17</w:t>
      </w:r>
      <w:r w:rsidR="00A17F30">
        <w:rPr>
          <w:noProof/>
        </w:rPr>
        <w:fldChar w:fldCharType="end"/>
      </w:r>
      <w:r>
        <w:t>: Selezione dei prefissi per la pompa e per i terminali</w:t>
      </w:r>
      <w:bookmarkEnd w:id="63"/>
    </w:p>
    <w:p w:rsidR="0033623F" w:rsidRPr="0033623F" w:rsidRDefault="0033623F" w:rsidP="0033623F">
      <w:r>
        <w:t xml:space="preserve">I nomi dei rami possono essere digitati come si vuole a patto che </w:t>
      </w:r>
      <w:r w:rsidRPr="00FF3809">
        <w:rPr>
          <w:b/>
        </w:rPr>
        <w:t>non contengano spazi</w:t>
      </w:r>
      <w:r>
        <w:t xml:space="preserve"> e che i nodi siano separati dal </w:t>
      </w:r>
      <w:r w:rsidRPr="00FF3809">
        <w:rPr>
          <w:b/>
        </w:rPr>
        <w:t>trattino</w:t>
      </w:r>
      <w:r>
        <w:t xml:space="preserve"> (-).</w:t>
      </w:r>
      <w:r w:rsidR="00FF3809">
        <w:t xml:space="preserve"> I nome dei nodi possono essere scelti come si desidera </w:t>
      </w:r>
      <w:r w:rsidR="00FF3809">
        <w:lastRenderedPageBreak/>
        <w:t>ricordando che se ci sono terminali questi devono contenere il prefisso selezionato. Ad esempio si osservi la rete di figura seguente.</w:t>
      </w:r>
    </w:p>
    <w:p w:rsidR="0033623F" w:rsidRDefault="00A17F30" w:rsidP="0033623F">
      <w:pPr>
        <w:pStyle w:val="Didascalia"/>
      </w:pPr>
      <w:r>
        <w:rPr>
          <w:noProof/>
        </w:rPr>
        <w:pict>
          <v:shape id="_x0000_s1197" type="#_x0000_t32" style="position:absolute;left:0;text-align:left;margin-left:234.3pt;margin-top:40.8pt;width:13.5pt;height:3pt;flip:x y;z-index:251685888" o:connectortype="straight" strokecolor="#c00000" strokeweight="1.5pt">
            <v:stroke endarrow="block"/>
          </v:shape>
        </w:pict>
      </w:r>
      <w:r>
        <w:rPr>
          <w:noProof/>
        </w:rPr>
        <w:pict>
          <v:shape id="_x0000_s1194" type="#_x0000_t32" style="position:absolute;left:0;text-align:left;margin-left:235.8pt;margin-top:43.8pt;width:12pt;height:47.3pt;flip:y;z-index:251682816" o:connectortype="straight" strokecolor="red" strokeweight="1.5pt"/>
        </w:pict>
      </w:r>
      <w:r>
        <w:rPr>
          <w:noProof/>
        </w:rPr>
        <w:pict>
          <v:shape id="_x0000_s1193" type="#_x0000_t32" style="position:absolute;left:0;text-align:left;margin-left:234.3pt;margin-top:94.05pt;width:15.35pt;height:22.75pt;flip:y;z-index:251681792" o:connectortype="straight" strokecolor="red" strokeweight="1.5pt"/>
        </w:pict>
      </w:r>
      <w:r>
        <w:rPr>
          <w:noProof/>
        </w:rPr>
        <w:pict>
          <v:shape id="_x0000_s1196" type="#_x0000_t32" style="position:absolute;left:0;text-align:left;margin-left:235.8pt;margin-top:90.4pt;width:12pt;height:3.65pt;flip:x y;z-index:251684864" o:connectortype="straight" strokecolor="#c00000" strokeweight="1.5pt"/>
        </w:pict>
      </w:r>
      <w:r>
        <w:rPr>
          <w:noProof/>
        </w:rPr>
        <w:pict>
          <v:shape id="_x0000_s1195" type="#_x0000_t32" style="position:absolute;left:0;text-align:left;margin-left:232.8pt;margin-top:116.1pt;width:18.75pt;height:3pt;flip:x y;z-index:251683840" o:connectortype="straight" strokecolor="red" strokeweight="1.5pt"/>
        </w:pict>
      </w:r>
      <w:r w:rsidR="0033623F">
        <w:rPr>
          <w:noProof/>
        </w:rPr>
        <w:drawing>
          <wp:inline distT="0" distB="0" distL="0" distR="0" wp14:anchorId="49B1B3A9" wp14:editId="65A38F25">
            <wp:extent cx="780952" cy="1609524"/>
            <wp:effectExtent l="0" t="0" r="635" b="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780952" cy="1609524"/>
                    </a:xfrm>
                    <a:prstGeom prst="rect">
                      <a:avLst/>
                    </a:prstGeom>
                  </pic:spPr>
                </pic:pic>
              </a:graphicData>
            </a:graphic>
          </wp:inline>
        </w:drawing>
      </w:r>
    </w:p>
    <w:p w:rsidR="00FF3809" w:rsidRPr="00FF3809" w:rsidRDefault="00FF3809" w:rsidP="00FF3809">
      <w:pPr>
        <w:pStyle w:val="Didascalia"/>
      </w:pPr>
      <w:bookmarkStart w:id="64" w:name="_Toc374788178"/>
      <w:r>
        <w:t xml:space="preserve">Figura </w:t>
      </w:r>
      <w:r w:rsidR="00A17F30">
        <w:fldChar w:fldCharType="begin"/>
      </w:r>
      <w:r w:rsidR="00A17F30">
        <w:instrText xml:space="preserve"> SEQ Figura \* ARABIC </w:instrText>
      </w:r>
      <w:r w:rsidR="00A17F30">
        <w:fldChar w:fldCharType="separate"/>
      </w:r>
      <w:r w:rsidR="006C1543">
        <w:rPr>
          <w:noProof/>
        </w:rPr>
        <w:t>18</w:t>
      </w:r>
      <w:r w:rsidR="00A17F30">
        <w:rPr>
          <w:noProof/>
        </w:rPr>
        <w:fldChar w:fldCharType="end"/>
      </w:r>
      <w:r>
        <w:t>: Esempio di input di una reta</w:t>
      </w:r>
      <w:bookmarkEnd w:id="64"/>
    </w:p>
    <w:p w:rsidR="0033623F" w:rsidRDefault="00861610" w:rsidP="0033623F">
      <w:r>
        <w:t xml:space="preserve">Partendo da questo esempio il programma, una volta lanciato il calcolo, cerca un ramo che contenga il prefisso di terminale (in questo caso la lettera </w:t>
      </w:r>
      <w:r>
        <w:rPr>
          <w:b/>
        </w:rPr>
        <w:t>R</w:t>
      </w:r>
      <w:r>
        <w:t>). Ad esempio si consideri il ramo C2.R2.</w:t>
      </w:r>
    </w:p>
    <w:p w:rsidR="00861610" w:rsidRDefault="00861610" w:rsidP="0033623F">
      <w:r>
        <w:t xml:space="preserve">Dato il ramo terminale (c’è R2) il programma legge il nodo di sinistra (C2) e cerca nell’elenco dei rami il lamo che contiene C2 nel nodo di destra. Trova (sempre per l’esempio considerato) il ramo A-C2. Ripete la procedura: legge il nodo di sinistra (A) e cerca un altro ramo che contenga A nel nodo di destra e trova P-A. </w:t>
      </w:r>
      <w:r w:rsidR="009C1C66">
        <w:t xml:space="preserve">La ricerca si ferma perché il nodo di sinistra è il simbolo </w:t>
      </w:r>
      <w:r w:rsidR="009C1C66" w:rsidRPr="004A47C8">
        <w:rPr>
          <w:b/>
        </w:rPr>
        <w:t>P</w:t>
      </w:r>
      <w:r w:rsidR="009C1C66">
        <w:t xml:space="preserve"> prescelto per la pompa. </w:t>
      </w:r>
      <w:r>
        <w:t>In questo modo il circuito è:</w:t>
      </w:r>
    </w:p>
    <w:p w:rsidR="00861610" w:rsidRPr="00861610" w:rsidRDefault="00861610" w:rsidP="00861610">
      <w:pPr>
        <w:pStyle w:val="Didascalia"/>
      </w:pPr>
      <w:r>
        <w:t>P-A, A-C2, C2-R2</w:t>
      </w:r>
    </w:p>
    <w:p w:rsidR="0033623F" w:rsidRDefault="002928D5" w:rsidP="0033623F">
      <w:r>
        <w:t>Allo stesso modo ricostruisce i circuiti per gli altri terminali:</w:t>
      </w:r>
    </w:p>
    <w:p w:rsidR="002928D5" w:rsidRPr="00861610" w:rsidRDefault="002928D5" w:rsidP="002928D5">
      <w:pPr>
        <w:pStyle w:val="Didascalia"/>
      </w:pPr>
      <w:r>
        <w:t>P-A, A-C2, C2-R1</w:t>
      </w:r>
    </w:p>
    <w:p w:rsidR="002928D5" w:rsidRPr="00861610" w:rsidRDefault="002928D5" w:rsidP="002928D5">
      <w:pPr>
        <w:pStyle w:val="Didascalia"/>
      </w:pPr>
      <w:r>
        <w:t>P-A, A-C1, C2-R3</w:t>
      </w:r>
    </w:p>
    <w:p w:rsidR="00BC4500" w:rsidRPr="00861610" w:rsidRDefault="00BC4500" w:rsidP="00BC4500">
      <w:pPr>
        <w:pStyle w:val="Didascalia"/>
      </w:pPr>
      <w:r>
        <w:t>P-A, A-C1, C2-R2</w:t>
      </w:r>
    </w:p>
    <w:p w:rsidR="00BC4500" w:rsidRPr="00861610" w:rsidRDefault="00BC4500" w:rsidP="00BC4500">
      <w:pPr>
        <w:pStyle w:val="Didascalia"/>
      </w:pPr>
      <w:r>
        <w:t>P-A, A-C1, C2-R1</w:t>
      </w:r>
    </w:p>
    <w:p w:rsidR="004A47C8" w:rsidRDefault="004A47C8" w:rsidP="0033623F">
      <w:r>
        <w:t>Nell’esempio si è indicato con C il collettore complanare. I rami terminali possono avere nomi eguali, quel che conta che il ramo sia distinto. Ad esempio C1-R1 è diverso da C2-R1</w:t>
      </w:r>
      <w:r w:rsidR="00CD2DCB">
        <w:t xml:space="preserve"> perché i nodi di sinistra si riferiscono ai collettori C1 e C2 diversi.</w:t>
      </w:r>
    </w:p>
    <w:p w:rsidR="0033623F" w:rsidRDefault="00BC4500" w:rsidP="0033623F">
      <w:r>
        <w:t>Si osservi che nell’esempio qui esposto si considerano i rami di ritorno paralleli a quelli di mandata e pertanto si è fornita una lunghezza doppia dei singoli rami. Se si desidera si può digitare anche la rete di ritorno che avrà come ramo terminale la pompa.</w:t>
      </w:r>
    </w:p>
    <w:p w:rsidR="00941037" w:rsidRDefault="009E0EB6" w:rsidP="0033623F">
      <w:r>
        <w:t xml:space="preserve">In </w:t>
      </w:r>
      <w:r>
        <w:fldChar w:fldCharType="begin"/>
      </w:r>
      <w:r>
        <w:instrText xml:space="preserve"> REF _Ref350609594 \h </w:instrText>
      </w:r>
      <w:r>
        <w:fldChar w:fldCharType="separate"/>
      </w:r>
      <w:r w:rsidR="006C1543">
        <w:t xml:space="preserve">Figura </w:t>
      </w:r>
      <w:r w:rsidR="006C1543">
        <w:rPr>
          <w:noProof/>
        </w:rPr>
        <w:t>19</w:t>
      </w:r>
      <w:r>
        <w:fldChar w:fldCharType="end"/>
      </w:r>
      <w:r>
        <w:t xml:space="preserve"> si ha un esempio di rete per 6 fan coil con ritorno inverso (anello di Tickelmann</w:t>
      </w:r>
      <w:r w:rsidR="00941037">
        <w:t xml:space="preserve">, vedi </w:t>
      </w:r>
      <w:r w:rsidR="00941037">
        <w:fldChar w:fldCharType="begin"/>
      </w:r>
      <w:r w:rsidR="00941037">
        <w:instrText xml:space="preserve"> REF _Ref350610278 \h </w:instrText>
      </w:r>
      <w:r w:rsidR="00941037">
        <w:fldChar w:fldCharType="separate"/>
      </w:r>
      <w:r w:rsidR="006C1543">
        <w:t xml:space="preserve">Figura </w:t>
      </w:r>
      <w:r w:rsidR="006C1543">
        <w:rPr>
          <w:noProof/>
        </w:rPr>
        <w:t>20</w:t>
      </w:r>
      <w:r w:rsidR="00941037">
        <w:fldChar w:fldCharType="end"/>
      </w:r>
      <w:r>
        <w:t xml:space="preserve">). </w:t>
      </w:r>
    </w:p>
    <w:p w:rsidR="009E0EB6" w:rsidRDefault="009E0EB6" w:rsidP="0033623F">
      <w:r>
        <w:t>In questo caso il programma effettua la ricerca dei circuiti applicando il metodo dell’albero inverso per i tubi di mandata e per i tubi di ritorno.</w:t>
      </w:r>
      <w:r w:rsidR="00D10B44">
        <w:t xml:space="preserve"> In figura si ha l’indicazione della ricerca che partendo dalla pompa </w:t>
      </w:r>
      <w:r w:rsidR="00D10B44">
        <w:rPr>
          <w:i/>
        </w:rPr>
        <w:t>p</w:t>
      </w:r>
      <w:r w:rsidR="00D10B44">
        <w:t xml:space="preserve"> arriva al fan coil F1 e ritorna alla pompa </w:t>
      </w:r>
      <w:r w:rsidR="00D10B44">
        <w:rPr>
          <w:i/>
        </w:rPr>
        <w:t>p</w:t>
      </w:r>
      <w:r w:rsidR="00D10B44">
        <w:t>. il circuito completo risulta:</w:t>
      </w:r>
    </w:p>
    <w:p w:rsidR="00D10B44" w:rsidRDefault="00D10B44" w:rsidP="00D10B44">
      <w:pPr>
        <w:pStyle w:val="Didascalia"/>
        <w:rPr>
          <w:b/>
        </w:rPr>
      </w:pPr>
      <w:r>
        <w:rPr>
          <w:b/>
        </w:rPr>
        <w:t>p-A; A-F1; F1-G; H-H; H-I; I-L; L-M; M-p</w:t>
      </w:r>
    </w:p>
    <w:p w:rsidR="00D10B44" w:rsidRDefault="002862E5" w:rsidP="00D10B44">
      <w:r>
        <w:t>La stessa procedura si segue per reti complete di tubazioni di mandata e di ritorno.</w:t>
      </w:r>
    </w:p>
    <w:p w:rsidR="002862E5" w:rsidRDefault="002862E5" w:rsidP="00D10B44">
      <w:r>
        <w:t>E’ importante tenere presente che perché si possa eseguire la ricostruzione della rete debbono esserci rami terminali (cioè che hanno nel nodo di destra un terminale correttamente impostato) e che ci sia la pompa con il giusto prefisso.</w:t>
      </w:r>
    </w:p>
    <w:p w:rsidR="002862E5" w:rsidRPr="00D10B44" w:rsidRDefault="002862E5" w:rsidP="00D10B44">
      <w:r>
        <w:t>La pompa determina l’inizio e la fina della ricerca ad albero inverso sia per le tubazioni di mandata che pe quelle di ritorno.</w:t>
      </w:r>
    </w:p>
    <w:p w:rsidR="009E0EB6" w:rsidRDefault="00A17F30" w:rsidP="009E0EB6">
      <w:pPr>
        <w:pStyle w:val="Didascalia"/>
      </w:pPr>
      <w:r>
        <w:rPr>
          <w:noProof/>
        </w:rPr>
        <w:lastRenderedPageBreak/>
        <w:pict>
          <v:shape id="_x0000_s1545" type="#_x0000_t32" style="position:absolute;left:0;text-align:left;margin-left:201.4pt;margin-top:33pt;width:29.9pt;height:2.05pt;flip:x y;z-index:251777024" o:connectortype="straight" strokecolor="red" strokeweight="2.25pt">
            <v:stroke endarrow="block"/>
          </v:shape>
        </w:pict>
      </w:r>
      <w:r>
        <w:rPr>
          <w:noProof/>
        </w:rPr>
        <w:pict>
          <v:shape id="_x0000_s1544" type="#_x0000_t32" style="position:absolute;left:0;text-align:left;margin-left:230.6pt;margin-top:33pt;width:0;height:219.4pt;flip:y;z-index:251776000" o:connectortype="straight" strokecolor="red" strokeweight="2.25pt">
            <v:stroke endarrow="block"/>
          </v:shape>
        </w:pict>
      </w:r>
      <w:r>
        <w:rPr>
          <w:noProof/>
        </w:rPr>
        <w:pict>
          <v:shape id="_x0000_s1543" type="#_x0000_t32" style="position:absolute;left:0;text-align:left;margin-left:212.95pt;margin-top:253.1pt;width:19.7pt;height:1.35pt;flip:y;z-index:251774976" o:connectortype="straight" strokecolor="red" strokeweight="2.25pt">
            <v:stroke endarrow="block"/>
          </v:shape>
        </w:pict>
      </w:r>
      <w:r>
        <w:rPr>
          <w:noProof/>
        </w:rPr>
        <w:pict>
          <v:shape id="_x0000_s1540" type="#_x0000_t32" style="position:absolute;left:0;text-align:left;margin-left:202.75pt;margin-top:221.85pt;width:10.2pt;height:32.6pt;flip:x;z-index:251773952" o:connectortype="straight" strokecolor="red" strokeweight="2.25pt">
            <v:stroke endarrow="block"/>
          </v:shape>
        </w:pict>
      </w:r>
      <w:r>
        <w:rPr>
          <w:noProof/>
        </w:rPr>
        <w:pict>
          <v:shape id="_x0000_s1539" type="#_x0000_t32" style="position:absolute;left:0;text-align:left;margin-left:203.45pt;margin-top:192.65pt;width:5.45pt;height:29.9pt;flip:x;z-index:251772928" o:connectortype="straight" strokecolor="red" strokeweight="2.25pt">
            <v:stroke endarrow="block"/>
          </v:shape>
        </w:pict>
      </w:r>
      <w:r>
        <w:rPr>
          <w:noProof/>
        </w:rPr>
        <w:pict>
          <v:shape id="_x0000_s1538" type="#_x0000_t32" style="position:absolute;left:0;text-align:left;margin-left:201.4pt;margin-top:160.7pt;width:11.55pt;height:30.6pt;flip:x;z-index:251771904" o:connectortype="straight" strokecolor="red" strokeweight="2.25pt">
            <v:stroke endarrow="block"/>
          </v:shape>
        </w:pict>
      </w:r>
      <w:r>
        <w:rPr>
          <w:noProof/>
        </w:rPr>
        <w:pict>
          <v:shape id="_x0000_s1537" type="#_x0000_t32" style="position:absolute;left:0;text-align:left;margin-left:204.15pt;margin-top:127.45pt;width:10.15pt;height:31.9pt;flip:x;z-index:251770880" o:connectortype="straight" strokecolor="red" strokeweight="2.25pt">
            <v:stroke endarrow="block"/>
          </v:shape>
        </w:pict>
      </w:r>
      <w:r>
        <w:rPr>
          <w:noProof/>
        </w:rPr>
        <w:pict>
          <v:shape id="_x0000_s1536" type="#_x0000_t32" style="position:absolute;left:0;text-align:left;margin-left:204.15pt;margin-top:96.85pt;width:11.55pt;height:34pt;flip:x;z-index:251769856" o:connectortype="straight" strokecolor="red" strokeweight="2.25pt">
            <v:stroke endarrow="block"/>
          </v:shape>
        </w:pict>
      </w:r>
      <w:r>
        <w:rPr>
          <w:noProof/>
        </w:rPr>
        <w:pict>
          <v:shape id="_x0000_s1534" type="#_x0000_t32" style="position:absolute;left:0;text-align:left;margin-left:204.15pt;margin-top:85.35pt;width:8.8pt;height:13.55pt;flip:x;z-index:251768832" o:connectortype="straight" strokecolor="red" strokeweight="2.25pt">
            <v:stroke endarrow="block"/>
          </v:shape>
        </w:pict>
      </w:r>
      <w:r>
        <w:rPr>
          <w:noProof/>
        </w:rPr>
        <w:pict>
          <v:shape id="_x0000_s1531" type="#_x0000_t32" style="position:absolute;left:0;text-align:left;margin-left:201.4pt;margin-top:33.7pt;width:7.5pt;height:51.65pt;flip:x;z-index:251767808" o:connectortype="straight" strokecolor="red" strokeweight="2.25pt">
            <v:stroke endarrow="block"/>
          </v:shape>
        </w:pict>
      </w:r>
      <w:r w:rsidR="009E0EB6">
        <w:rPr>
          <w:noProof/>
        </w:rPr>
        <w:drawing>
          <wp:inline distT="0" distB="0" distL="0" distR="0" wp14:anchorId="4A758AE9" wp14:editId="1A5EE7C3">
            <wp:extent cx="1428571" cy="3314286"/>
            <wp:effectExtent l="0" t="0" r="635" b="635"/>
            <wp:docPr id="536" name="Immagine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1428571" cy="3314286"/>
                    </a:xfrm>
                    <a:prstGeom prst="rect">
                      <a:avLst/>
                    </a:prstGeom>
                  </pic:spPr>
                </pic:pic>
              </a:graphicData>
            </a:graphic>
          </wp:inline>
        </w:drawing>
      </w:r>
    </w:p>
    <w:p w:rsidR="009E0EB6" w:rsidRDefault="009E0EB6" w:rsidP="009E0EB6">
      <w:pPr>
        <w:pStyle w:val="Didascalia"/>
      </w:pPr>
      <w:bookmarkStart w:id="65" w:name="_Ref350609594"/>
      <w:bookmarkStart w:id="66" w:name="_Toc374788179"/>
      <w:r>
        <w:t xml:space="preserve">Figura </w:t>
      </w:r>
      <w:r w:rsidR="00A17F30">
        <w:fldChar w:fldCharType="begin"/>
      </w:r>
      <w:r w:rsidR="00A17F30">
        <w:instrText xml:space="preserve"> SEQ Figura \* ARABIC </w:instrText>
      </w:r>
      <w:r w:rsidR="00A17F30">
        <w:fldChar w:fldCharType="separate"/>
      </w:r>
      <w:r w:rsidR="006C1543">
        <w:rPr>
          <w:noProof/>
        </w:rPr>
        <w:t>19</w:t>
      </w:r>
      <w:r w:rsidR="00A17F30">
        <w:rPr>
          <w:noProof/>
        </w:rPr>
        <w:fldChar w:fldCharType="end"/>
      </w:r>
      <w:bookmarkEnd w:id="65"/>
      <w:r>
        <w:t>: Esempio di rete con ritorno inverso</w:t>
      </w:r>
      <w:bookmarkEnd w:id="66"/>
    </w:p>
    <w:p w:rsidR="008573D8" w:rsidRDefault="008573D8" w:rsidP="008573D8">
      <w:pPr>
        <w:pStyle w:val="Didascalia"/>
      </w:pPr>
    </w:p>
    <w:p w:rsidR="008573D8" w:rsidRDefault="008573D8" w:rsidP="008573D8">
      <w:pPr>
        <w:pStyle w:val="Didascalia"/>
      </w:pPr>
      <w:r>
        <w:object w:dxaOrig="10215" w:dyaOrig="3630">
          <v:shape id="_x0000_i1053" type="#_x0000_t75" style="width:481.6pt;height:171.15pt" o:ole="">
            <v:imagedata r:id="rId86" o:title=""/>
          </v:shape>
          <o:OLEObject Type="Embed" ProgID="SmartSketch.Document" ShapeID="_x0000_i1053" DrawAspect="Content" ObjectID="_1448530282" r:id="rId87"/>
        </w:object>
      </w:r>
    </w:p>
    <w:p w:rsidR="008573D8" w:rsidRPr="008573D8" w:rsidRDefault="008573D8" w:rsidP="008573D8">
      <w:pPr>
        <w:pStyle w:val="Didascalia"/>
      </w:pPr>
      <w:bookmarkStart w:id="67" w:name="_Ref350610278"/>
      <w:bookmarkStart w:id="68" w:name="_Toc374788180"/>
      <w:r>
        <w:t xml:space="preserve">Figura </w:t>
      </w:r>
      <w:fldSimple w:instr=" SEQ Figura \* ARABIC ">
        <w:r w:rsidR="006C1543">
          <w:rPr>
            <w:noProof/>
          </w:rPr>
          <w:t>20</w:t>
        </w:r>
      </w:fldSimple>
      <w:bookmarkEnd w:id="67"/>
      <w:r>
        <w:t>: Rete coi 6 fan coil a ritorno inverso</w:t>
      </w:r>
      <w:bookmarkEnd w:id="68"/>
    </w:p>
    <w:p w:rsidR="0033623F" w:rsidRDefault="009C2792" w:rsidP="0033623F">
      <w:r>
        <w:t xml:space="preserve">Allo stesso modo si possono trovare i circuiti di reti ben più complesse, come quella indicata in </w:t>
      </w:r>
      <w:r>
        <w:fldChar w:fldCharType="begin"/>
      </w:r>
      <w:r>
        <w:instrText xml:space="preserve"> REF _Ref350241677 \h </w:instrText>
      </w:r>
      <w:r>
        <w:fldChar w:fldCharType="separate"/>
      </w:r>
      <w:r w:rsidR="006C1543">
        <w:t xml:space="preserve">Figura </w:t>
      </w:r>
      <w:r w:rsidR="006C1543">
        <w:rPr>
          <w:noProof/>
        </w:rPr>
        <w:t>21</w:t>
      </w:r>
      <w:r>
        <w:fldChar w:fldCharType="end"/>
      </w:r>
      <w:r>
        <w:t xml:space="preserve"> che riporta alcuni rami per un ospedale (130 rami e 96 circuiti). Si osservi che il prefisso per il terminale è la lettera </w:t>
      </w:r>
      <w:r>
        <w:rPr>
          <w:b/>
        </w:rPr>
        <w:t>F</w:t>
      </w:r>
      <w:r>
        <w:t xml:space="preserve"> per indicare in fan coil.</w:t>
      </w:r>
    </w:p>
    <w:p w:rsidR="00B478F2" w:rsidRDefault="00B478F2" w:rsidP="0033623F">
      <w:r>
        <w:t>Per facilitare il lavoro è opportuno avere un layout dell’intera rete già quotata (cioè con la lunghezza dei rami esplicitata) e con l’etichettatura dei nodi e dei terminali predisposta.</w:t>
      </w:r>
    </w:p>
    <w:p w:rsidR="00B478F2" w:rsidRDefault="00B8415D" w:rsidP="0033623F">
      <w:r>
        <w:t>Si osservi che perché l’algoritmo di ricostruzione dei circuiti funzioni occorre porre attenzione a che siano rispettate queste regole:</w:t>
      </w:r>
    </w:p>
    <w:p w:rsidR="00B8415D" w:rsidRDefault="00DD6316" w:rsidP="00B8415D">
      <w:pPr>
        <w:pStyle w:val="Elencoindentatopuntato"/>
      </w:pPr>
      <w:r>
        <w:t xml:space="preserve">i rami principali devono essere indicati </w:t>
      </w:r>
      <w:r w:rsidR="002862E5">
        <w:t xml:space="preserve">preferenzialmente </w:t>
      </w:r>
      <w:r>
        <w:t>prima dei rami terminali;</w:t>
      </w:r>
    </w:p>
    <w:p w:rsidR="00DD6316" w:rsidRDefault="00DD6316" w:rsidP="00B8415D">
      <w:pPr>
        <w:pStyle w:val="Elencoindentatopuntato"/>
      </w:pPr>
      <w:r>
        <w:t>le etichette debbono essere coerenti, cioè deve essere possibile passare dal generico terminale alla pompa senza soluzione di continuità;</w:t>
      </w:r>
    </w:p>
    <w:p w:rsidR="00DD6316" w:rsidRDefault="00DD6316" w:rsidP="00B8415D">
      <w:pPr>
        <w:pStyle w:val="Elencoindentatopuntato"/>
      </w:pPr>
      <w:r>
        <w:t>non debbono esserci celle vuote perché l’algoritmo interpreta la prima cella vuota come fine del range di ricerca per la formazione dei circuiti;</w:t>
      </w:r>
    </w:p>
    <w:p w:rsidR="00DD6316" w:rsidRDefault="00DD6316" w:rsidP="00B8415D">
      <w:pPr>
        <w:pStyle w:val="Elencoindentatopuntato"/>
      </w:pPr>
      <w:r>
        <w:t>i nomi dei rami debbono avere il trattino (-) di separazione;</w:t>
      </w:r>
    </w:p>
    <w:p w:rsidR="00DD6316" w:rsidRDefault="00DD6316" w:rsidP="00B8415D">
      <w:pPr>
        <w:pStyle w:val="Elencoindentatopuntato"/>
      </w:pPr>
      <w:r>
        <w:t>non debbono esserci spazi nei nomi dei rami;</w:t>
      </w:r>
    </w:p>
    <w:p w:rsidR="00DD6316" w:rsidRPr="009C2792" w:rsidRDefault="00DD6316" w:rsidP="00B8415D">
      <w:pPr>
        <w:pStyle w:val="Elencoindentatopuntato"/>
      </w:pPr>
      <w:r>
        <w:lastRenderedPageBreak/>
        <w:t>porre attenzione alle maiuscole e alle minuscolo perché il programma le tratta diversamente (p è diverso da P, come pure r è diverso da R, ..)</w:t>
      </w:r>
    </w:p>
    <w:p w:rsidR="009C2792" w:rsidRDefault="009C2792" w:rsidP="009C2792">
      <w:pPr>
        <w:pStyle w:val="Didascalia"/>
      </w:pPr>
      <w:r>
        <w:rPr>
          <w:noProof/>
        </w:rPr>
        <w:drawing>
          <wp:inline distT="0" distB="0" distL="0" distR="0" wp14:anchorId="391D871C" wp14:editId="3CD512E4">
            <wp:extent cx="3283403" cy="8091577"/>
            <wp:effectExtent l="0" t="0" r="0" b="0"/>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3287156" cy="8100825"/>
                    </a:xfrm>
                    <a:prstGeom prst="rect">
                      <a:avLst/>
                    </a:prstGeom>
                  </pic:spPr>
                </pic:pic>
              </a:graphicData>
            </a:graphic>
          </wp:inline>
        </w:drawing>
      </w:r>
    </w:p>
    <w:p w:rsidR="009F38A1" w:rsidRPr="009F38A1" w:rsidRDefault="009C2792" w:rsidP="00A740F8">
      <w:pPr>
        <w:pStyle w:val="Didascalia"/>
      </w:pPr>
      <w:bookmarkStart w:id="69" w:name="_Ref350241677"/>
      <w:bookmarkStart w:id="70" w:name="_Toc374788181"/>
      <w:r>
        <w:t xml:space="preserve">Figura </w:t>
      </w:r>
      <w:r w:rsidR="00A17F30">
        <w:fldChar w:fldCharType="begin"/>
      </w:r>
      <w:r w:rsidR="00A17F30">
        <w:instrText xml:space="preserve"> SEQ Figura \* ARABIC </w:instrText>
      </w:r>
      <w:r w:rsidR="00A17F30">
        <w:fldChar w:fldCharType="separate"/>
      </w:r>
      <w:r w:rsidR="006C1543">
        <w:rPr>
          <w:noProof/>
        </w:rPr>
        <w:t>21</w:t>
      </w:r>
      <w:r w:rsidR="00A17F30">
        <w:rPr>
          <w:noProof/>
        </w:rPr>
        <w:fldChar w:fldCharType="end"/>
      </w:r>
      <w:bookmarkEnd w:id="69"/>
      <w:r>
        <w:t>: Esempio di una rete complessa</w:t>
      </w:r>
      <w:bookmarkEnd w:id="70"/>
    </w:p>
    <w:p w:rsidR="00B879A9" w:rsidRDefault="00B879A9" w:rsidP="00B879A9">
      <w:pPr>
        <w:pStyle w:val="Titolo1"/>
      </w:pPr>
      <w:bookmarkStart w:id="71" w:name="_Toc374788086"/>
      <w:bookmarkStart w:id="72" w:name="_Toc374788104"/>
      <w:r>
        <w:lastRenderedPageBreak/>
        <w:t>USO DEL PROGRAMMA</w:t>
      </w:r>
      <w:r w:rsidR="00235A2D">
        <w:t xml:space="preserve"> – FASE DI INPUT</w:t>
      </w:r>
      <w:bookmarkEnd w:id="71"/>
      <w:bookmarkEnd w:id="72"/>
    </w:p>
    <w:p w:rsidR="00B879A9" w:rsidRDefault="00B879A9" w:rsidP="00B879A9">
      <w:r>
        <w:t>Vediamo adesso più dettagliatamente come si utilizza il programma</w:t>
      </w:r>
      <w:r w:rsidR="005C6A2E">
        <w:t xml:space="preserve"> e come è possibile utilizzare la potenza di Excel per velocizzare le operazioni sia di input che di calcolo.</w:t>
      </w:r>
    </w:p>
    <w:p w:rsidR="00935020" w:rsidRDefault="00935020" w:rsidP="00935020">
      <w:pPr>
        <w:pStyle w:val="Titolo2"/>
      </w:pPr>
      <w:bookmarkStart w:id="73" w:name="_Toc374788105"/>
      <w:r>
        <w:t>Avviamento del Programma di calcolo</w:t>
      </w:r>
      <w:bookmarkEnd w:id="73"/>
    </w:p>
    <w:p w:rsidR="00935020" w:rsidRDefault="00A17F30" w:rsidP="00935020">
      <w:r>
        <w:rPr>
          <w:noProof/>
        </w:rPr>
        <w:pict>
          <v:shape id="_x0000_s1304" type="#_x0000_t32" style="position:absolute;left:0;text-align:left;margin-left:187.05pt;margin-top:22.85pt;width:195pt;height:25.5pt;z-index:251707392" o:connectortype="straight" strokecolor="red">
            <v:stroke endarrow="block"/>
          </v:shape>
        </w:pict>
      </w:r>
      <w:r w:rsidR="00935020">
        <w:t xml:space="preserve">Appena avviato il foglio Excel </w:t>
      </w:r>
      <w:r w:rsidR="00935020">
        <w:rPr>
          <w:b/>
        </w:rPr>
        <w:t>Reti_Idroniche</w:t>
      </w:r>
      <w:r w:rsidR="00935020">
        <w:rPr>
          <w:b/>
          <w:i/>
        </w:rPr>
        <w:t xml:space="preserve"> </w:t>
      </w:r>
      <w:r w:rsidR="00935020" w:rsidRPr="00BC18BC">
        <w:t xml:space="preserve">si ha </w:t>
      </w:r>
      <w:r w:rsidR="00935020">
        <w:t xml:space="preserve">il menù seguente nel quale appare l’indicazione di </w:t>
      </w:r>
      <w:r w:rsidR="00935020" w:rsidRPr="00BC18BC">
        <w:rPr>
          <w:b/>
        </w:rPr>
        <w:t>COMPONENTI AGGIUNTIVI</w:t>
      </w:r>
      <w:r w:rsidR="00935020">
        <w:t>. Se si clicca su questa voce si ha, nella riga in basso, un ulteriore elenco delle voci relative al menù del programma.</w:t>
      </w:r>
    </w:p>
    <w:p w:rsidR="00935020" w:rsidRDefault="00A17F30" w:rsidP="00935020">
      <w:pPr>
        <w:pStyle w:val="Didascalia"/>
      </w:pPr>
      <w:r>
        <w:rPr>
          <w:noProof/>
        </w:rPr>
        <w:pict>
          <v:rect id="_x0000_s1303" style="position:absolute;left:0;text-align:left;margin-left:.35pt;margin-top:17.45pt;width:197pt;height:27.2pt;z-index:251706368" filled="f" strokecolor="red" strokeweight="1.5pt"/>
        </w:pict>
      </w:r>
      <w:r>
        <w:rPr>
          <w:noProof/>
        </w:rPr>
        <w:pict>
          <v:rect id="_x0000_s1302" style="position:absolute;left:0;text-align:left;margin-left:392.25pt;margin-top:3.2pt;width:95.8pt;height:22.45pt;z-index:251705344" filled="f" strokecolor="red" strokeweight="1pt"/>
        </w:pict>
      </w:r>
      <w:r w:rsidR="00935020">
        <w:rPr>
          <w:noProof/>
        </w:rPr>
        <w:drawing>
          <wp:inline distT="0" distB="0" distL="0" distR="0" wp14:anchorId="68EA74CB" wp14:editId="058F8AEF">
            <wp:extent cx="6120130" cy="507365"/>
            <wp:effectExtent l="0" t="0" r="0" b="0"/>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6120130" cy="507365"/>
                    </a:xfrm>
                    <a:prstGeom prst="rect">
                      <a:avLst/>
                    </a:prstGeom>
                  </pic:spPr>
                </pic:pic>
              </a:graphicData>
            </a:graphic>
          </wp:inline>
        </w:drawing>
      </w:r>
    </w:p>
    <w:p w:rsidR="00935020" w:rsidRDefault="00935020" w:rsidP="00935020">
      <w:pPr>
        <w:pStyle w:val="Didascalia"/>
      </w:pPr>
      <w:bookmarkStart w:id="74" w:name="_Toc374788182"/>
      <w:r>
        <w:t xml:space="preserve">Figura </w:t>
      </w:r>
      <w:r w:rsidR="00A17F30">
        <w:fldChar w:fldCharType="begin"/>
      </w:r>
      <w:r w:rsidR="00A17F30">
        <w:instrText xml:space="preserve"> SEQ Figura \* ARABIC </w:instrText>
      </w:r>
      <w:r w:rsidR="00A17F30">
        <w:fldChar w:fldCharType="separate"/>
      </w:r>
      <w:r w:rsidR="006C1543">
        <w:rPr>
          <w:noProof/>
        </w:rPr>
        <w:t>22</w:t>
      </w:r>
      <w:r w:rsidR="00A17F30">
        <w:rPr>
          <w:noProof/>
        </w:rPr>
        <w:fldChar w:fldCharType="end"/>
      </w:r>
      <w:r>
        <w:t>: Menù iniziale</w:t>
      </w:r>
      <w:bookmarkEnd w:id="74"/>
    </w:p>
    <w:p w:rsidR="00935020" w:rsidRDefault="00935020" w:rsidP="00935020">
      <w:r>
        <w:t>Questo men</w:t>
      </w:r>
      <w:r w:rsidR="00B22756">
        <w:t>u</w:t>
      </w:r>
      <w:r>
        <w:t xml:space="preserve"> contiene le seguenti voci:</w:t>
      </w:r>
    </w:p>
    <w:p w:rsidR="00935020" w:rsidRPr="00976D30" w:rsidRDefault="00935020" w:rsidP="00935020">
      <w:pPr>
        <w:pStyle w:val="Elencoindentatopuntato"/>
      </w:pPr>
      <w:r>
        <w:rPr>
          <w:b/>
        </w:rPr>
        <w:t xml:space="preserve">Nuovo </w:t>
      </w:r>
      <w:r w:rsidR="00152125">
        <w:rPr>
          <w:b/>
        </w:rPr>
        <w:t>Foglio</w:t>
      </w:r>
      <w:r w:rsidR="00152125">
        <w:rPr>
          <w:i w:val="0"/>
        </w:rPr>
        <w:t xml:space="preserve">: </w:t>
      </w:r>
      <w:r w:rsidR="00152125">
        <w:rPr>
          <w:i w:val="0"/>
        </w:rPr>
        <w:tab/>
        <w:t>C</w:t>
      </w:r>
      <w:r>
        <w:rPr>
          <w:i w:val="0"/>
        </w:rPr>
        <w:t xml:space="preserve">onsente di ripulire il foglio di calcolo denominato </w:t>
      </w:r>
      <w:r>
        <w:rPr>
          <w:b/>
          <w:i w:val="0"/>
        </w:rPr>
        <w:t>Rete_Idronica</w:t>
      </w:r>
      <w:r>
        <w:rPr>
          <w:i w:val="0"/>
        </w:rPr>
        <w:t xml:space="preserve"> (foglio di lavoro di default) o di reinizializzare un progetto già presente;</w:t>
      </w:r>
    </w:p>
    <w:p w:rsidR="00935020" w:rsidRPr="00712D18" w:rsidRDefault="00152125" w:rsidP="00935020">
      <w:pPr>
        <w:pStyle w:val="Elencoindentatopuntato"/>
      </w:pPr>
      <w:r>
        <w:rPr>
          <w:b/>
        </w:rPr>
        <w:t>Riepiloga</w:t>
      </w:r>
      <w:r>
        <w:rPr>
          <w:i w:val="0"/>
        </w:rPr>
        <w:t xml:space="preserve">: </w:t>
      </w:r>
      <w:r>
        <w:rPr>
          <w:i w:val="0"/>
        </w:rPr>
        <w:tab/>
      </w:r>
      <w:r>
        <w:rPr>
          <w:i w:val="0"/>
        </w:rPr>
        <w:tab/>
        <w:t>C</w:t>
      </w:r>
      <w:r w:rsidR="00935020">
        <w:rPr>
          <w:i w:val="0"/>
        </w:rPr>
        <w:t>onsente di avere un input guidato mediante una finestra riepilogativa dei dati;</w:t>
      </w:r>
    </w:p>
    <w:p w:rsidR="00935020" w:rsidRPr="00712D18" w:rsidRDefault="00152125" w:rsidP="00935020">
      <w:pPr>
        <w:pStyle w:val="Elencoindentatopuntato"/>
      </w:pPr>
      <w:r w:rsidRPr="00712D18">
        <w:rPr>
          <w:b/>
        </w:rPr>
        <w:t>Calcola</w:t>
      </w:r>
      <w:r>
        <w:rPr>
          <w:b/>
          <w:i w:val="0"/>
        </w:rPr>
        <w:t xml:space="preserve">: </w:t>
      </w:r>
      <w:r>
        <w:rPr>
          <w:b/>
          <w:i w:val="0"/>
        </w:rPr>
        <w:tab/>
      </w:r>
      <w:r w:rsidR="00935020">
        <w:rPr>
          <w:b/>
          <w:i w:val="0"/>
        </w:rPr>
        <w:tab/>
      </w:r>
      <w:r w:rsidR="00935020" w:rsidRPr="00712D18">
        <w:rPr>
          <w:i w:val="0"/>
        </w:rPr>
        <w:t>Avvia</w:t>
      </w:r>
      <w:r w:rsidR="00935020">
        <w:rPr>
          <w:b/>
          <w:i w:val="0"/>
        </w:rPr>
        <w:t xml:space="preserve"> </w:t>
      </w:r>
      <w:r w:rsidR="00935020" w:rsidRPr="00712D18">
        <w:rPr>
          <w:i w:val="0"/>
        </w:rPr>
        <w:t>le fasi di ca</w:t>
      </w:r>
      <w:r w:rsidR="00935020">
        <w:rPr>
          <w:i w:val="0"/>
        </w:rPr>
        <w:t>lcolo dei diametri teorici o della procedura di calcolo totale della rete idronica;</w:t>
      </w:r>
    </w:p>
    <w:p w:rsidR="00935020" w:rsidRPr="00712D18" w:rsidRDefault="00152125" w:rsidP="00935020">
      <w:pPr>
        <w:pStyle w:val="Elencoindentatopuntato"/>
      </w:pPr>
      <w:r w:rsidRPr="00712D18">
        <w:rPr>
          <w:b/>
        </w:rPr>
        <w:t>Diametri</w:t>
      </w:r>
      <w:r>
        <w:rPr>
          <w:i w:val="0"/>
        </w:rPr>
        <w:t xml:space="preserve">: </w:t>
      </w:r>
      <w:r>
        <w:rPr>
          <w:i w:val="0"/>
        </w:rPr>
        <w:tab/>
      </w:r>
      <w:r w:rsidR="00935020">
        <w:rPr>
          <w:i w:val="0"/>
        </w:rPr>
        <w:tab/>
        <w:t>Avvia la selezione automatica dei diametri commerciali, una volta effettuata la sola fase di calcolo dei diametri teorici precedente;</w:t>
      </w:r>
    </w:p>
    <w:p w:rsidR="00935020" w:rsidRPr="00712D18" w:rsidRDefault="00152125" w:rsidP="00935020">
      <w:pPr>
        <w:pStyle w:val="Elencoindentatopuntato"/>
      </w:pPr>
      <w:r>
        <w:rPr>
          <w:b/>
        </w:rPr>
        <w:t>Bilancia</w:t>
      </w:r>
      <w:r>
        <w:rPr>
          <w:i w:val="0"/>
        </w:rPr>
        <w:t xml:space="preserve">: </w:t>
      </w:r>
      <w:r>
        <w:rPr>
          <w:i w:val="0"/>
        </w:rPr>
        <w:tab/>
      </w:r>
      <w:r w:rsidR="00935020">
        <w:rPr>
          <w:i w:val="0"/>
        </w:rPr>
        <w:tab/>
        <w:t>Avvia la fase di bilanciamento dei circuiti con il calcolo delle perdite distribuite e localizzate di ciascun circuito della rete;</w:t>
      </w:r>
    </w:p>
    <w:p w:rsidR="00935020" w:rsidRPr="00712D18" w:rsidRDefault="00152125" w:rsidP="00935020">
      <w:pPr>
        <w:pStyle w:val="Elencoindentatopuntato"/>
      </w:pPr>
      <w:r>
        <w:rPr>
          <w:b/>
        </w:rPr>
        <w:t>Archivia</w:t>
      </w:r>
      <w:r>
        <w:rPr>
          <w:i w:val="0"/>
        </w:rPr>
        <w:t xml:space="preserve">: </w:t>
      </w:r>
      <w:r>
        <w:rPr>
          <w:i w:val="0"/>
        </w:rPr>
        <w:tab/>
      </w:r>
      <w:r w:rsidR="00935020">
        <w:rPr>
          <w:i w:val="0"/>
        </w:rPr>
        <w:tab/>
        <w:t>Consente di memorizzare il progetto o di richiamarne uno già in archivio;</w:t>
      </w:r>
    </w:p>
    <w:p w:rsidR="00935020" w:rsidRPr="00712D18" w:rsidRDefault="00152125" w:rsidP="00935020">
      <w:pPr>
        <w:pStyle w:val="Elencoindentatopuntato"/>
      </w:pPr>
      <w:r>
        <w:rPr>
          <w:b/>
        </w:rPr>
        <w:t>Stampa</w:t>
      </w:r>
      <w:r>
        <w:rPr>
          <w:i w:val="0"/>
        </w:rPr>
        <w:t xml:space="preserve">: </w:t>
      </w:r>
      <w:r>
        <w:rPr>
          <w:i w:val="0"/>
        </w:rPr>
        <w:tab/>
      </w:r>
      <w:r w:rsidR="00935020">
        <w:rPr>
          <w:i w:val="0"/>
        </w:rPr>
        <w:tab/>
        <w:t>Consente di stampare il foglio di calcolo attivo al momento della stampa.</w:t>
      </w:r>
    </w:p>
    <w:p w:rsidR="00935020" w:rsidRDefault="00935020" w:rsidP="00935020">
      <w:r>
        <w:t>Ciascuna voce di men</w:t>
      </w:r>
      <w:r w:rsidR="00B22756">
        <w:t>u</w:t>
      </w:r>
      <w:r>
        <w:t xml:space="preserve"> è guidata da una o più finestre, come si vedrà dettagliatamente nel prosieguo.</w:t>
      </w:r>
    </w:p>
    <w:p w:rsidR="00241C22" w:rsidRDefault="00241C22" w:rsidP="00241C22">
      <w:pPr>
        <w:pStyle w:val="Titolo4"/>
      </w:pPr>
      <w:bookmarkStart w:id="75" w:name="_Toc374788106"/>
      <w:r>
        <w:t>Osservazione</w:t>
      </w:r>
      <w:bookmarkEnd w:id="75"/>
    </w:p>
    <w:p w:rsidR="00241C22" w:rsidRPr="00241C22" w:rsidRDefault="00241C22" w:rsidP="00935020">
      <w:r>
        <w:t xml:space="preserve">Se non compare la voce </w:t>
      </w:r>
      <w:r w:rsidRPr="00241C22">
        <w:rPr>
          <w:b/>
        </w:rPr>
        <w:t>COMPONENTI AGGIUNTIVI</w:t>
      </w:r>
      <w:r>
        <w:t xml:space="preserve"> all’avvio del foglio di calcolo allora le impostazioni generali di Excel non consentono di attivare le macro. In questo caso occorre andare nel menù </w:t>
      </w:r>
      <w:r w:rsidRPr="00241C22">
        <w:rPr>
          <w:b/>
        </w:rPr>
        <w:t>INFORMAZIONI</w:t>
      </w:r>
      <w:r>
        <w:t xml:space="preserve"> di Excel, vedi </w:t>
      </w:r>
      <w:r>
        <w:fldChar w:fldCharType="begin"/>
      </w:r>
      <w:r>
        <w:instrText xml:space="preserve"> REF _Ref374785888 \h </w:instrText>
      </w:r>
      <w:r>
        <w:fldChar w:fldCharType="separate"/>
      </w:r>
      <w:r w:rsidR="006C1543">
        <w:t xml:space="preserve">Figura </w:t>
      </w:r>
      <w:r w:rsidR="006C1543">
        <w:rPr>
          <w:noProof/>
        </w:rPr>
        <w:t>23</w:t>
      </w:r>
      <w:r>
        <w:fldChar w:fldCharType="end"/>
      </w:r>
      <w:r>
        <w:t xml:space="preserve"> e selezionare la voce </w:t>
      </w:r>
      <w:r>
        <w:rPr>
          <w:b/>
        </w:rPr>
        <w:t>Opzioni</w:t>
      </w:r>
      <w:r>
        <w:t xml:space="preserve"> ottenendo la finestra di </w:t>
      </w:r>
      <w:r>
        <w:fldChar w:fldCharType="begin"/>
      </w:r>
      <w:r>
        <w:instrText xml:space="preserve"> REF _Ref374786030 \h </w:instrText>
      </w:r>
      <w:r>
        <w:fldChar w:fldCharType="separate"/>
      </w:r>
      <w:r w:rsidR="006C1543">
        <w:t xml:space="preserve">Figura </w:t>
      </w:r>
      <w:r w:rsidR="006C1543">
        <w:rPr>
          <w:noProof/>
        </w:rPr>
        <w:t>24</w:t>
      </w:r>
      <w:r>
        <w:fldChar w:fldCharType="end"/>
      </w:r>
      <w:r>
        <w:t xml:space="preserve">. In questa selezionare </w:t>
      </w:r>
      <w:r>
        <w:rPr>
          <w:b/>
        </w:rPr>
        <w:t>Centro protezione</w:t>
      </w:r>
      <w:r>
        <w:t xml:space="preserve"> e quindi la label </w:t>
      </w:r>
      <w:r>
        <w:rPr>
          <w:b/>
        </w:rPr>
        <w:t>Impostazioni Centro Protezione ..</w:t>
      </w:r>
      <w:r>
        <w:t xml:space="preserve"> Dalla nuova finestra selezionare </w:t>
      </w:r>
      <w:r>
        <w:rPr>
          <w:b/>
        </w:rPr>
        <w:t>Impostazioni macro</w:t>
      </w:r>
      <w:r>
        <w:t xml:space="preserve"> ottenendo la finestra di </w:t>
      </w:r>
      <w:r>
        <w:fldChar w:fldCharType="begin"/>
      </w:r>
      <w:r>
        <w:instrText xml:space="preserve"> REF _Ref374786238 \h </w:instrText>
      </w:r>
      <w:r>
        <w:fldChar w:fldCharType="separate"/>
      </w:r>
      <w:r w:rsidR="006C1543">
        <w:t xml:space="preserve">Figura </w:t>
      </w:r>
      <w:r w:rsidR="006C1543">
        <w:rPr>
          <w:noProof/>
        </w:rPr>
        <w:t>26</w:t>
      </w:r>
      <w:r>
        <w:fldChar w:fldCharType="end"/>
      </w:r>
      <w:r>
        <w:t xml:space="preserve"> nella quale è possibile attivare le macro del foglio di calcolo.</w:t>
      </w:r>
    </w:p>
    <w:p w:rsidR="00241C22" w:rsidRDefault="00A17F30" w:rsidP="00935020">
      <w:r>
        <w:rPr>
          <w:noProof/>
        </w:rPr>
        <w:lastRenderedPageBreak/>
        <w:pict>
          <v:rect id="_x0000_s1747" style="position:absolute;left:0;text-align:left;margin-left:28.2pt;margin-top:265.35pt;width:67.9pt;height:22.35pt;z-index:251825152" filled="f" strokecolor="red" strokeweight="1.5pt"/>
        </w:pict>
      </w:r>
      <w:r w:rsidR="00241C22">
        <w:rPr>
          <w:noProof/>
        </w:rPr>
        <w:drawing>
          <wp:inline distT="0" distB="0" distL="0" distR="0" wp14:anchorId="03FE5246" wp14:editId="4EA6EB18">
            <wp:extent cx="5167030" cy="4848045"/>
            <wp:effectExtent l="0" t="0" r="0" b="0"/>
            <wp:docPr id="17"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174564" cy="4855114"/>
                    </a:xfrm>
                    <a:prstGeom prst="rect">
                      <a:avLst/>
                    </a:prstGeom>
                  </pic:spPr>
                </pic:pic>
              </a:graphicData>
            </a:graphic>
          </wp:inline>
        </w:drawing>
      </w:r>
    </w:p>
    <w:p w:rsidR="00241C22" w:rsidRDefault="00241C22" w:rsidP="00241C22">
      <w:pPr>
        <w:pStyle w:val="Didascalia"/>
      </w:pPr>
      <w:bookmarkStart w:id="76" w:name="_Ref374785888"/>
      <w:bookmarkStart w:id="77" w:name="_Toc374788183"/>
      <w:r>
        <w:t xml:space="preserve">Figura </w:t>
      </w:r>
      <w:r w:rsidR="00A17F30">
        <w:fldChar w:fldCharType="begin"/>
      </w:r>
      <w:r w:rsidR="00A17F30">
        <w:instrText xml:space="preserve"> SEQ Figura \* ARABIC </w:instrText>
      </w:r>
      <w:r w:rsidR="00A17F30">
        <w:fldChar w:fldCharType="separate"/>
      </w:r>
      <w:r w:rsidR="006C1543">
        <w:rPr>
          <w:noProof/>
        </w:rPr>
        <w:t>23</w:t>
      </w:r>
      <w:r w:rsidR="00A17F30">
        <w:rPr>
          <w:noProof/>
        </w:rPr>
        <w:fldChar w:fldCharType="end"/>
      </w:r>
      <w:bookmarkEnd w:id="76"/>
      <w:r>
        <w:t>: Menù INFORMAZIONI di Excel</w:t>
      </w:r>
      <w:bookmarkEnd w:id="77"/>
    </w:p>
    <w:p w:rsidR="00241C22" w:rsidRDefault="00A17F30" w:rsidP="00241C22">
      <w:pPr>
        <w:pStyle w:val="Didascalia"/>
      </w:pPr>
      <w:r>
        <w:rPr>
          <w:noProof/>
        </w:rPr>
        <w:pict>
          <v:rect id="_x0000_s1748" style="position:absolute;left:0;text-align:left;margin-left:57.4pt;margin-top:117.6pt;width:66.35pt;height:17.65pt;z-index:251826176" filled="f" strokecolor="red" strokeweight="1.5pt"/>
        </w:pict>
      </w:r>
      <w:r w:rsidR="00241C22">
        <w:rPr>
          <w:noProof/>
        </w:rPr>
        <w:drawing>
          <wp:inline distT="0" distB="0" distL="0" distR="0" wp14:anchorId="6B8952BE" wp14:editId="0E382FAC">
            <wp:extent cx="4929684" cy="3583969"/>
            <wp:effectExtent l="0" t="0" r="0" b="0"/>
            <wp:docPr id="27" name="Im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4941195" cy="3592338"/>
                    </a:xfrm>
                    <a:prstGeom prst="rect">
                      <a:avLst/>
                    </a:prstGeom>
                  </pic:spPr>
                </pic:pic>
              </a:graphicData>
            </a:graphic>
          </wp:inline>
        </w:drawing>
      </w:r>
    </w:p>
    <w:p w:rsidR="00241C22" w:rsidRDefault="00241C22" w:rsidP="00241C22">
      <w:pPr>
        <w:pStyle w:val="Didascalia"/>
      </w:pPr>
      <w:bookmarkStart w:id="78" w:name="_Ref374786030"/>
      <w:bookmarkStart w:id="79" w:name="_Toc374788184"/>
      <w:r>
        <w:t xml:space="preserve">Figura </w:t>
      </w:r>
      <w:r w:rsidR="00A17F30">
        <w:fldChar w:fldCharType="begin"/>
      </w:r>
      <w:r w:rsidR="00A17F30">
        <w:instrText xml:space="preserve"> SEQ Figura \* ARABIC </w:instrText>
      </w:r>
      <w:r w:rsidR="00A17F30">
        <w:fldChar w:fldCharType="separate"/>
      </w:r>
      <w:r w:rsidR="006C1543">
        <w:rPr>
          <w:noProof/>
        </w:rPr>
        <w:t>24</w:t>
      </w:r>
      <w:r w:rsidR="00A17F30">
        <w:rPr>
          <w:noProof/>
        </w:rPr>
        <w:fldChar w:fldCharType="end"/>
      </w:r>
      <w:bookmarkEnd w:id="78"/>
      <w:r>
        <w:t>: Finestra del menu OPZIONI</w:t>
      </w:r>
      <w:bookmarkEnd w:id="79"/>
    </w:p>
    <w:p w:rsidR="00241C22" w:rsidRDefault="00A17F30" w:rsidP="00241C22">
      <w:pPr>
        <w:pStyle w:val="Didascalia"/>
        <w:keepNext/>
      </w:pPr>
      <w:r>
        <w:rPr>
          <w:noProof/>
        </w:rPr>
        <w:lastRenderedPageBreak/>
        <w:pict>
          <v:rect id="_x0000_s1749" style="position:absolute;left:0;text-align:left;margin-left:344.45pt;margin-top:166.9pt;width:87.65pt;height:21pt;z-index:251827200" filled="f" strokecolor="red" strokeweight="1.5pt"/>
        </w:pict>
      </w:r>
      <w:r w:rsidR="00241C22">
        <w:rPr>
          <w:noProof/>
        </w:rPr>
        <w:drawing>
          <wp:inline distT="0" distB="0" distL="0" distR="0" wp14:anchorId="1C899BA6" wp14:editId="6624F1B0">
            <wp:extent cx="5173029" cy="3709359"/>
            <wp:effectExtent l="0" t="0" r="0" b="0"/>
            <wp:docPr id="28" name="Immagin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5177306" cy="3712426"/>
                    </a:xfrm>
                    <a:prstGeom prst="rect">
                      <a:avLst/>
                    </a:prstGeom>
                  </pic:spPr>
                </pic:pic>
              </a:graphicData>
            </a:graphic>
          </wp:inline>
        </w:drawing>
      </w:r>
    </w:p>
    <w:p w:rsidR="00241C22" w:rsidRDefault="00241C22" w:rsidP="00241C22">
      <w:pPr>
        <w:pStyle w:val="Didascalia"/>
      </w:pPr>
      <w:bookmarkStart w:id="80" w:name="_Toc374788185"/>
      <w:r>
        <w:t xml:space="preserve">Figura </w:t>
      </w:r>
      <w:r w:rsidR="00A17F30">
        <w:fldChar w:fldCharType="begin"/>
      </w:r>
      <w:r w:rsidR="00A17F30">
        <w:instrText xml:space="preserve"> SEQ Figura \* ARABIC </w:instrText>
      </w:r>
      <w:r w:rsidR="00A17F30">
        <w:fldChar w:fldCharType="separate"/>
      </w:r>
      <w:r w:rsidR="006C1543">
        <w:rPr>
          <w:noProof/>
        </w:rPr>
        <w:t>25</w:t>
      </w:r>
      <w:r w:rsidR="00A17F30">
        <w:rPr>
          <w:noProof/>
        </w:rPr>
        <w:fldChar w:fldCharType="end"/>
      </w:r>
      <w:r>
        <w:t>: Opzione Centro Protezione</w:t>
      </w:r>
      <w:bookmarkEnd w:id="80"/>
    </w:p>
    <w:p w:rsidR="00241C22" w:rsidRDefault="00A17F30" w:rsidP="00241C22">
      <w:pPr>
        <w:pStyle w:val="Didascalia"/>
      </w:pPr>
      <w:r>
        <w:rPr>
          <w:noProof/>
        </w:rPr>
        <w:pict>
          <v:rect id="_x0000_s1750" style="position:absolute;left:0;text-align:left;margin-left:32.05pt;margin-top:80.9pt;width:87.65pt;height:19.65pt;z-index:251828224" filled="f" strokecolor="red" strokeweight="1.5pt"/>
        </w:pict>
      </w:r>
      <w:r>
        <w:rPr>
          <w:noProof/>
        </w:rPr>
        <w:pict>
          <v:rect id="_x0000_s1751" style="position:absolute;left:0;text-align:left;margin-left:126.45pt;margin-top:59.7pt;width:231.65pt;height:17.7pt;z-index:251829248" filled="f" strokecolor="red" strokeweight="1.5pt"/>
        </w:pict>
      </w:r>
      <w:r w:rsidR="00241C22">
        <w:rPr>
          <w:noProof/>
        </w:rPr>
        <w:drawing>
          <wp:inline distT="0" distB="0" distL="0" distR="0" wp14:anchorId="3258EA98" wp14:editId="182C9426">
            <wp:extent cx="5179579" cy="3666226"/>
            <wp:effectExtent l="0" t="0" r="0" b="0"/>
            <wp:docPr id="29" name="Immagin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5195870" cy="3677757"/>
                    </a:xfrm>
                    <a:prstGeom prst="rect">
                      <a:avLst/>
                    </a:prstGeom>
                  </pic:spPr>
                </pic:pic>
              </a:graphicData>
            </a:graphic>
          </wp:inline>
        </w:drawing>
      </w:r>
    </w:p>
    <w:p w:rsidR="00241C22" w:rsidRDefault="00241C22" w:rsidP="00241C22">
      <w:pPr>
        <w:pStyle w:val="Didascalia"/>
      </w:pPr>
      <w:bookmarkStart w:id="81" w:name="_Ref374786238"/>
      <w:bookmarkStart w:id="82" w:name="_Toc374788186"/>
      <w:r>
        <w:t xml:space="preserve">Figura </w:t>
      </w:r>
      <w:r w:rsidR="00A17F30">
        <w:fldChar w:fldCharType="begin"/>
      </w:r>
      <w:r w:rsidR="00A17F30">
        <w:instrText xml:space="preserve"> SEQ Figura \* ARABIC </w:instrText>
      </w:r>
      <w:r w:rsidR="00A17F30">
        <w:fldChar w:fldCharType="separate"/>
      </w:r>
      <w:r w:rsidR="006C1543">
        <w:rPr>
          <w:noProof/>
        </w:rPr>
        <w:t>26</w:t>
      </w:r>
      <w:r w:rsidR="00A17F30">
        <w:rPr>
          <w:noProof/>
        </w:rPr>
        <w:fldChar w:fldCharType="end"/>
      </w:r>
      <w:bookmarkEnd w:id="81"/>
      <w:r>
        <w:t>: Protezione per Impostazioni macro</w:t>
      </w:r>
      <w:bookmarkEnd w:id="82"/>
    </w:p>
    <w:p w:rsidR="00A748F7" w:rsidRDefault="00A748F7" w:rsidP="00A748F7">
      <w:r>
        <w:t xml:space="preserve">Dalle opzioni della finestra centrale selezionare la voce </w:t>
      </w:r>
      <w:r>
        <w:rPr>
          <w:b/>
        </w:rPr>
        <w:t>Attiva tutte le macro</w:t>
      </w:r>
      <w:r>
        <w:t>.</w:t>
      </w:r>
    </w:p>
    <w:p w:rsidR="00A748F7" w:rsidRPr="00A748F7" w:rsidRDefault="00A748F7" w:rsidP="00A748F7">
      <w:r>
        <w:t>Si osservi che la procedura di attivazione delle macro può variare a seconda della versione di Excel. Quella sopra illustrata vale per Office 2012.</w:t>
      </w:r>
    </w:p>
    <w:p w:rsidR="00935020" w:rsidRDefault="00935020" w:rsidP="00935020">
      <w:pPr>
        <w:pStyle w:val="Titolo2"/>
      </w:pPr>
      <w:bookmarkStart w:id="83" w:name="_Toc374788107"/>
      <w:r>
        <w:lastRenderedPageBreak/>
        <w:t xml:space="preserve">Menù </w:t>
      </w:r>
      <w:r w:rsidR="004A1DBB">
        <w:rPr>
          <w:caps w:val="0"/>
        </w:rPr>
        <w:t>NUOVO FOGLIO</w:t>
      </w:r>
      <w:bookmarkEnd w:id="83"/>
    </w:p>
    <w:p w:rsidR="00935020" w:rsidRDefault="00935020" w:rsidP="00935020">
      <w:r>
        <w:t xml:space="preserve">Si seleziona la voce </w:t>
      </w:r>
      <w:r>
        <w:rPr>
          <w:b/>
        </w:rPr>
        <w:t>Nuovo Foglio</w:t>
      </w:r>
      <w:r>
        <w:t xml:space="preserve"> dal menù dei </w:t>
      </w:r>
      <w:r w:rsidRPr="009145C3">
        <w:rPr>
          <w:b/>
        </w:rPr>
        <w:t>Componenti Aggiunti</w:t>
      </w:r>
      <w:r>
        <w:t xml:space="preserve"> e si ottiene la seguente finestra di selezione.</w:t>
      </w:r>
    </w:p>
    <w:p w:rsidR="00935020" w:rsidRDefault="00935020" w:rsidP="00935020">
      <w:pPr>
        <w:pStyle w:val="Didascalia"/>
      </w:pPr>
      <w:r>
        <w:rPr>
          <w:noProof/>
        </w:rPr>
        <w:drawing>
          <wp:inline distT="0" distB="0" distL="0" distR="0" wp14:anchorId="34B80D67" wp14:editId="13E6E6D6">
            <wp:extent cx="5333333" cy="2600000"/>
            <wp:effectExtent l="0" t="0" r="1270" b="0"/>
            <wp:docPr id="10"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333333" cy="2600000"/>
                    </a:xfrm>
                    <a:prstGeom prst="rect">
                      <a:avLst/>
                    </a:prstGeom>
                  </pic:spPr>
                </pic:pic>
              </a:graphicData>
            </a:graphic>
          </wp:inline>
        </w:drawing>
      </w:r>
    </w:p>
    <w:p w:rsidR="00935020" w:rsidRDefault="00935020" w:rsidP="00935020">
      <w:pPr>
        <w:pStyle w:val="Didascalia"/>
      </w:pPr>
      <w:bookmarkStart w:id="84" w:name="_Toc374788187"/>
      <w:r>
        <w:t xml:space="preserve">Figura </w:t>
      </w:r>
      <w:r w:rsidR="00A17F30">
        <w:fldChar w:fldCharType="begin"/>
      </w:r>
      <w:r w:rsidR="00A17F30">
        <w:instrText xml:space="preserve"> SEQ Figura \* ARABIC </w:instrText>
      </w:r>
      <w:r w:rsidR="00A17F30">
        <w:fldChar w:fldCharType="separate"/>
      </w:r>
      <w:r w:rsidR="006C1543">
        <w:rPr>
          <w:noProof/>
        </w:rPr>
        <w:t>27</w:t>
      </w:r>
      <w:r w:rsidR="00A17F30">
        <w:rPr>
          <w:noProof/>
        </w:rPr>
        <w:fldChar w:fldCharType="end"/>
      </w:r>
      <w:r>
        <w:t>: Finestra di inizializzazione del Foglio di Calcolo</w:t>
      </w:r>
      <w:bookmarkEnd w:id="84"/>
    </w:p>
    <w:p w:rsidR="00935020" w:rsidRDefault="00935020" w:rsidP="00935020">
      <w:r>
        <w:t>I tre pulsanti hanno una descrizione onomatopeica e a fianco di ciascuno di essi si hanno tre etichette esplicative delle operazioni che è possibile eseguire.</w:t>
      </w:r>
    </w:p>
    <w:p w:rsidR="00935020" w:rsidRDefault="00935020" w:rsidP="00935020">
      <w:pPr>
        <w:pStyle w:val="Titolo3"/>
      </w:pPr>
      <w:bookmarkStart w:id="85" w:name="_Ref374787707"/>
      <w:bookmarkStart w:id="86" w:name="_Toc374788108"/>
      <w:r>
        <w:t>Reinizzializza Progetto</w:t>
      </w:r>
      <w:bookmarkEnd w:id="85"/>
      <w:bookmarkEnd w:id="86"/>
    </w:p>
    <w:p w:rsidR="00657B5C" w:rsidRDefault="00657B5C" w:rsidP="00657B5C">
      <w:r>
        <w:t>Questa opzione è utile allorquando si desiderano effettuare calcoli con diverse ipotesi inziali, ad esempio con diversa prevalenza della pompa o con diversi carichi. Si hanno due possibilità. Infatti appena selezionata la voce si ha un messaggio di selezione:</w:t>
      </w:r>
    </w:p>
    <w:p w:rsidR="00657B5C" w:rsidRDefault="00657B5C" w:rsidP="00657B5C">
      <w:pPr>
        <w:pStyle w:val="Didascalia"/>
      </w:pPr>
      <w:r>
        <w:rPr>
          <w:noProof/>
        </w:rPr>
        <w:drawing>
          <wp:inline distT="0" distB="0" distL="0" distR="0" wp14:anchorId="224AED38" wp14:editId="2F7B419B">
            <wp:extent cx="3466667" cy="1476190"/>
            <wp:effectExtent l="0" t="0" r="635" b="0"/>
            <wp:docPr id="30" name="Im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3466667" cy="1476190"/>
                    </a:xfrm>
                    <a:prstGeom prst="rect">
                      <a:avLst/>
                    </a:prstGeom>
                  </pic:spPr>
                </pic:pic>
              </a:graphicData>
            </a:graphic>
          </wp:inline>
        </w:drawing>
      </w:r>
    </w:p>
    <w:p w:rsidR="00657B5C" w:rsidRDefault="00657B5C" w:rsidP="00657B5C">
      <w:pPr>
        <w:pStyle w:val="Didascalia"/>
      </w:pPr>
      <w:bookmarkStart w:id="87" w:name="_Toc374788188"/>
      <w:r>
        <w:t xml:space="preserve">Figura </w:t>
      </w:r>
      <w:r w:rsidR="00A17F30">
        <w:fldChar w:fldCharType="begin"/>
      </w:r>
      <w:r w:rsidR="00A17F30">
        <w:instrText xml:space="preserve"> SEQ Figura \* ARABIC </w:instrText>
      </w:r>
      <w:r w:rsidR="00A17F30">
        <w:fldChar w:fldCharType="separate"/>
      </w:r>
      <w:r w:rsidR="006C1543">
        <w:rPr>
          <w:noProof/>
        </w:rPr>
        <w:t>28</w:t>
      </w:r>
      <w:r w:rsidR="00A17F30">
        <w:rPr>
          <w:noProof/>
        </w:rPr>
        <w:fldChar w:fldCharType="end"/>
      </w:r>
      <w:r>
        <w:t>: Opzione di cancellazione dei diametri commerciali</w:t>
      </w:r>
      <w:bookmarkEnd w:id="87"/>
    </w:p>
    <w:p w:rsidR="00657B5C" w:rsidRDefault="00657B5C" w:rsidP="00657B5C">
      <w:pPr>
        <w:pStyle w:val="Titolo4"/>
      </w:pPr>
      <w:bookmarkStart w:id="88" w:name="_Toc374788109"/>
      <w:r>
        <w:t>Opzione 1 – Risposta Si</w:t>
      </w:r>
      <w:bookmarkEnd w:id="88"/>
    </w:p>
    <w:p w:rsidR="00935020" w:rsidRDefault="00935020" w:rsidP="00935020">
      <w:r>
        <w:t>Si ha la cancellazione delle colonne dalla 7 alla 23, lasciando inalterate le colonne di input da 2 a 6. Il valore di r.c.d. imposto viene impostato pari ad 1. Tutti gli altri valori sono lasciati inalterati</w:t>
      </w:r>
      <w:r w:rsidR="00657B5C">
        <w:t xml:space="preserve">, vedi </w:t>
      </w:r>
      <w:r w:rsidR="00657B5C">
        <w:fldChar w:fldCharType="begin"/>
      </w:r>
      <w:r w:rsidR="00657B5C">
        <w:instrText xml:space="preserve"> REF _Ref374787033 \h </w:instrText>
      </w:r>
      <w:r w:rsidR="00657B5C">
        <w:fldChar w:fldCharType="separate"/>
      </w:r>
      <w:r w:rsidR="006C1543">
        <w:t xml:space="preserve">Figura </w:t>
      </w:r>
      <w:r w:rsidR="006C1543">
        <w:rPr>
          <w:noProof/>
        </w:rPr>
        <w:t>29</w:t>
      </w:r>
      <w:r w:rsidR="00657B5C">
        <w:fldChar w:fldCharType="end"/>
      </w:r>
      <w:r w:rsidR="00657B5C">
        <w:t xml:space="preserve"> e </w:t>
      </w:r>
      <w:r w:rsidR="00657B5C">
        <w:fldChar w:fldCharType="begin"/>
      </w:r>
      <w:r w:rsidR="00657B5C">
        <w:instrText xml:space="preserve"> REF _Ref374787040 \h </w:instrText>
      </w:r>
      <w:r w:rsidR="00657B5C">
        <w:fldChar w:fldCharType="separate"/>
      </w:r>
      <w:r w:rsidR="006C1543">
        <w:t xml:space="preserve">Figura </w:t>
      </w:r>
      <w:r w:rsidR="006C1543">
        <w:rPr>
          <w:noProof/>
        </w:rPr>
        <w:t>30</w:t>
      </w:r>
      <w:r w:rsidR="00657B5C">
        <w:fldChar w:fldCharType="end"/>
      </w:r>
      <w:r>
        <w:t>.</w:t>
      </w:r>
    </w:p>
    <w:p w:rsidR="00935020" w:rsidRDefault="00935020" w:rsidP="00935020">
      <w:r>
        <w:t>Questa fase consente di avere un foglio di calcolo ripulito dai calcoli precedentemente avviati in modo da potere effettuare nuove selezioni (ad esempio del valore di partenza di r.c.d. o della prevalenza della pompa o della temperatura di mandata o del salto termico di progetto.</w:t>
      </w:r>
    </w:p>
    <w:p w:rsidR="00657B5C" w:rsidRDefault="00657B5C" w:rsidP="00657B5C">
      <w:pPr>
        <w:pStyle w:val="Didascalia"/>
      </w:pPr>
      <w:r>
        <w:rPr>
          <w:noProof/>
        </w:rPr>
        <w:lastRenderedPageBreak/>
        <w:drawing>
          <wp:inline distT="0" distB="0" distL="0" distR="0" wp14:anchorId="26909CFE" wp14:editId="14E39345">
            <wp:extent cx="6120130" cy="759460"/>
            <wp:effectExtent l="0" t="0" r="0" b="0"/>
            <wp:docPr id="33" name="Im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6120130" cy="759460"/>
                    </a:xfrm>
                    <a:prstGeom prst="rect">
                      <a:avLst/>
                    </a:prstGeom>
                  </pic:spPr>
                </pic:pic>
              </a:graphicData>
            </a:graphic>
          </wp:inline>
        </w:drawing>
      </w:r>
    </w:p>
    <w:p w:rsidR="00657B5C" w:rsidRDefault="00657B5C" w:rsidP="00657B5C">
      <w:pPr>
        <w:pStyle w:val="Didascalia"/>
      </w:pPr>
      <w:bookmarkStart w:id="89" w:name="_Ref374787033"/>
      <w:bookmarkStart w:id="90" w:name="_Toc374788189"/>
      <w:r>
        <w:t xml:space="preserve">Figura </w:t>
      </w:r>
      <w:r w:rsidR="00A17F30">
        <w:fldChar w:fldCharType="begin"/>
      </w:r>
      <w:r w:rsidR="00A17F30">
        <w:instrText xml:space="preserve"> SEQ Figura \* ARABIC </w:instrText>
      </w:r>
      <w:r w:rsidR="00A17F30">
        <w:fldChar w:fldCharType="separate"/>
      </w:r>
      <w:r w:rsidR="006C1543">
        <w:rPr>
          <w:noProof/>
        </w:rPr>
        <w:t>29</w:t>
      </w:r>
      <w:r w:rsidR="00A17F30">
        <w:rPr>
          <w:noProof/>
        </w:rPr>
        <w:fldChar w:fldCharType="end"/>
      </w:r>
      <w:bookmarkEnd w:id="89"/>
      <w:r>
        <w:t>: Foglio iniziale</w:t>
      </w:r>
      <w:bookmarkEnd w:id="90"/>
    </w:p>
    <w:p w:rsidR="00657B5C" w:rsidRDefault="00A17F30" w:rsidP="00657B5C">
      <w:pPr>
        <w:pStyle w:val="Didascalia"/>
      </w:pPr>
      <w:r>
        <w:rPr>
          <w:noProof/>
        </w:rPr>
        <w:pict>
          <v:rect id="_x0000_s1752" style="position:absolute;left:0;text-align:left;margin-left:242.15pt;margin-top:19pt;width:29.9pt;height:42.8pt;z-index:251830272" filled="f" strokecolor="red" strokeweight="1.5pt"/>
        </w:pict>
      </w:r>
      <w:r w:rsidR="00657B5C">
        <w:rPr>
          <w:noProof/>
        </w:rPr>
        <w:drawing>
          <wp:inline distT="0" distB="0" distL="0" distR="0" wp14:anchorId="79956D1E" wp14:editId="74881ACC">
            <wp:extent cx="6120130" cy="725805"/>
            <wp:effectExtent l="0" t="0" r="0" b="0"/>
            <wp:docPr id="42" name="Immagin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6120130" cy="725805"/>
                    </a:xfrm>
                    <a:prstGeom prst="rect">
                      <a:avLst/>
                    </a:prstGeom>
                  </pic:spPr>
                </pic:pic>
              </a:graphicData>
            </a:graphic>
          </wp:inline>
        </w:drawing>
      </w:r>
    </w:p>
    <w:p w:rsidR="00657B5C" w:rsidRPr="00657B5C" w:rsidRDefault="00657B5C" w:rsidP="00657B5C">
      <w:pPr>
        <w:pStyle w:val="Didascalia"/>
      </w:pPr>
      <w:bookmarkStart w:id="91" w:name="_Ref374787040"/>
      <w:bookmarkStart w:id="92" w:name="_Toc374788190"/>
      <w:r>
        <w:t xml:space="preserve">Figura </w:t>
      </w:r>
      <w:r w:rsidR="00A17F30">
        <w:fldChar w:fldCharType="begin"/>
      </w:r>
      <w:r w:rsidR="00A17F30">
        <w:instrText xml:space="preserve"> SEQ Figura \* ARABIC </w:instrText>
      </w:r>
      <w:r w:rsidR="00A17F30">
        <w:fldChar w:fldCharType="separate"/>
      </w:r>
      <w:r w:rsidR="006C1543">
        <w:rPr>
          <w:noProof/>
        </w:rPr>
        <w:t>30</w:t>
      </w:r>
      <w:r w:rsidR="00A17F30">
        <w:rPr>
          <w:noProof/>
        </w:rPr>
        <w:fldChar w:fldCharType="end"/>
      </w:r>
      <w:bookmarkEnd w:id="91"/>
      <w:r>
        <w:t>: Cancellazione di tutti i dati compresi i diametri commerciali</w:t>
      </w:r>
      <w:bookmarkEnd w:id="92"/>
    </w:p>
    <w:p w:rsidR="00657B5C" w:rsidRDefault="00657B5C" w:rsidP="00657B5C">
      <w:pPr>
        <w:pStyle w:val="Titolo4"/>
      </w:pPr>
      <w:bookmarkStart w:id="93" w:name="_Toc374788110"/>
      <w:r>
        <w:t>Opzione 1 – Risposta No</w:t>
      </w:r>
      <w:bookmarkEnd w:id="93"/>
    </w:p>
    <w:p w:rsidR="00657B5C" w:rsidRDefault="00657B5C" w:rsidP="00657B5C">
      <w:r>
        <w:t xml:space="preserve">Si ha la cancellazione delle colonne dalla 7 alla 23 tranne la colonna 13 dei diametri commerciali, lasciando inalterate le colonne di input da 2 a 6. Il valore di r.c.d. imposto viene impostato pari ad 1. Tutti gli altri valori sono lasciati inalterati. Si ha la situazione di </w:t>
      </w:r>
      <w:r>
        <w:fldChar w:fldCharType="begin"/>
      </w:r>
      <w:r>
        <w:instrText xml:space="preserve"> REF _Ref374787047 \h </w:instrText>
      </w:r>
      <w:r>
        <w:fldChar w:fldCharType="separate"/>
      </w:r>
      <w:r w:rsidR="006C1543">
        <w:t xml:space="preserve">Figura </w:t>
      </w:r>
      <w:r w:rsidR="006C1543">
        <w:rPr>
          <w:noProof/>
        </w:rPr>
        <w:t>31</w:t>
      </w:r>
      <w:r>
        <w:fldChar w:fldCharType="end"/>
      </w:r>
      <w:r>
        <w:t>.</w:t>
      </w:r>
    </w:p>
    <w:p w:rsidR="00657B5C" w:rsidRDefault="00A17F30" w:rsidP="00657B5C">
      <w:pPr>
        <w:pStyle w:val="Didascalia"/>
      </w:pPr>
      <w:r>
        <w:rPr>
          <w:noProof/>
        </w:rPr>
        <w:pict>
          <v:rect id="_x0000_s1753" style="position:absolute;left:0;text-align:left;margin-left:242.15pt;margin-top:29.15pt;width:29.9pt;height:42.8pt;z-index:251831296" filled="f" strokecolor="red" strokeweight="1.5pt"/>
        </w:pict>
      </w:r>
      <w:r w:rsidR="00657B5C">
        <w:rPr>
          <w:noProof/>
        </w:rPr>
        <w:drawing>
          <wp:inline distT="0" distB="0" distL="0" distR="0" wp14:anchorId="2478EA8A" wp14:editId="4DCA6F4C">
            <wp:extent cx="6120130" cy="806450"/>
            <wp:effectExtent l="0" t="0" r="0" b="0"/>
            <wp:docPr id="38" name="Im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6120130" cy="806450"/>
                    </a:xfrm>
                    <a:prstGeom prst="rect">
                      <a:avLst/>
                    </a:prstGeom>
                  </pic:spPr>
                </pic:pic>
              </a:graphicData>
            </a:graphic>
          </wp:inline>
        </w:drawing>
      </w:r>
    </w:p>
    <w:p w:rsidR="00657B5C" w:rsidRDefault="00657B5C" w:rsidP="00657B5C">
      <w:pPr>
        <w:pStyle w:val="Didascalia"/>
      </w:pPr>
      <w:bookmarkStart w:id="94" w:name="_Ref374787047"/>
      <w:bookmarkStart w:id="95" w:name="_Toc374788191"/>
      <w:r>
        <w:t xml:space="preserve">Figura </w:t>
      </w:r>
      <w:r w:rsidR="00A17F30">
        <w:fldChar w:fldCharType="begin"/>
      </w:r>
      <w:r w:rsidR="00A17F30">
        <w:instrText xml:space="preserve"> SEQ Figura \* ARABIC </w:instrText>
      </w:r>
      <w:r w:rsidR="00A17F30">
        <w:fldChar w:fldCharType="separate"/>
      </w:r>
      <w:r w:rsidR="006C1543">
        <w:rPr>
          <w:noProof/>
        </w:rPr>
        <w:t>31</w:t>
      </w:r>
      <w:r w:rsidR="00A17F30">
        <w:rPr>
          <w:noProof/>
        </w:rPr>
        <w:fldChar w:fldCharType="end"/>
      </w:r>
      <w:bookmarkEnd w:id="94"/>
      <w:r>
        <w:t>: Cancellazione di tutti i dati ma non i diametri commerciali</w:t>
      </w:r>
      <w:bookmarkEnd w:id="95"/>
    </w:p>
    <w:p w:rsidR="008B301B" w:rsidRPr="008B301B" w:rsidRDefault="008B301B" w:rsidP="008B301B">
      <w:r>
        <w:t>Questa opzione risulta utile quando si desidera verificare una rete già dimensionata con altre ipotesi di carichi termici e/o di temperatura del fluido senza modi</w:t>
      </w:r>
      <w:r w:rsidR="007500C7">
        <w:t>ficare i diametri già calcolati, come avviene per le reti a due tubi per termoventilconvettori in regime estivo ed invernale.</w:t>
      </w:r>
    </w:p>
    <w:p w:rsidR="00935020" w:rsidRDefault="00935020" w:rsidP="00935020">
      <w:pPr>
        <w:pStyle w:val="Titolo3"/>
      </w:pPr>
      <w:bookmarkStart w:id="96" w:name="_Toc374788111"/>
      <w:r>
        <w:t>Cancella Tutto il Progetto</w:t>
      </w:r>
      <w:bookmarkEnd w:id="96"/>
    </w:p>
    <w:p w:rsidR="00935020" w:rsidRDefault="00935020" w:rsidP="00935020">
      <w:r>
        <w:t>Consente di cancellare quanto è presente nel foglio di calcolo. In pratica si ha una reinizializzazione del foglio di calcolo per un nuovo progetto. In questa fase si ripristinano i valori di default dei parametri di progetto (vedi nel prosieguo). Viene presentata una richiesta di conferma:</w:t>
      </w:r>
    </w:p>
    <w:p w:rsidR="00935020" w:rsidRDefault="00935020" w:rsidP="00935020">
      <w:pPr>
        <w:pStyle w:val="Didascalia"/>
      </w:pPr>
      <w:r>
        <w:rPr>
          <w:noProof/>
        </w:rPr>
        <w:drawing>
          <wp:inline distT="0" distB="0" distL="0" distR="0" wp14:anchorId="6A1C952B" wp14:editId="6593754D">
            <wp:extent cx="5133333" cy="2447619"/>
            <wp:effectExtent l="0" t="0" r="0" b="0"/>
            <wp:docPr id="23" name="Im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5133333" cy="2447619"/>
                    </a:xfrm>
                    <a:prstGeom prst="rect">
                      <a:avLst/>
                    </a:prstGeom>
                  </pic:spPr>
                </pic:pic>
              </a:graphicData>
            </a:graphic>
          </wp:inline>
        </w:drawing>
      </w:r>
    </w:p>
    <w:p w:rsidR="00935020" w:rsidRPr="00935020" w:rsidRDefault="00935020" w:rsidP="00935020">
      <w:pPr>
        <w:pStyle w:val="Didascalia"/>
      </w:pPr>
      <w:bookmarkStart w:id="97" w:name="_Toc374788192"/>
      <w:r>
        <w:t xml:space="preserve">Figura </w:t>
      </w:r>
      <w:r w:rsidR="00A17F30">
        <w:fldChar w:fldCharType="begin"/>
      </w:r>
      <w:r w:rsidR="00A17F30">
        <w:instrText xml:space="preserve"> SEQ Figura \* ARABIC </w:instrText>
      </w:r>
      <w:r w:rsidR="00A17F30">
        <w:fldChar w:fldCharType="separate"/>
      </w:r>
      <w:r w:rsidR="006C1543">
        <w:rPr>
          <w:noProof/>
        </w:rPr>
        <w:t>32</w:t>
      </w:r>
      <w:r w:rsidR="00A17F30">
        <w:rPr>
          <w:noProof/>
        </w:rPr>
        <w:fldChar w:fldCharType="end"/>
      </w:r>
      <w:r>
        <w:t>: Richiesta di conferma per la cancellazione del foglio di calcolo</w:t>
      </w:r>
      <w:bookmarkEnd w:id="97"/>
    </w:p>
    <w:p w:rsidR="00D41563" w:rsidRDefault="00D41563" w:rsidP="00D41563">
      <w:pPr>
        <w:pStyle w:val="Titolo2"/>
      </w:pPr>
      <w:bookmarkStart w:id="98" w:name="_Toc374788112"/>
      <w:r>
        <w:lastRenderedPageBreak/>
        <w:t>Parametri di Progetto</w:t>
      </w:r>
      <w:bookmarkEnd w:id="98"/>
    </w:p>
    <w:p w:rsidR="00D41563" w:rsidRDefault="00D41563" w:rsidP="00D41563">
      <w:r>
        <w:t>Appena avviato il programma</w:t>
      </w:r>
      <w:r w:rsidR="001C1C7F">
        <w:t xml:space="preserve"> con un nuovo foglio di calcolo</w:t>
      </w:r>
      <w:r>
        <w:t xml:space="preserve"> si ha una tabella quasi vuota con le prime 5 righe che riportano le condizioni di progetto.</w:t>
      </w:r>
    </w:p>
    <w:p w:rsidR="00D41563" w:rsidRDefault="00D41563" w:rsidP="00D41563">
      <w:pPr>
        <w:pStyle w:val="Didascalia"/>
      </w:pPr>
      <w:r>
        <w:rPr>
          <w:noProof/>
        </w:rPr>
        <w:drawing>
          <wp:inline distT="0" distB="0" distL="0" distR="0" wp14:anchorId="6507ED47" wp14:editId="7C26A29E">
            <wp:extent cx="6120130" cy="590550"/>
            <wp:effectExtent l="0" t="0" r="0" b="0"/>
            <wp:docPr id="11"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6120130" cy="590550"/>
                    </a:xfrm>
                    <a:prstGeom prst="rect">
                      <a:avLst/>
                    </a:prstGeom>
                  </pic:spPr>
                </pic:pic>
              </a:graphicData>
            </a:graphic>
          </wp:inline>
        </w:drawing>
      </w:r>
    </w:p>
    <w:p w:rsidR="00D41563" w:rsidRDefault="00D41563" w:rsidP="00D41563">
      <w:pPr>
        <w:pStyle w:val="Didascalia"/>
      </w:pPr>
      <w:bookmarkStart w:id="99" w:name="_Toc374788193"/>
      <w:r>
        <w:t xml:space="preserve">Figura </w:t>
      </w:r>
      <w:r w:rsidR="00A17F30">
        <w:fldChar w:fldCharType="begin"/>
      </w:r>
      <w:r w:rsidR="00A17F30">
        <w:instrText xml:space="preserve"> SEQ Figura \* ARABIC </w:instrText>
      </w:r>
      <w:r w:rsidR="00A17F30">
        <w:fldChar w:fldCharType="separate"/>
      </w:r>
      <w:r w:rsidR="006C1543">
        <w:rPr>
          <w:noProof/>
        </w:rPr>
        <w:t>33</w:t>
      </w:r>
      <w:r w:rsidR="00A17F30">
        <w:rPr>
          <w:noProof/>
        </w:rPr>
        <w:fldChar w:fldCharType="end"/>
      </w:r>
      <w:r>
        <w:t>: Valori di progetto delle reti idroniche</w:t>
      </w:r>
      <w:bookmarkEnd w:id="99"/>
    </w:p>
    <w:p w:rsidR="00D41563" w:rsidRDefault="00D41563" w:rsidP="00D41563">
      <w:r>
        <w:t>Si osservi che le celle di input sono colorate in giallo mentre le celle di output sono colorate in verde.</w:t>
      </w:r>
    </w:p>
    <w:p w:rsidR="00D41563" w:rsidRDefault="00D41563" w:rsidP="00D41563">
      <w:pPr>
        <w:pStyle w:val="Titolo3"/>
      </w:pPr>
      <w:bookmarkStart w:id="100" w:name="_Toc374788113"/>
      <w:r>
        <w:t>Selezione deL prefisso per la pompa e per i Terminali</w:t>
      </w:r>
      <w:bookmarkEnd w:id="100"/>
    </w:p>
    <w:p w:rsidR="00D41563" w:rsidRDefault="00D41563" w:rsidP="00D41563">
      <w:r>
        <w:t>La selezione dei prefissi per individuare la pompa e i terminali è importantissima perché è tramite questi valori che il programma ricostruisce i circuiti (vedi quanto detto nel precedente capitolo) e quindi può effettuare i calcoli correttamente. In alto a sinistra si hanno le seguenti righe:</w:t>
      </w:r>
    </w:p>
    <w:p w:rsidR="00D41563" w:rsidRDefault="00D41563" w:rsidP="00D41563">
      <w:pPr>
        <w:pStyle w:val="Didascalia"/>
      </w:pPr>
      <w:r>
        <w:rPr>
          <w:noProof/>
        </w:rPr>
        <w:drawing>
          <wp:inline distT="0" distB="0" distL="0" distR="0" wp14:anchorId="713981D4" wp14:editId="46369ABA">
            <wp:extent cx="2961905" cy="561905"/>
            <wp:effectExtent l="0" t="0" r="0" b="0"/>
            <wp:docPr id="12"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2961905" cy="561905"/>
                    </a:xfrm>
                    <a:prstGeom prst="rect">
                      <a:avLst/>
                    </a:prstGeom>
                  </pic:spPr>
                </pic:pic>
              </a:graphicData>
            </a:graphic>
          </wp:inline>
        </w:drawing>
      </w:r>
    </w:p>
    <w:p w:rsidR="00D41563" w:rsidRDefault="00D41563" w:rsidP="00D41563">
      <w:pPr>
        <w:pStyle w:val="Didascalia"/>
      </w:pPr>
      <w:bookmarkStart w:id="101" w:name="_Toc374788194"/>
      <w:r>
        <w:t xml:space="preserve">Figura </w:t>
      </w:r>
      <w:r w:rsidR="00A17F30">
        <w:fldChar w:fldCharType="begin"/>
      </w:r>
      <w:r w:rsidR="00A17F30">
        <w:instrText xml:space="preserve"> SEQ Figura \* ARABIC </w:instrText>
      </w:r>
      <w:r w:rsidR="00A17F30">
        <w:fldChar w:fldCharType="separate"/>
      </w:r>
      <w:r w:rsidR="006C1543">
        <w:rPr>
          <w:noProof/>
        </w:rPr>
        <w:t>34</w:t>
      </w:r>
      <w:r w:rsidR="00A17F30">
        <w:rPr>
          <w:noProof/>
        </w:rPr>
        <w:fldChar w:fldCharType="end"/>
      </w:r>
      <w:r>
        <w:t>: Selezione dei prefissi per la pompa e per i terminali</w:t>
      </w:r>
      <w:bookmarkEnd w:id="101"/>
    </w:p>
    <w:p w:rsidR="00D41563" w:rsidRDefault="0084037B" w:rsidP="00D41563">
      <w:r>
        <w:t>Le lettere selezionate possono essere scelte a piacere. Queste non possono più essere utilizzate per altri nodi se non per la pompa, il primo, e per i rami terminali, il secondo.</w:t>
      </w:r>
    </w:p>
    <w:p w:rsidR="0084037B" w:rsidRDefault="0084037B" w:rsidP="00D41563">
      <w:r>
        <w:t xml:space="preserve">Occorre porre attenzione alle lettere minuscolo o maiuscole perché sono interpretate diversamente. Ad esempio, con riferimento alla </w:t>
      </w:r>
      <w:r>
        <w:fldChar w:fldCharType="begin"/>
      </w:r>
      <w:r>
        <w:instrText xml:space="preserve"> REF _Ref350264055 \h </w:instrText>
      </w:r>
      <w:r>
        <w:fldChar w:fldCharType="separate"/>
      </w:r>
      <w:r w:rsidR="006C1543">
        <w:t xml:space="preserve">Figura </w:t>
      </w:r>
      <w:r w:rsidR="006C1543">
        <w:rPr>
          <w:noProof/>
        </w:rPr>
        <w:t>35</w:t>
      </w:r>
      <w:r>
        <w:fldChar w:fldCharType="end"/>
      </w:r>
      <w:r>
        <w:t xml:space="preserve">, il prefisso scelto per i terminali è </w:t>
      </w:r>
      <w:r>
        <w:rPr>
          <w:i/>
        </w:rPr>
        <w:t>r</w:t>
      </w:r>
      <w:r>
        <w:t xml:space="preserve"> (per indicare </w:t>
      </w:r>
      <w:r>
        <w:rPr>
          <w:i/>
        </w:rPr>
        <w:t>radiatore</w:t>
      </w:r>
      <w:r>
        <w:t xml:space="preserve">) ma l’input riporta (colonna 2) i terminali con la lettera </w:t>
      </w:r>
      <w:r>
        <w:rPr>
          <w:i/>
        </w:rPr>
        <w:t>R</w:t>
      </w:r>
      <w:r>
        <w:t xml:space="preserve"> (</w:t>
      </w:r>
      <w:r w:rsidR="00D70A87">
        <w:t>maiuscola</w:t>
      </w:r>
      <w:r>
        <w:t>).</w:t>
      </w:r>
    </w:p>
    <w:p w:rsidR="0084037B" w:rsidRDefault="0084037B" w:rsidP="00D41563">
      <w:r>
        <w:t xml:space="preserve">Al momento di lanciare la fase di calcolo (vedi più avanti) si ha il messaggio di errore che indica che non si hanno circuiti, vedi </w:t>
      </w:r>
      <w:r>
        <w:fldChar w:fldCharType="begin"/>
      </w:r>
      <w:r>
        <w:instrText xml:space="preserve"> REF _Ref350264297 \h </w:instrText>
      </w:r>
      <w:r>
        <w:fldChar w:fldCharType="separate"/>
      </w:r>
      <w:r w:rsidR="006C1543">
        <w:t xml:space="preserve">Figura </w:t>
      </w:r>
      <w:r w:rsidR="006C1543">
        <w:rPr>
          <w:noProof/>
        </w:rPr>
        <w:t>36</w:t>
      </w:r>
      <w:r>
        <w:fldChar w:fldCharType="end"/>
      </w:r>
      <w:r>
        <w:t xml:space="preserve">, ed invita a controllare il prefisso che è selezionato come </w:t>
      </w:r>
      <w:r>
        <w:rPr>
          <w:i/>
        </w:rPr>
        <w:t>r</w:t>
      </w:r>
      <w:r>
        <w:t xml:space="preserve"> ma che deve essere </w:t>
      </w:r>
      <w:r>
        <w:rPr>
          <w:i/>
        </w:rPr>
        <w:t>R</w:t>
      </w:r>
      <w:r>
        <w:t>.</w:t>
      </w:r>
    </w:p>
    <w:p w:rsidR="0084037B" w:rsidRDefault="00A17F30" w:rsidP="0084037B">
      <w:pPr>
        <w:pStyle w:val="Didascalia"/>
      </w:pPr>
      <w:r>
        <w:rPr>
          <w:noProof/>
        </w:rPr>
        <w:pict>
          <v:shape id="_x0000_s1266" type="#_x0000_t32" style="position:absolute;left:0;text-align:left;margin-left:63.55pt;margin-top:75.8pt;width:1in;height:38.75pt;z-index:251694080" o:connectortype="straight" strokecolor="red" strokeweight="1.5pt">
            <v:stroke endarrow="block"/>
          </v:shape>
        </w:pict>
      </w:r>
      <w:r>
        <w:rPr>
          <w:noProof/>
        </w:rPr>
        <w:pict>
          <v:rect id="_x0000_s1265" style="position:absolute;left:0;text-align:left;margin-left:104.95pt;margin-top:57.5pt;width:55.05pt;height:127.7pt;z-index:251693056" filled="f" strokecolor="red" strokeweight="1.5pt"/>
        </w:pict>
      </w:r>
      <w:r>
        <w:rPr>
          <w:noProof/>
        </w:rPr>
        <w:pict>
          <v:shape id="_x0000_s1264" type="#_x0000_t32" style="position:absolute;left:0;text-align:left;margin-left:315.55pt;margin-top:28.95pt;width:57.7pt;height:6.1pt;flip:x y;z-index:251692032" o:connectortype="straight" strokecolor="red" strokeweight="1.5pt">
            <v:stroke endarrow="block"/>
          </v:shape>
        </w:pict>
      </w:r>
      <w:r w:rsidR="0084037B">
        <w:rPr>
          <w:noProof/>
        </w:rPr>
        <w:drawing>
          <wp:inline distT="0" distB="0" distL="0" distR="0" wp14:anchorId="37DA9D06" wp14:editId="58C6C5A5">
            <wp:extent cx="3342857" cy="2380952"/>
            <wp:effectExtent l="0" t="0" r="0" b="635"/>
            <wp:docPr id="1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3342857" cy="2380952"/>
                    </a:xfrm>
                    <a:prstGeom prst="rect">
                      <a:avLst/>
                    </a:prstGeom>
                  </pic:spPr>
                </pic:pic>
              </a:graphicData>
            </a:graphic>
          </wp:inline>
        </w:drawing>
      </w:r>
    </w:p>
    <w:p w:rsidR="0084037B" w:rsidRDefault="0084037B" w:rsidP="0084037B">
      <w:pPr>
        <w:pStyle w:val="Didascalia"/>
      </w:pPr>
      <w:bookmarkStart w:id="102" w:name="_Ref350264055"/>
      <w:bookmarkStart w:id="103" w:name="_Toc374788195"/>
      <w:r>
        <w:t xml:space="preserve">Figura </w:t>
      </w:r>
      <w:r w:rsidR="00A17F30">
        <w:fldChar w:fldCharType="begin"/>
      </w:r>
      <w:r w:rsidR="00A17F30">
        <w:instrText xml:space="preserve"> SEQ Figura \* ARABIC </w:instrText>
      </w:r>
      <w:r w:rsidR="00A17F30">
        <w:fldChar w:fldCharType="separate"/>
      </w:r>
      <w:r w:rsidR="006C1543">
        <w:rPr>
          <w:noProof/>
        </w:rPr>
        <w:t>35</w:t>
      </w:r>
      <w:r w:rsidR="00A17F30">
        <w:rPr>
          <w:noProof/>
        </w:rPr>
        <w:fldChar w:fldCharType="end"/>
      </w:r>
      <w:bookmarkEnd w:id="102"/>
      <w:r>
        <w:t>: Esempio di uso non corretto del prefisso per i terminali</w:t>
      </w:r>
      <w:bookmarkEnd w:id="103"/>
    </w:p>
    <w:p w:rsidR="00152125" w:rsidRDefault="00152125" w:rsidP="00152125">
      <w:r>
        <w:t xml:space="preserve">Si ricordi che i circuiti sono determinati dai terminali e sono dati dall’insieme dei tratti che collegano ciascun terminale alla pompa. In base a quanto detto nel precedente capitolo, se non sono individuati terminali, perché il computer si aspetta che inizino con la lettera </w:t>
      </w:r>
      <w:r>
        <w:rPr>
          <w:i/>
        </w:rPr>
        <w:t>r</w:t>
      </w:r>
      <w:r>
        <w:t xml:space="preserve">, allora la ricerca </w:t>
      </w:r>
      <w:r>
        <w:lastRenderedPageBreak/>
        <w:t>e formazione dei circuiti dà esito negativo. In pratica R1, R2, … sono interpretati come normali nodi e non come terminali r1, r2, ... In ogni caso basta cambiare il prefisso del terminale per avere corretto l’errore.</w:t>
      </w:r>
    </w:p>
    <w:p w:rsidR="00152125" w:rsidRDefault="00152125" w:rsidP="00152125">
      <w:r>
        <w:t>Lo stesso controllo viene effettuato per la presenza del ramo contenente la pompa. Questa deve essere la prima lettera del nodo di destra del primo ramo. In sua mancanza si ha l’indicazione di errore.</w:t>
      </w:r>
    </w:p>
    <w:p w:rsidR="0084037B" w:rsidRDefault="0084037B" w:rsidP="0084037B">
      <w:pPr>
        <w:pStyle w:val="Didascalia"/>
      </w:pPr>
      <w:r>
        <w:rPr>
          <w:noProof/>
        </w:rPr>
        <w:drawing>
          <wp:inline distT="0" distB="0" distL="0" distR="0" wp14:anchorId="5C993C4E" wp14:editId="7DAB75B7">
            <wp:extent cx="4120380" cy="1500996"/>
            <wp:effectExtent l="0" t="0" r="0" b="0"/>
            <wp:docPr id="14"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4137718" cy="1507312"/>
                    </a:xfrm>
                    <a:prstGeom prst="rect">
                      <a:avLst/>
                    </a:prstGeom>
                  </pic:spPr>
                </pic:pic>
              </a:graphicData>
            </a:graphic>
          </wp:inline>
        </w:drawing>
      </w:r>
    </w:p>
    <w:p w:rsidR="0084037B" w:rsidRDefault="0084037B" w:rsidP="0084037B">
      <w:pPr>
        <w:pStyle w:val="Didascalia"/>
      </w:pPr>
      <w:bookmarkStart w:id="104" w:name="_Ref350264297"/>
      <w:bookmarkStart w:id="105" w:name="_Toc374788196"/>
      <w:r>
        <w:t xml:space="preserve">Figura </w:t>
      </w:r>
      <w:r w:rsidR="00A17F30">
        <w:fldChar w:fldCharType="begin"/>
      </w:r>
      <w:r w:rsidR="00A17F30">
        <w:instrText xml:space="preserve"> SEQ Figura \* ARABIC </w:instrText>
      </w:r>
      <w:r w:rsidR="00A17F30">
        <w:fldChar w:fldCharType="separate"/>
      </w:r>
      <w:r w:rsidR="006C1543">
        <w:rPr>
          <w:noProof/>
        </w:rPr>
        <w:t>36</w:t>
      </w:r>
      <w:r w:rsidR="00A17F30">
        <w:rPr>
          <w:noProof/>
        </w:rPr>
        <w:fldChar w:fldCharType="end"/>
      </w:r>
      <w:bookmarkEnd w:id="104"/>
      <w:r>
        <w:t>: Messaggio di errore per non corretta indicazione del prefisso per i terminali</w:t>
      </w:r>
      <w:bookmarkEnd w:id="105"/>
    </w:p>
    <w:p w:rsidR="00152125" w:rsidRDefault="00152125" w:rsidP="00152125">
      <w:pPr>
        <w:pStyle w:val="Didascalia"/>
      </w:pPr>
      <w:r>
        <w:rPr>
          <w:noProof/>
        </w:rPr>
        <w:drawing>
          <wp:inline distT="0" distB="0" distL="0" distR="0" wp14:anchorId="35CFF793" wp14:editId="06599341">
            <wp:extent cx="4206613" cy="1492369"/>
            <wp:effectExtent l="0" t="0" r="0" b="0"/>
            <wp:docPr id="24" name="Im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4231034" cy="1501033"/>
                    </a:xfrm>
                    <a:prstGeom prst="rect">
                      <a:avLst/>
                    </a:prstGeom>
                  </pic:spPr>
                </pic:pic>
              </a:graphicData>
            </a:graphic>
          </wp:inline>
        </w:drawing>
      </w:r>
    </w:p>
    <w:p w:rsidR="00152125" w:rsidRPr="00152125" w:rsidRDefault="00152125" w:rsidP="00152125">
      <w:pPr>
        <w:pStyle w:val="Didascalia"/>
      </w:pPr>
      <w:bookmarkStart w:id="106" w:name="_Toc374788197"/>
      <w:r>
        <w:t xml:space="preserve">Figura </w:t>
      </w:r>
      <w:r w:rsidR="00A17F30">
        <w:fldChar w:fldCharType="begin"/>
      </w:r>
      <w:r w:rsidR="00A17F30">
        <w:instrText xml:space="preserve"> SEQ Figura \* ARABIC </w:instrText>
      </w:r>
      <w:r w:rsidR="00A17F30">
        <w:fldChar w:fldCharType="separate"/>
      </w:r>
      <w:r w:rsidR="006C1543">
        <w:rPr>
          <w:noProof/>
        </w:rPr>
        <w:t>37</w:t>
      </w:r>
      <w:r w:rsidR="00A17F30">
        <w:rPr>
          <w:noProof/>
        </w:rPr>
        <w:fldChar w:fldCharType="end"/>
      </w:r>
      <w:r>
        <w:t>: Segnalazione di mancanza della pompa e correzione del prefisso</w:t>
      </w:r>
      <w:bookmarkEnd w:id="106"/>
    </w:p>
    <w:p w:rsidR="00060211" w:rsidRDefault="00060211" w:rsidP="00060211">
      <w:pPr>
        <w:pStyle w:val="Titolo3"/>
      </w:pPr>
      <w:bookmarkStart w:id="107" w:name="_Toc374788114"/>
      <w:r>
        <w:t>Selezione della Prevalenza della Pompa</w:t>
      </w:r>
      <w:bookmarkEnd w:id="107"/>
    </w:p>
    <w:p w:rsidR="00060211" w:rsidRDefault="00060211" w:rsidP="00060211">
      <w:r>
        <w:t>Un altro gruppo di dati di input si ha subito a fianco della zona dei prefissi ed è la zona relativa alla prevalenza della pompa sia di input che calcolata.</w:t>
      </w:r>
    </w:p>
    <w:p w:rsidR="00060211" w:rsidRDefault="00DA126D" w:rsidP="00060211">
      <w:pPr>
        <w:pStyle w:val="Didascalia"/>
      </w:pPr>
      <w:r>
        <w:rPr>
          <w:noProof/>
        </w:rPr>
        <w:drawing>
          <wp:inline distT="0" distB="0" distL="0" distR="0" wp14:anchorId="3572D7B7" wp14:editId="11CA5CAD">
            <wp:extent cx="2571429" cy="904762"/>
            <wp:effectExtent l="0" t="0" r="635" b="0"/>
            <wp:docPr id="25" name="Im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2571429" cy="904762"/>
                    </a:xfrm>
                    <a:prstGeom prst="rect">
                      <a:avLst/>
                    </a:prstGeom>
                  </pic:spPr>
                </pic:pic>
              </a:graphicData>
            </a:graphic>
          </wp:inline>
        </w:drawing>
      </w:r>
    </w:p>
    <w:p w:rsidR="00060211" w:rsidRDefault="00060211" w:rsidP="00060211">
      <w:pPr>
        <w:pStyle w:val="Didascalia"/>
      </w:pPr>
      <w:bookmarkStart w:id="108" w:name="_Toc374788198"/>
      <w:r>
        <w:t xml:space="preserve">Figura </w:t>
      </w:r>
      <w:r w:rsidR="00A17F30">
        <w:fldChar w:fldCharType="begin"/>
      </w:r>
      <w:r w:rsidR="00A17F30">
        <w:instrText xml:space="preserve"> SEQ Figura \* ARABIC </w:instrText>
      </w:r>
      <w:r w:rsidR="00A17F30">
        <w:fldChar w:fldCharType="separate"/>
      </w:r>
      <w:r w:rsidR="006C1543">
        <w:rPr>
          <w:noProof/>
        </w:rPr>
        <w:t>38</w:t>
      </w:r>
      <w:r w:rsidR="00A17F30">
        <w:rPr>
          <w:noProof/>
        </w:rPr>
        <w:fldChar w:fldCharType="end"/>
      </w:r>
      <w:r w:rsidR="00C64525">
        <w:t>: S</w:t>
      </w:r>
      <w:r>
        <w:t>elezione della prevalenza della pompa</w:t>
      </w:r>
      <w:bookmarkEnd w:id="108"/>
      <w:r>
        <w:t xml:space="preserve"> </w:t>
      </w:r>
    </w:p>
    <w:p w:rsidR="00060211" w:rsidRDefault="000B2259" w:rsidP="00060211">
      <w:r>
        <w:t xml:space="preserve">L’unica cella di input possibile è la J5 (in giallo) che richiede la differenza di pressione della pompa selezionata (o la </w:t>
      </w:r>
      <w:r w:rsidRPr="000B2259">
        <w:rPr>
          <w:rFonts w:ascii="Symbol" w:hAnsi="Symbol"/>
        </w:rPr>
        <w:t></w:t>
      </w:r>
      <w:r>
        <w:t>p desiderata). A fianco si ha la stampa della stessa prevalenza nel S.T., cioè in m. di colonna d’acqua.</w:t>
      </w:r>
    </w:p>
    <w:p w:rsidR="000B2259" w:rsidRDefault="000B2259" w:rsidP="00060211">
      <w:r>
        <w:t xml:space="preserve">Gli altri due valori soprastanti (in verde) saranno riempiti dal programma dopo la fase di calcolo di bilanciamento dei circuiti con l’indicazione della </w:t>
      </w:r>
      <w:r w:rsidRPr="000B2259">
        <w:rPr>
          <w:rFonts w:ascii="Symbol" w:hAnsi="Symbol"/>
        </w:rPr>
        <w:t></w:t>
      </w:r>
      <w:r>
        <w:t>p massima (sia in Pa che in m. c.a.).</w:t>
      </w:r>
    </w:p>
    <w:p w:rsidR="00555997" w:rsidRDefault="00555997" w:rsidP="00555997">
      <w:pPr>
        <w:pStyle w:val="Didascalia"/>
      </w:pPr>
      <w:r>
        <w:rPr>
          <w:noProof/>
        </w:rPr>
        <w:drawing>
          <wp:inline distT="0" distB="0" distL="0" distR="0" wp14:anchorId="1B52207B" wp14:editId="38B4DB09">
            <wp:extent cx="2590476" cy="904762"/>
            <wp:effectExtent l="0" t="0" r="635" b="0"/>
            <wp:docPr id="26" name="Im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2590476" cy="904762"/>
                    </a:xfrm>
                    <a:prstGeom prst="rect">
                      <a:avLst/>
                    </a:prstGeom>
                  </pic:spPr>
                </pic:pic>
              </a:graphicData>
            </a:graphic>
          </wp:inline>
        </w:drawing>
      </w:r>
    </w:p>
    <w:p w:rsidR="00555997" w:rsidRPr="00555997" w:rsidRDefault="00555997" w:rsidP="00555997">
      <w:pPr>
        <w:pStyle w:val="Didascalia"/>
      </w:pPr>
      <w:bookmarkStart w:id="109" w:name="_Toc374788199"/>
      <w:r>
        <w:t xml:space="preserve">Figura </w:t>
      </w:r>
      <w:r w:rsidR="00A17F30">
        <w:fldChar w:fldCharType="begin"/>
      </w:r>
      <w:r w:rsidR="00A17F30">
        <w:instrText xml:space="preserve"> SEQ Figura \* ARABIC </w:instrText>
      </w:r>
      <w:r w:rsidR="00A17F30">
        <w:fldChar w:fldCharType="separate"/>
      </w:r>
      <w:r w:rsidR="006C1543">
        <w:rPr>
          <w:noProof/>
        </w:rPr>
        <w:t>39</w:t>
      </w:r>
      <w:r w:rsidR="00A17F30">
        <w:rPr>
          <w:noProof/>
        </w:rPr>
        <w:fldChar w:fldCharType="end"/>
      </w:r>
      <w:r>
        <w:t>: Indicazione delle differenze di pressioni calcolate</w:t>
      </w:r>
      <w:bookmarkEnd w:id="109"/>
    </w:p>
    <w:p w:rsidR="00DA04FC" w:rsidRDefault="00DA04FC" w:rsidP="00060211">
      <w:r>
        <w:lastRenderedPageBreak/>
        <w:t xml:space="preserve">In fase di inizializzazione di un nuovo calcolo il programma provvede ad indicare automaticamente </w:t>
      </w:r>
      <w:r w:rsidRPr="006A3C51">
        <w:rPr>
          <w:b/>
        </w:rPr>
        <w:t>20000</w:t>
      </w:r>
      <w:r>
        <w:t xml:space="preserve"> Pa (2</w:t>
      </w:r>
      <w:r w:rsidR="006A3C51">
        <w:t>.0</w:t>
      </w:r>
      <w:r w:rsidR="00DA126D">
        <w:t>4</w:t>
      </w:r>
      <w:r>
        <w:t xml:space="preserve"> m. c.a.) in modo da evitare errori di calcolo per dati mancanti.</w:t>
      </w:r>
    </w:p>
    <w:p w:rsidR="00235A2D" w:rsidRDefault="00323217" w:rsidP="00323217">
      <w:pPr>
        <w:pStyle w:val="Titolo3"/>
      </w:pPr>
      <w:bookmarkStart w:id="110" w:name="_Toc374788115"/>
      <w:r>
        <w:t>Selezione Delle Ipotesi Di Calcolo</w:t>
      </w:r>
      <w:bookmarkEnd w:id="110"/>
    </w:p>
    <w:p w:rsidR="00235A2D" w:rsidRDefault="00235A2D" w:rsidP="00235A2D">
      <w:r>
        <w:t>La terza sezione (quella centrale) del prime righe è relativa alle ipotesi di calcolo. In particolare si hanno due parametri molto importanti (celle in giallo) che l’Utente deve predisporre prima del lancio della fase di calcolo.</w:t>
      </w:r>
    </w:p>
    <w:p w:rsidR="00235A2D" w:rsidRDefault="00A17F30" w:rsidP="00235A2D">
      <w:pPr>
        <w:pStyle w:val="Didascalia"/>
      </w:pPr>
      <w:r>
        <w:rPr>
          <w:noProof/>
        </w:rPr>
        <w:pict>
          <v:shape id="_x0000_s1295" type="#_x0000_t32" style="position:absolute;left:0;text-align:left;margin-left:41.55pt;margin-top:62.9pt;width:306pt;height:259.5pt;flip:y;z-index:251697152" o:connectortype="straight" strokecolor="red">
            <v:stroke endarrow="block"/>
          </v:shape>
        </w:pict>
      </w:r>
      <w:r>
        <w:rPr>
          <w:noProof/>
        </w:rPr>
        <w:pict>
          <v:shape id="_x0000_s1294" type="#_x0000_t32" style="position:absolute;left:0;text-align:left;margin-left:242.55pt;margin-top:32.9pt;width:12pt;height:170.25pt;flip:x y;z-index:251696128" o:connectortype="straight" strokecolor="red" strokeweight="1.5pt">
            <v:stroke endarrow="block"/>
          </v:shape>
        </w:pict>
      </w:r>
      <w:r>
        <w:rPr>
          <w:noProof/>
        </w:rPr>
        <w:pict>
          <v:shape id="_x0000_s1293" type="#_x0000_t32" style="position:absolute;left:0;text-align:left;margin-left:166.8pt;margin-top:21.65pt;width:54.75pt;height:122.25pt;flip:y;z-index:251695104" o:connectortype="straight" strokecolor="red">
            <v:stroke endarrow="block"/>
          </v:shape>
        </w:pict>
      </w:r>
      <w:r w:rsidR="00235A2D">
        <w:rPr>
          <w:noProof/>
        </w:rPr>
        <w:drawing>
          <wp:inline distT="0" distB="0" distL="0" distR="0" wp14:anchorId="0D43C5A2" wp14:editId="7C0197C3">
            <wp:extent cx="3200000" cy="838095"/>
            <wp:effectExtent l="0" t="0" r="635" b="635"/>
            <wp:docPr id="16"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3200000" cy="838095"/>
                    </a:xfrm>
                    <a:prstGeom prst="rect">
                      <a:avLst/>
                    </a:prstGeom>
                  </pic:spPr>
                </pic:pic>
              </a:graphicData>
            </a:graphic>
          </wp:inline>
        </w:drawing>
      </w:r>
    </w:p>
    <w:p w:rsidR="00235A2D" w:rsidRDefault="00235A2D" w:rsidP="00235A2D">
      <w:pPr>
        <w:pStyle w:val="Didascalia"/>
      </w:pPr>
      <w:bookmarkStart w:id="111" w:name="_Toc374788200"/>
      <w:r>
        <w:t xml:space="preserve">Figura </w:t>
      </w:r>
      <w:r w:rsidR="00A17F30">
        <w:fldChar w:fldCharType="begin"/>
      </w:r>
      <w:r w:rsidR="00A17F30">
        <w:instrText xml:space="preserve"> SEQ Figura \* ARABIC </w:instrText>
      </w:r>
      <w:r w:rsidR="00A17F30">
        <w:fldChar w:fldCharType="separate"/>
      </w:r>
      <w:r w:rsidR="006C1543">
        <w:rPr>
          <w:noProof/>
        </w:rPr>
        <w:t>40</w:t>
      </w:r>
      <w:r w:rsidR="00A17F30">
        <w:rPr>
          <w:noProof/>
        </w:rPr>
        <w:fldChar w:fldCharType="end"/>
      </w:r>
      <w:r>
        <w:t>: Selezione delle ipotesi di calcolo</w:t>
      </w:r>
      <w:bookmarkEnd w:id="111"/>
    </w:p>
    <w:p w:rsidR="00235A2D" w:rsidRDefault="00235A2D" w:rsidP="00235A2D">
      <w:r>
        <w:t xml:space="preserve">Il primo parametro è la tipologia di calcolo e più precisamente se si vuole effettuare in calcolo come rete idronica normale (cioè come rete chiusa soggetta ai vincoli funzionali di rete tecnologica e con attenzione anche alla temperatura di esercizio) ovvero si desidera calcolare la rete con il metodo di </w:t>
      </w:r>
      <w:r w:rsidRPr="00235A2D">
        <w:rPr>
          <w:b/>
        </w:rPr>
        <w:t>Hazen Williams</w:t>
      </w:r>
      <w:r>
        <w:t>, specifico per le reti antincendio.</w:t>
      </w:r>
    </w:p>
    <w:p w:rsidR="00235A2D" w:rsidRDefault="00235A2D" w:rsidP="00235A2D">
      <w:r>
        <w:t xml:space="preserve">Il programma in fase di inizializzazione pone questo parametro pari a 0 (cioè no). Se si desidera il calcolo effettuato con </w:t>
      </w:r>
      <w:r w:rsidRPr="00235A2D">
        <w:rPr>
          <w:b/>
        </w:rPr>
        <w:t>Hazen Williams</w:t>
      </w:r>
      <w:r>
        <w:t xml:space="preserve"> si pone pari ad 1. Si vedrà nel successivo capitolo quali sono le metodologie di calcolo conseguenti.</w:t>
      </w:r>
    </w:p>
    <w:p w:rsidR="00235A2D" w:rsidRDefault="009A0835" w:rsidP="00235A2D">
      <w:pPr>
        <w:rPr>
          <w:rFonts w:asciiTheme="minorHAnsi" w:hAnsiTheme="minorHAnsi"/>
        </w:rPr>
      </w:pPr>
      <w:r>
        <w:t xml:space="preserve">Il secondo parametro è il valore imposto di </w:t>
      </w:r>
      <w:r>
        <w:rPr>
          <w:b/>
        </w:rPr>
        <w:t>r.c.d.</w:t>
      </w:r>
      <w:r>
        <w:t xml:space="preserve"> (rapporto fra perdite concentrate e perdite distribuite) che serve ad ipotizzare la percentuale di prevalenza della pompa destinato alle perdite distribuite. In fase di inizializzazione (vedi capitolo precedente per l’algoritmo di calcolo con il metodo a </w:t>
      </w:r>
      <w:r w:rsidRPr="009A0835">
        <w:rPr>
          <w:rFonts w:ascii="Symbol" w:hAnsi="Symbol"/>
        </w:rPr>
        <w:t></w:t>
      </w:r>
      <w:r>
        <w:rPr>
          <w:rFonts w:asciiTheme="minorHAnsi" w:hAnsiTheme="minorHAnsi"/>
        </w:rPr>
        <w:t xml:space="preserve">=cost) il programma pone di default </w:t>
      </w:r>
      <w:r>
        <w:rPr>
          <w:rFonts w:asciiTheme="minorHAnsi" w:hAnsiTheme="minorHAnsi"/>
          <w:b/>
        </w:rPr>
        <w:t>r.c.d.=1</w:t>
      </w:r>
      <w:r>
        <w:rPr>
          <w:rFonts w:asciiTheme="minorHAnsi" w:hAnsiTheme="minorHAnsi"/>
        </w:rPr>
        <w:t xml:space="preserve">. L’Utente può variare come desidera questo parametro. Poiché la fase di calcolo ha comunque bisogno di stimare le perdite distribuite totali per calcolare la </w:t>
      </w:r>
      <w:r w:rsidRPr="009A0835">
        <w:rPr>
          <w:rFonts w:ascii="Symbol" w:hAnsi="Symbol"/>
        </w:rPr>
        <w:t></w:t>
      </w:r>
      <w:r>
        <w:rPr>
          <w:rFonts w:ascii="Symbol" w:hAnsi="Symbol"/>
        </w:rPr>
        <w:t></w:t>
      </w:r>
      <w:r>
        <w:rPr>
          <w:rFonts w:ascii="Symbol" w:hAnsi="Symbol"/>
        </w:rPr>
        <w:t></w:t>
      </w:r>
      <w:r>
        <w:rPr>
          <w:rFonts w:asciiTheme="minorHAnsi" w:hAnsiTheme="minorHAnsi"/>
        </w:rPr>
        <w:t>media dei singoli circuiti, se si pone r.c.d.=0 allora viene utilizzato il 75% della prevalenza della pompa per le perdite distribuite ed il 25% per le perdite concentrate.</w:t>
      </w:r>
    </w:p>
    <w:p w:rsidR="009A0835" w:rsidRDefault="009B64F0" w:rsidP="00235A2D">
      <w:pPr>
        <w:rPr>
          <w:rFonts w:asciiTheme="minorHAnsi" w:hAnsiTheme="minorHAnsi"/>
        </w:rPr>
      </w:pPr>
      <w:r>
        <w:rPr>
          <w:rFonts w:asciiTheme="minorHAnsi" w:hAnsiTheme="minorHAnsi"/>
        </w:rPr>
        <w:t>Nel riquadro centrale compare anche una cella (in colore verde) che riporta il valore finale di r.c.d. calcolato per la rete. Questo valore viene determinato dal programma solo dopo la fase di bilanciamento dei circuiti.</w:t>
      </w:r>
    </w:p>
    <w:p w:rsidR="009B64F0" w:rsidRDefault="009B64F0" w:rsidP="00A6524A">
      <w:pPr>
        <w:pStyle w:val="Titolo4"/>
      </w:pPr>
      <w:bookmarkStart w:id="112" w:name="_Toc374788116"/>
      <w:r>
        <w:t>Osservazione sulla scelta di r.c.d.</w:t>
      </w:r>
      <w:bookmarkEnd w:id="112"/>
    </w:p>
    <w:p w:rsidR="009B64F0" w:rsidRDefault="003E7070" w:rsidP="009B64F0">
      <w:r>
        <w:t>In base a quanto detto nel precedente capitolo sulla metodologa di calcolo utilizzata con questo programma è opportuno osservare quanto segue.</w:t>
      </w:r>
    </w:p>
    <w:p w:rsidR="00D3781D" w:rsidRDefault="003E7070" w:rsidP="00D3781D">
      <w:r>
        <w:t xml:space="preserve">Un valore basso di </w:t>
      </w:r>
      <w:r w:rsidRPr="00D3781D">
        <w:rPr>
          <w:b/>
        </w:rPr>
        <w:t>r.c.d.</w:t>
      </w:r>
      <w:r>
        <w:t xml:space="preserve"> significa che si hanno poche perdite localizzate e che quindi il </w:t>
      </w:r>
      <w:r w:rsidRPr="003E7070">
        <w:rPr>
          <w:rFonts w:ascii="Symbol" w:hAnsi="Symbol"/>
        </w:rPr>
        <w:t></w:t>
      </w:r>
      <w:r w:rsidR="00D3781D">
        <w:rPr>
          <w:rFonts w:asciiTheme="minorHAnsi" w:hAnsiTheme="minorHAnsi"/>
        </w:rPr>
        <w:t xml:space="preserve">p della pompa va a compensare prevalentemente le perdite distribuite. Ciò significa che la </w:t>
      </w:r>
      <w:r w:rsidR="00D3781D" w:rsidRPr="00D3781D">
        <w:rPr>
          <w:rFonts w:ascii="Symbol" w:hAnsi="Symbol"/>
        </w:rPr>
        <w:t></w:t>
      </w:r>
      <w:r w:rsidR="00D3781D">
        <w:t xml:space="preserve"> media del circuito è più alta e i diametri calcolati più piccoli. La fese di verifica (detta di </w:t>
      </w:r>
      <w:r w:rsidR="00D3781D" w:rsidRPr="00D3781D">
        <w:rPr>
          <w:b/>
        </w:rPr>
        <w:t>bilanciamento</w:t>
      </w:r>
      <w:r w:rsidR="00D3781D" w:rsidRPr="00D3781D">
        <w:t xml:space="preserve"> che sarà illustrata</w:t>
      </w:r>
      <w:r w:rsidR="00D3781D">
        <w:t xml:space="preserve"> nel successivo capitolo) calcola le perdite in modo più preciso mediante relazioni che tengono conto anche del tipo di tubazione e delle perdite effettive (vedi più avanti) di ciascun ramo dei vari circuiti.</w:t>
      </w:r>
    </w:p>
    <w:p w:rsidR="00D3781D" w:rsidRPr="00B86905" w:rsidRDefault="00D3781D" w:rsidP="001C6723">
      <w:pPr>
        <w:rPr>
          <w:vertAlign w:val="subscript"/>
        </w:rPr>
      </w:pPr>
      <w:r>
        <w:t xml:space="preserve">Può accadere che le perdite totali (distribuite più localizzate) siano superiori al </w:t>
      </w:r>
      <w:r w:rsidRPr="00D3781D">
        <w:rPr>
          <w:rFonts w:ascii="Symbol" w:hAnsi="Symbol"/>
        </w:rPr>
        <w:t></w:t>
      </w:r>
      <w:r>
        <w:t xml:space="preserve">p della pompa (o comunque imposto nel precedente paragrafo) e pertanto si deve poi agire sui diametri commerciali per cercare di bilanciare i circuiti. Se la stima iniziale (r.c.d. imposto) era troppo ottimistica per le perdite distribuite si parte da una scelta iniziale dei diametri commerciali più piccoli e quindi il bilanciamento è più oneroso. In questo caso si può ripetere il calcolo dei diametri </w:t>
      </w:r>
      <w:r w:rsidRPr="001C6723">
        <w:t>teorici partendo da un r.c.d. imposto più realistico.</w:t>
      </w:r>
    </w:p>
    <w:p w:rsidR="007942B7" w:rsidRDefault="007942B7" w:rsidP="007942B7">
      <w:pPr>
        <w:pStyle w:val="Titolo3"/>
      </w:pPr>
      <w:bookmarkStart w:id="113" w:name="_Toc374788117"/>
      <w:r>
        <w:lastRenderedPageBreak/>
        <w:t>Selezione delle temperature di lavoro</w:t>
      </w:r>
      <w:bookmarkEnd w:id="113"/>
    </w:p>
    <w:p w:rsidR="007942B7" w:rsidRDefault="007942B7" w:rsidP="007942B7">
      <w:r>
        <w:t>L’ultimo riquadro delle righe sui parametri di progetto sono relative alla selezione delle temperature di lavoro dell’acqua.</w:t>
      </w:r>
    </w:p>
    <w:p w:rsidR="007942B7" w:rsidRDefault="00A17F30" w:rsidP="007942B7">
      <w:pPr>
        <w:pStyle w:val="Didascalia"/>
      </w:pPr>
      <w:r>
        <w:rPr>
          <w:noProof/>
        </w:rPr>
        <w:pict>
          <v:shape id="_x0000_s1297" type="#_x0000_t32" style="position:absolute;left:0;text-align:left;margin-left:233.8pt;margin-top:54.3pt;width:173.95pt;height:80pt;flip:x y;z-index:251699200" o:connectortype="straight" strokecolor="red" strokeweight="1.5pt">
            <v:stroke endarrow="block"/>
          </v:shape>
        </w:pict>
      </w:r>
      <w:r>
        <w:rPr>
          <w:noProof/>
        </w:rPr>
        <w:pict>
          <v:shape id="_x0000_s1296" type="#_x0000_t32" style="position:absolute;left:0;text-align:left;margin-left:139.1pt;margin-top:31.5pt;width:75.2pt;height:111pt;flip:y;z-index:251698176" o:connectortype="straight" strokecolor="red" strokeweight="1.5pt">
            <v:stroke endarrow="block"/>
          </v:shape>
        </w:pict>
      </w:r>
      <w:r w:rsidR="005B0E30">
        <w:rPr>
          <w:noProof/>
        </w:rPr>
        <w:drawing>
          <wp:inline distT="0" distB="0" distL="0" distR="0" wp14:anchorId="642811B8" wp14:editId="703C9FAD">
            <wp:extent cx="2114286" cy="723810"/>
            <wp:effectExtent l="0" t="0" r="635" b="635"/>
            <wp:docPr id="594" name="Immagine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2114286" cy="723810"/>
                    </a:xfrm>
                    <a:prstGeom prst="rect">
                      <a:avLst/>
                    </a:prstGeom>
                  </pic:spPr>
                </pic:pic>
              </a:graphicData>
            </a:graphic>
          </wp:inline>
        </w:drawing>
      </w:r>
    </w:p>
    <w:p w:rsidR="007942B7" w:rsidRDefault="007942B7" w:rsidP="007942B7">
      <w:pPr>
        <w:pStyle w:val="Didascalia"/>
      </w:pPr>
      <w:bookmarkStart w:id="114" w:name="_Toc374788201"/>
      <w:r>
        <w:t xml:space="preserve">Figura </w:t>
      </w:r>
      <w:r w:rsidR="00A17F30">
        <w:fldChar w:fldCharType="begin"/>
      </w:r>
      <w:r w:rsidR="00A17F30">
        <w:instrText xml:space="preserve"> SEQ Figura \* ARABIC </w:instrText>
      </w:r>
      <w:r w:rsidR="00A17F30">
        <w:fldChar w:fldCharType="separate"/>
      </w:r>
      <w:r w:rsidR="006C1543">
        <w:rPr>
          <w:noProof/>
        </w:rPr>
        <w:t>41</w:t>
      </w:r>
      <w:r w:rsidR="00A17F30">
        <w:rPr>
          <w:noProof/>
        </w:rPr>
        <w:fldChar w:fldCharType="end"/>
      </w:r>
      <w:r>
        <w:t>: Selezione delle temperature di lavoro</w:t>
      </w:r>
      <w:bookmarkEnd w:id="114"/>
    </w:p>
    <w:p w:rsidR="007942B7" w:rsidRDefault="00B86905" w:rsidP="007942B7">
      <w:r>
        <w:t>Occorre porre la massima attenzione a questi valore perché sono determinanti sull’esito del calcolo della rete ed inoltre influenzano direttamente e irreversibilmente il funzionamento dei terminali.</w:t>
      </w:r>
    </w:p>
    <w:p w:rsidR="00B86905" w:rsidRDefault="00B86905" w:rsidP="007942B7">
      <w:r>
        <w:t xml:space="preserve">Il primo valore è la </w:t>
      </w:r>
      <w:r>
        <w:rPr>
          <w:b/>
        </w:rPr>
        <w:t>T ingresso</w:t>
      </w:r>
      <w:r>
        <w:rPr>
          <w:b/>
          <w:i/>
        </w:rPr>
        <w:t xml:space="preserve"> </w:t>
      </w:r>
      <w:r>
        <w:t xml:space="preserve">dell’acqua nei circuiti. Il secondo valore è la </w:t>
      </w:r>
      <w:r>
        <w:rPr>
          <w:b/>
        </w:rPr>
        <w:t>DT</w:t>
      </w:r>
      <w:r>
        <w:t xml:space="preserve"> di progetto. Si ricorda che la resa dei terminali è calcolata con la relazione:</w:t>
      </w:r>
    </w:p>
    <w:p w:rsidR="00B86905" w:rsidRDefault="00B86905" w:rsidP="00B86905">
      <w:pPr>
        <w:pStyle w:val="Didascalia"/>
      </w:pPr>
      <w:r w:rsidRPr="00B86905">
        <w:rPr>
          <w:position w:val="-12"/>
        </w:rPr>
        <w:object w:dxaOrig="1620" w:dyaOrig="380">
          <v:shape id="_x0000_i1054" type="#_x0000_t75" style="width:80.85pt;height:19pt" o:ole="">
            <v:imagedata r:id="rId109" o:title=""/>
          </v:shape>
          <o:OLEObject Type="Embed" ProgID="Equation.DSMT4" ShapeID="_x0000_i1054" DrawAspect="Content" ObjectID="_1448530283" r:id="rId110"/>
        </w:object>
      </w:r>
      <w:r>
        <w:t xml:space="preserve"> </w:t>
      </w:r>
    </w:p>
    <w:p w:rsidR="00B86905" w:rsidRDefault="00B86905" w:rsidP="00B86905">
      <w:r>
        <w:t>ove si ha:</w:t>
      </w:r>
    </w:p>
    <w:p w:rsidR="00B86905" w:rsidRPr="00B86905" w:rsidRDefault="00B86905" w:rsidP="00B86905">
      <w:pPr>
        <w:pStyle w:val="Elencoindentatopuntato"/>
      </w:pPr>
      <w:r>
        <w:t>Q</w:t>
      </w:r>
      <w:r w:rsidRPr="00B86905">
        <w:rPr>
          <w:vertAlign w:val="subscript"/>
        </w:rPr>
        <w:t>resa</w:t>
      </w:r>
      <w:r>
        <w:rPr>
          <w:vertAlign w:val="subscript"/>
        </w:rPr>
        <w:t xml:space="preserve"> </w:t>
      </w:r>
      <w:r>
        <w:rPr>
          <w:i w:val="0"/>
        </w:rPr>
        <w:tab/>
      </w:r>
      <w:r>
        <w:rPr>
          <w:i w:val="0"/>
        </w:rPr>
        <w:tab/>
        <w:t>è la potenza resa dal terminale (radiatore, fan coil, pannello radiante, .), (W);</w:t>
      </w:r>
    </w:p>
    <w:p w:rsidR="00B86905" w:rsidRPr="00B86905" w:rsidRDefault="00B86905" w:rsidP="00B86905">
      <w:pPr>
        <w:pStyle w:val="Elencoindentatopuntato"/>
        <w:rPr>
          <w:rFonts w:ascii="Symbol" w:hAnsi="Symbol"/>
        </w:rPr>
      </w:pPr>
      <w:r w:rsidRPr="00B86905">
        <w:rPr>
          <w:rFonts w:ascii="Symbol" w:hAnsi="Symbol"/>
        </w:rPr>
        <w:t></w:t>
      </w:r>
      <w:r>
        <w:t>T</w:t>
      </w:r>
      <w:r w:rsidRPr="00B86905">
        <w:rPr>
          <w:vertAlign w:val="subscript"/>
        </w:rPr>
        <w:t>cs-a</w:t>
      </w:r>
      <w:r>
        <w:rPr>
          <w:i w:val="0"/>
        </w:rPr>
        <w:tab/>
      </w:r>
      <w:r>
        <w:rPr>
          <w:i w:val="0"/>
        </w:rPr>
        <w:tab/>
        <w:t>è la differenza di temperatura fra corpo scaldante e l’aria ambiente, data dalla relazione:</w:t>
      </w:r>
    </w:p>
    <w:p w:rsidR="00B86905" w:rsidRDefault="00B86905" w:rsidP="00B86905">
      <w:pPr>
        <w:pStyle w:val="Didascalia"/>
      </w:pPr>
      <w:r w:rsidRPr="00B86905">
        <w:rPr>
          <w:position w:val="-24"/>
        </w:rPr>
        <w:object w:dxaOrig="1900" w:dyaOrig="620">
          <v:shape id="_x0000_i1055" type="#_x0000_t75" style="width:95.1pt;height:30.55pt" o:ole="">
            <v:imagedata r:id="rId111" o:title=""/>
          </v:shape>
          <o:OLEObject Type="Embed" ProgID="Equation.DSMT4" ShapeID="_x0000_i1055" DrawAspect="Content" ObjectID="_1448530284" r:id="rId112"/>
        </w:object>
      </w:r>
      <w:r>
        <w:t xml:space="preserve"> </w:t>
      </w:r>
    </w:p>
    <w:p w:rsidR="00B86905" w:rsidRDefault="00B86905" w:rsidP="00B86905">
      <w:pPr>
        <w:ind w:left="709" w:firstLine="0"/>
      </w:pPr>
      <w:r>
        <w:t>Con Ta temperatura dell’aria ambiente, Ti e Tu le temperature di ingresso e uscita dell’acqua nel corpo scaldante;</w:t>
      </w:r>
    </w:p>
    <w:p w:rsidR="00B86905" w:rsidRPr="00B86905" w:rsidRDefault="00B86905" w:rsidP="00B86905">
      <w:pPr>
        <w:pStyle w:val="Elencoindentatopuntato"/>
      </w:pPr>
      <w:r>
        <w:t>C ed n</w:t>
      </w:r>
      <w:r>
        <w:rPr>
          <w:i w:val="0"/>
        </w:rPr>
        <w:tab/>
        <w:t xml:space="preserve">costanti dipendenti dal tipo di terminale e fornite dal costruttore del dispositivo. Il valore di </w:t>
      </w:r>
      <w:r>
        <w:t>n</w:t>
      </w:r>
      <w:r>
        <w:rPr>
          <w:i w:val="0"/>
        </w:rPr>
        <w:t xml:space="preserve"> on è variabile da circa 1,1 a 1.3 e pertanto la variazione della potenza resa non è lineare con la </w:t>
      </w:r>
      <w:r w:rsidRPr="00B86905">
        <w:rPr>
          <w:rFonts w:ascii="Symbol" w:hAnsi="Symbol"/>
        </w:rPr>
        <w:t></w:t>
      </w:r>
      <w:r>
        <w:t>T</w:t>
      </w:r>
      <w:r w:rsidRPr="00B86905">
        <w:rPr>
          <w:vertAlign w:val="subscript"/>
        </w:rPr>
        <w:t>cs-a</w:t>
      </w:r>
      <w:r>
        <w:t xml:space="preserve"> </w:t>
      </w:r>
      <w:r>
        <w:rPr>
          <w:i w:val="0"/>
        </w:rPr>
        <w:t xml:space="preserve">. </w:t>
      </w:r>
    </w:p>
    <w:p w:rsidR="00B86905" w:rsidRDefault="00B86905" w:rsidP="00B86905">
      <w:r>
        <w:t xml:space="preserve">Si intuisce come il valore del </w:t>
      </w:r>
      <w:r w:rsidRPr="00B86905">
        <w:rPr>
          <w:rFonts w:ascii="Symbol" w:hAnsi="Symbol"/>
        </w:rPr>
        <w:t></w:t>
      </w:r>
      <w:r>
        <w:t>T di progetto sia fondamentale per il funzionamento di tutto l’impianto di climatizzazione e va scelto con molta attenzione.</w:t>
      </w:r>
    </w:p>
    <w:p w:rsidR="00C91CFE" w:rsidRDefault="00C91CFE" w:rsidP="00B86905">
      <w:r>
        <w:t>Il programma calcola le proprietà termofisiche dell’acqua (</w:t>
      </w:r>
      <w:r w:rsidRPr="00C91CFE">
        <w:rPr>
          <w:rFonts w:ascii="Symbol" w:hAnsi="Symbol"/>
        </w:rPr>
        <w:t></w:t>
      </w:r>
      <w:r>
        <w:t xml:space="preserve">, </w:t>
      </w:r>
      <w:r w:rsidRPr="00C91CFE">
        <w:rPr>
          <w:rFonts w:ascii="Symbol" w:hAnsi="Symbol"/>
        </w:rPr>
        <w:t></w:t>
      </w:r>
      <w:r>
        <w:t xml:space="preserve">, </w:t>
      </w:r>
      <w:r w:rsidRPr="00C91CFE">
        <w:rPr>
          <w:rFonts w:ascii="Symbol" w:hAnsi="Symbol"/>
        </w:rPr>
        <w:t></w:t>
      </w:r>
      <w:r>
        <w:t xml:space="preserve">) in funzione della temperatura e visualizza </w:t>
      </w:r>
      <w:r w:rsidRPr="00C91CFE">
        <w:rPr>
          <w:rFonts w:ascii="Symbol" w:hAnsi="Symbol"/>
        </w:rPr>
        <w:t></w:t>
      </w:r>
      <w:r>
        <w:t xml:space="preserve"> nella cella (colorata in verde) che indica la </w:t>
      </w:r>
      <w:r>
        <w:rPr>
          <w:b/>
        </w:rPr>
        <w:t>Densità</w:t>
      </w:r>
      <w:r>
        <w:rPr>
          <w:b/>
          <w:i/>
        </w:rPr>
        <w:t xml:space="preserve"> </w:t>
      </w:r>
      <w:r>
        <w:t>dell’acqua alla temperatura media.</w:t>
      </w:r>
    </w:p>
    <w:p w:rsidR="00C91CFE" w:rsidRDefault="00286314" w:rsidP="00B86905">
      <w:r>
        <w:t xml:space="preserve">Si osservi che nel foglio </w:t>
      </w:r>
      <w:r>
        <w:rPr>
          <w:b/>
        </w:rPr>
        <w:t>Parametri_Fisici</w:t>
      </w:r>
      <w:r>
        <w:rPr>
          <w:b/>
          <w:i/>
        </w:rPr>
        <w:t xml:space="preserve"> </w:t>
      </w:r>
      <w:r w:rsidR="001C4456" w:rsidRPr="001C4456">
        <w:t>si h</w:t>
      </w:r>
      <w:r w:rsidR="001C4456">
        <w:t>a un riquadro più dettagliato dei risultati di calcolo delle proprietà termofisiche dell’acqua, come riportato nella seguente figura.</w:t>
      </w:r>
    </w:p>
    <w:p w:rsidR="001C4456" w:rsidRDefault="00A17F30" w:rsidP="001C4456">
      <w:pPr>
        <w:pStyle w:val="Didascalia"/>
      </w:pPr>
      <w:r>
        <w:rPr>
          <w:noProof/>
        </w:rPr>
        <w:pict>
          <v:rect id="_x0000_s1341" style="position:absolute;left:0;text-align:left;margin-left:235.35pt;margin-top:62.6pt;width:237.1pt;height:76.65pt;z-index:251716608" filled="f" strokecolor="red" strokeweight="2.25pt"/>
        </w:pict>
      </w:r>
      <w:r>
        <w:rPr>
          <w:noProof/>
        </w:rPr>
        <w:pict>
          <v:rect id="_x0000_s1298" style="position:absolute;left:0;text-align:left;margin-left:3.3pt;margin-top:98.8pt;width:196.5pt;height:20.25pt;z-index:251700224" filled="f" strokecolor="red" strokeweight="2.25pt"/>
        </w:pict>
      </w:r>
      <w:r w:rsidR="001C4456">
        <w:rPr>
          <w:noProof/>
        </w:rPr>
        <w:drawing>
          <wp:inline distT="0" distB="0" distL="0" distR="0" wp14:anchorId="60C695E6" wp14:editId="3D7181AE">
            <wp:extent cx="6120130" cy="1902460"/>
            <wp:effectExtent l="0" t="0" r="0" b="0"/>
            <wp:docPr id="18" name="Im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6120130" cy="1902460"/>
                    </a:xfrm>
                    <a:prstGeom prst="rect">
                      <a:avLst/>
                    </a:prstGeom>
                  </pic:spPr>
                </pic:pic>
              </a:graphicData>
            </a:graphic>
          </wp:inline>
        </w:drawing>
      </w:r>
    </w:p>
    <w:p w:rsidR="001C4456" w:rsidRDefault="001C4456" w:rsidP="001C4456">
      <w:pPr>
        <w:pStyle w:val="Didascalia"/>
      </w:pPr>
      <w:bookmarkStart w:id="115" w:name="_Ref350328609"/>
      <w:bookmarkStart w:id="116" w:name="_Toc374788202"/>
      <w:r>
        <w:t xml:space="preserve">Figura </w:t>
      </w:r>
      <w:r w:rsidR="00A17F30">
        <w:fldChar w:fldCharType="begin"/>
      </w:r>
      <w:r w:rsidR="00A17F30">
        <w:instrText xml:space="preserve"> SEQ Figura \* ARABIC </w:instrText>
      </w:r>
      <w:r w:rsidR="00A17F30">
        <w:fldChar w:fldCharType="separate"/>
      </w:r>
      <w:r w:rsidR="006C1543">
        <w:rPr>
          <w:noProof/>
        </w:rPr>
        <w:t>42</w:t>
      </w:r>
      <w:r w:rsidR="00A17F30">
        <w:rPr>
          <w:noProof/>
        </w:rPr>
        <w:fldChar w:fldCharType="end"/>
      </w:r>
      <w:bookmarkEnd w:id="115"/>
      <w:r>
        <w:t>: Riepilogo delle proprietà termofisiche dell’acqua</w:t>
      </w:r>
      <w:bookmarkEnd w:id="116"/>
      <w:r>
        <w:t xml:space="preserve"> </w:t>
      </w:r>
    </w:p>
    <w:p w:rsidR="001C4456" w:rsidRDefault="001C4456" w:rsidP="001C4456">
      <w:r>
        <w:lastRenderedPageBreak/>
        <w:t xml:space="preserve">Si osservi che nella tabella di </w:t>
      </w:r>
      <w:r>
        <w:fldChar w:fldCharType="begin"/>
      </w:r>
      <w:r>
        <w:instrText xml:space="preserve"> REF _Ref350328609 \h </w:instrText>
      </w:r>
      <w:r>
        <w:fldChar w:fldCharType="separate"/>
      </w:r>
      <w:r w:rsidR="006C1543">
        <w:t xml:space="preserve">Figura </w:t>
      </w:r>
      <w:r w:rsidR="006C1543">
        <w:rPr>
          <w:noProof/>
        </w:rPr>
        <w:t>42</w:t>
      </w:r>
      <w:r>
        <w:fldChar w:fldCharType="end"/>
      </w:r>
      <w:r>
        <w:t xml:space="preserve"> è riportata anche la </w:t>
      </w:r>
      <w:r>
        <w:rPr>
          <w:b/>
        </w:rPr>
        <w:t>Percentuale di glicole etilenico</w:t>
      </w:r>
      <w:r>
        <w:t xml:space="preserve"> desiderata. Il programma tiene conto di questo valore nei calcoli della densità effettiva della miscela acqua – glicole.</w:t>
      </w:r>
    </w:p>
    <w:p w:rsidR="00323217" w:rsidRDefault="00323217" w:rsidP="00323217">
      <w:pPr>
        <w:pStyle w:val="Titolo4"/>
      </w:pPr>
      <w:bookmarkStart w:id="117" w:name="_Toc374788118"/>
      <w:r>
        <w:t>Osservazione sulla scelta delle temperature</w:t>
      </w:r>
      <w:bookmarkEnd w:id="117"/>
    </w:p>
    <w:p w:rsidR="00323217" w:rsidRDefault="00E95EFC" w:rsidP="00323217">
      <w:r>
        <w:t>Per le reti di riscaldamento la temperatura di ingresso è maggiore di quella di uscita. Il programma selezione automaticamente, per default, il valore 80 °C ma questo può essere variato a piacere.</w:t>
      </w:r>
    </w:p>
    <w:p w:rsidR="00DD4D80" w:rsidRDefault="00E95EFC" w:rsidP="00323217">
      <w:r>
        <w:t>Per le reti degli impianti di condizionamento (rete per fan coil o reti per centrali frigorifere) la temperatura di ingresso ai terminali è minore di quella di uscita, ad esempio entrata a 7 °C ed uscita a 12 °C. In questo caso, al fine di valutare la temperatura media alla quale sono valutate le proprietà termofisiche dell’acqua, si può fornire, per l’esempio considerato, t</w:t>
      </w:r>
      <w:r w:rsidRPr="00E95EFC">
        <w:rPr>
          <w:vertAlign w:val="subscript"/>
        </w:rPr>
        <w:t>i</w:t>
      </w:r>
      <w:r>
        <w:t xml:space="preserve">=12 °C e </w:t>
      </w:r>
      <w:r w:rsidRPr="00E95EFC">
        <w:rPr>
          <w:rFonts w:ascii="Symbol" w:hAnsi="Symbol"/>
        </w:rPr>
        <w:t></w:t>
      </w:r>
      <w:r>
        <w:t>t=5 °C oppure t</w:t>
      </w:r>
      <w:r w:rsidRPr="00E95EFC">
        <w:rPr>
          <w:vertAlign w:val="subscript"/>
        </w:rPr>
        <w:t>i</w:t>
      </w:r>
      <w:r>
        <w:t xml:space="preserve">=7 °C e </w:t>
      </w:r>
      <w:r w:rsidRPr="00E95EFC">
        <w:rPr>
          <w:rFonts w:ascii="Symbol" w:hAnsi="Symbol"/>
        </w:rPr>
        <w:t></w:t>
      </w:r>
      <w:r>
        <w:t>t= -5 °C.</w:t>
      </w:r>
    </w:p>
    <w:p w:rsidR="00E95EFC" w:rsidRDefault="00DD4D80" w:rsidP="00DD4D80">
      <w:pPr>
        <w:pStyle w:val="Titolo4"/>
      </w:pPr>
      <w:bookmarkStart w:id="118" w:name="_Toc374788119"/>
      <w:r>
        <w:t>Reti per impianti a due tubi per regime invernale ed estivo</w:t>
      </w:r>
      <w:bookmarkEnd w:id="118"/>
    </w:p>
    <w:p w:rsidR="00DD4D80" w:rsidRDefault="00812AF8" w:rsidP="00DD4D80">
      <w:r>
        <w:t>Nel caso di reti tecnologiche per la distribuzione di acqua calda e refrigerata ai fan coil occorre fare una verifica per il corretto funzionamento nei due regimi.</w:t>
      </w:r>
    </w:p>
    <w:p w:rsidR="00812AF8" w:rsidRDefault="00812AF8" w:rsidP="00DD4D80">
      <w:r>
        <w:t>Solitamente si inizia col progettare la rete nelle condizioni più gravose (ad esempio quelle estive) e poi si verifica la rete, a pari diametri, per le altre condizioni (ad esempio invernali).</w:t>
      </w:r>
    </w:p>
    <w:p w:rsidR="00812AF8" w:rsidRDefault="00812AF8" w:rsidP="00DD4D80">
      <w:r>
        <w:t xml:space="preserve">In questo caso occorre porre attenzione al </w:t>
      </w:r>
      <w:r w:rsidRPr="00812AF8">
        <w:rPr>
          <w:rFonts w:ascii="Symbol" w:hAnsi="Symbol"/>
        </w:rPr>
        <w:t></w:t>
      </w:r>
      <w:r>
        <w:t>t di progetto, oltre che alla temperatura di ingresso dell’acqua, perché da questo valore dipende la portata dei rami terminali e quindi dei vari circuiti.</w:t>
      </w:r>
    </w:p>
    <w:p w:rsidR="00812AF8" w:rsidRDefault="00812AF8" w:rsidP="00DD4D80">
      <w:r>
        <w:t xml:space="preserve">Se i carichi estivi </w:t>
      </w:r>
      <w:r w:rsidR="009409CC">
        <w:t>e</w:t>
      </w:r>
      <w:r>
        <w:t xml:space="preserve"> invernali sono equivalenti (cioè variano entro il 5%) si può mantenere il </w:t>
      </w:r>
      <w:r w:rsidRPr="00812AF8">
        <w:rPr>
          <w:rFonts w:ascii="Symbol" w:hAnsi="Symbol"/>
        </w:rPr>
        <w:t></w:t>
      </w:r>
      <w:r>
        <w:t>t per entrambi i casi ed effettuare la verifica dei diametri e della prevalenza della pompa.</w:t>
      </w:r>
    </w:p>
    <w:p w:rsidR="00812AF8" w:rsidRDefault="00812AF8" w:rsidP="00DD4D80">
      <w:r>
        <w:t xml:space="preserve">Se i carichi per le due condizioni sono molto diverse occorre sceglie il </w:t>
      </w:r>
      <w:r w:rsidRPr="00812AF8">
        <w:rPr>
          <w:rFonts w:ascii="Symbol" w:hAnsi="Symbol"/>
        </w:rPr>
        <w:t></w:t>
      </w:r>
      <w:r>
        <w:t xml:space="preserve">t più elevato per i carichi maggiori e più basso per i carichi inferiori. Ad esempio se i carichi invernali sono all’incirca doppi di quelli estivi si può scegliere </w:t>
      </w:r>
      <w:r w:rsidRPr="00812AF8">
        <w:rPr>
          <w:rFonts w:ascii="Symbol" w:hAnsi="Symbol"/>
        </w:rPr>
        <w:t></w:t>
      </w:r>
      <w:r>
        <w:t xml:space="preserve">t=10 °C per l’inverno e </w:t>
      </w:r>
      <w:r w:rsidRPr="00812AF8">
        <w:rPr>
          <w:rFonts w:ascii="Symbol" w:hAnsi="Symbol"/>
        </w:rPr>
        <w:t></w:t>
      </w:r>
      <w:r>
        <w:t>t=5 °C per l’estate.</w:t>
      </w:r>
    </w:p>
    <w:p w:rsidR="00812AF8" w:rsidRDefault="00812AF8" w:rsidP="00DD4D80">
      <w:r>
        <w:t xml:space="preserve">E’ probabile che qualche circuito vada in sofferenza registrando perdite superiori ad </w:t>
      </w:r>
      <w:r w:rsidRPr="00812AF8">
        <w:rPr>
          <w:rFonts w:ascii="Symbol" w:hAnsi="Symbol"/>
        </w:rPr>
        <w:t></w:t>
      </w:r>
      <w:r>
        <w:t>p della pompa selezionata. Conviene allora modificare i diametri per le condizioni peggiori e ripetere la verifica per le altre condizioni.</w:t>
      </w:r>
    </w:p>
    <w:p w:rsidR="008B07F4" w:rsidRDefault="008B07F4" w:rsidP="00DD4D80">
      <w:r>
        <w:t xml:space="preserve">Si ricordi che è anche possibile verificare le condizioni di esercizio invernale ed estivo con </w:t>
      </w:r>
      <w:r w:rsidRPr="008B07F4">
        <w:rPr>
          <w:rFonts w:ascii="Symbol" w:hAnsi="Symbol"/>
        </w:rPr>
        <w:t></w:t>
      </w:r>
      <w:r>
        <w:t>p delle pompe differenti. In questo caso la rete resta la stessa ma occorre attivare pompe diverse per ciascun regime.</w:t>
      </w:r>
    </w:p>
    <w:p w:rsidR="008B07F4" w:rsidRPr="008B07F4" w:rsidRDefault="008B07F4" w:rsidP="00DD4D80">
      <w:r>
        <w:t xml:space="preserve">Per fare le operazioni di verifica e progetto delle reti bistagionali si può usare la possibilità di archiviazione dei progetti (vedi dopo), salvando il progetto elaborato e lavorandoci con le nuove ipotesi per l’altra condizione di lavoro. Ad esempio si può risolvere prima la rete estiva e salvarla col nome di </w:t>
      </w:r>
      <w:r>
        <w:rPr>
          <w:i/>
        </w:rPr>
        <w:t>rete_estiva</w:t>
      </w:r>
      <w:r>
        <w:t xml:space="preserve"> e poi modificare i parametri di progetto per il regime invernale. Alla fine della verifica salvare il progetto col nome (ad esempio) di </w:t>
      </w:r>
      <w:r>
        <w:rPr>
          <w:i/>
        </w:rPr>
        <w:t>rete_invernale</w:t>
      </w:r>
      <w:r>
        <w:t>.</w:t>
      </w:r>
    </w:p>
    <w:p w:rsidR="00B4025F" w:rsidRDefault="00B4025F" w:rsidP="00B4025F">
      <w:pPr>
        <w:pStyle w:val="Titolo3"/>
      </w:pPr>
      <w:bookmarkStart w:id="119" w:name="_Toc374788120"/>
      <w:r>
        <w:t>Osservazione di parametri di Input</w:t>
      </w:r>
      <w:bookmarkEnd w:id="119"/>
    </w:p>
    <w:p w:rsidR="00B4025F" w:rsidRDefault="00B4025F" w:rsidP="00B4025F">
      <w:r>
        <w:t>Qualunque siano i parametri di calcolo inizialmente presenti nelle righe di settaggio sopra descritte l’Utente può variarne i valore in fase di calcolo o di bilanciamento.</w:t>
      </w:r>
    </w:p>
    <w:p w:rsidR="00157208" w:rsidRDefault="00157208" w:rsidP="00B4025F">
      <w:r>
        <w:t>Quando si lancia la fase di calcolo si ha, infatti, la finestra</w:t>
      </w:r>
      <w:r w:rsidR="00CD154D">
        <w:t xml:space="preserve"> di </w:t>
      </w:r>
      <w:r w:rsidR="00CD154D">
        <w:fldChar w:fldCharType="begin"/>
      </w:r>
      <w:r w:rsidR="00CD154D">
        <w:instrText xml:space="preserve"> REF _Ref350328979 \h </w:instrText>
      </w:r>
      <w:r w:rsidR="00CD154D">
        <w:fldChar w:fldCharType="separate"/>
      </w:r>
      <w:r w:rsidR="006C1543">
        <w:t xml:space="preserve">Figura </w:t>
      </w:r>
      <w:r w:rsidR="006C1543">
        <w:rPr>
          <w:noProof/>
        </w:rPr>
        <w:t>43</w:t>
      </w:r>
      <w:r w:rsidR="00CD154D">
        <w:fldChar w:fldCharType="end"/>
      </w:r>
      <w:r w:rsidR="00CD154D">
        <w:t>. Si osserva come a sinistra si ha un riepilogo dei parametri presenti nel foglio di calcolo.</w:t>
      </w:r>
    </w:p>
    <w:p w:rsidR="00157208" w:rsidRDefault="00A17F30" w:rsidP="00157208">
      <w:pPr>
        <w:pStyle w:val="Didascalia"/>
      </w:pPr>
      <w:r>
        <w:rPr>
          <w:noProof/>
        </w:rPr>
        <w:lastRenderedPageBreak/>
        <w:pict>
          <v:rect id="_x0000_s1299" style="position:absolute;left:0;text-align:left;margin-left:14.6pt;margin-top:63.7pt;width:270.75pt;height:174.75pt;z-index:251701248" filled="f" strokecolor="red" strokeweight="2.25pt"/>
        </w:pict>
      </w:r>
      <w:r w:rsidR="00157208">
        <w:rPr>
          <w:noProof/>
        </w:rPr>
        <w:drawing>
          <wp:inline distT="0" distB="0" distL="0" distR="0" wp14:anchorId="4688C3FB" wp14:editId="07D350E0">
            <wp:extent cx="6120130" cy="3482340"/>
            <wp:effectExtent l="0" t="0" r="0" b="0"/>
            <wp:docPr id="19"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6120130" cy="3482340"/>
                    </a:xfrm>
                    <a:prstGeom prst="rect">
                      <a:avLst/>
                    </a:prstGeom>
                  </pic:spPr>
                </pic:pic>
              </a:graphicData>
            </a:graphic>
          </wp:inline>
        </w:drawing>
      </w:r>
    </w:p>
    <w:p w:rsidR="00157208" w:rsidRDefault="00CD154D" w:rsidP="00CD154D">
      <w:pPr>
        <w:pStyle w:val="Didascalia"/>
      </w:pPr>
      <w:bookmarkStart w:id="120" w:name="_Ref350328979"/>
      <w:bookmarkStart w:id="121" w:name="_Toc374788203"/>
      <w:r>
        <w:t xml:space="preserve">Figura </w:t>
      </w:r>
      <w:r w:rsidR="00A17F30">
        <w:fldChar w:fldCharType="begin"/>
      </w:r>
      <w:r w:rsidR="00A17F30">
        <w:instrText xml:space="preserve"> SEQ Figura \* ARABIC </w:instrText>
      </w:r>
      <w:r w:rsidR="00A17F30">
        <w:fldChar w:fldCharType="separate"/>
      </w:r>
      <w:r w:rsidR="006C1543">
        <w:rPr>
          <w:noProof/>
        </w:rPr>
        <w:t>43</w:t>
      </w:r>
      <w:r w:rsidR="00A17F30">
        <w:rPr>
          <w:noProof/>
        </w:rPr>
        <w:fldChar w:fldCharType="end"/>
      </w:r>
      <w:bookmarkEnd w:id="120"/>
      <w:r>
        <w:t>: Finestra di lancio della fase di calcolo</w:t>
      </w:r>
      <w:bookmarkEnd w:id="121"/>
    </w:p>
    <w:p w:rsidR="00CD154D" w:rsidRDefault="00CD154D" w:rsidP="00CD154D">
      <w:r>
        <w:t>E’ possibile cambiare qualunque parametro di calcolo nella stessa finestra, con aggiornamento automatico nel foglio di calcolo. Questa opzione ha il duplice scopo di visualizzare, al momento del lancio del calcolo, i parametri presenti nel foglio di calcolo e di poterli variare se questi non corrispondono più alle ipotesi di calcolo desiderate.</w:t>
      </w:r>
    </w:p>
    <w:p w:rsidR="00CD154D" w:rsidRDefault="00CD154D" w:rsidP="00CD154D">
      <w:r>
        <w:t xml:space="preserve">Quando si lancia la fase di bilanciamento si ha la finestra di </w:t>
      </w:r>
      <w:r>
        <w:fldChar w:fldCharType="begin"/>
      </w:r>
      <w:r>
        <w:instrText xml:space="preserve"> REF _Ref350329196 \h </w:instrText>
      </w:r>
      <w:r>
        <w:fldChar w:fldCharType="separate"/>
      </w:r>
      <w:r w:rsidR="006C1543">
        <w:t xml:space="preserve">Figura </w:t>
      </w:r>
      <w:r w:rsidR="006C1543">
        <w:rPr>
          <w:noProof/>
        </w:rPr>
        <w:t>44</w:t>
      </w:r>
      <w:r>
        <w:fldChar w:fldCharType="end"/>
      </w:r>
      <w:r>
        <w:t xml:space="preserve"> nella quale </w:t>
      </w:r>
      <w:r w:rsidR="009B421A">
        <w:t>si ha, a sinistra, il riepilogo dei parametri di calcolo che è possibile modificare, con aggiornamento automatico nel foglio di calcolo.</w:t>
      </w:r>
    </w:p>
    <w:p w:rsidR="009B421A" w:rsidRDefault="00EB3735" w:rsidP="00CD154D">
      <w:r>
        <w:t>Si osservi che la fase di bilanciamento è eseguita sempre a valle della fase di calcolo e pertanto cambiare questi parametri comporta una discrepanza con le ipotesi di calcolo prima adoperate.</w:t>
      </w:r>
    </w:p>
    <w:p w:rsidR="00041EA5" w:rsidRDefault="00EB3735" w:rsidP="00CD154D">
      <w:r>
        <w:t xml:space="preserve">Il programma effettua un ricalcolo più preciso delle grandezze di progetto (perdita specifica, velocità dell’acqua, perdite totali di pressione di ramo e di circuito) sia in base ai parametri di progetto indicati (quelli originali o modificati) nella finestra </w:t>
      </w:r>
      <w:r w:rsidR="00457581">
        <w:t xml:space="preserve">che ai valori dei diametri commerciali presenti nella colonna </w:t>
      </w:r>
      <w:r w:rsidR="00041EA5">
        <w:t xml:space="preserve">dei diametri commerciali, vedi </w:t>
      </w:r>
      <w:r w:rsidR="00041EA5">
        <w:fldChar w:fldCharType="begin"/>
      </w:r>
      <w:r w:rsidR="00041EA5">
        <w:instrText xml:space="preserve"> REF _Ref350329572 \h </w:instrText>
      </w:r>
      <w:r w:rsidR="00041EA5">
        <w:fldChar w:fldCharType="separate"/>
      </w:r>
      <w:r w:rsidR="006C1543">
        <w:t xml:space="preserve">Figura </w:t>
      </w:r>
      <w:r w:rsidR="006C1543">
        <w:rPr>
          <w:noProof/>
        </w:rPr>
        <w:t>45</w:t>
      </w:r>
      <w:r w:rsidR="00041EA5">
        <w:fldChar w:fldCharType="end"/>
      </w:r>
      <w:r w:rsidR="00041EA5">
        <w:t>.</w:t>
      </w:r>
    </w:p>
    <w:p w:rsidR="00EB3735" w:rsidRDefault="00041EA5" w:rsidP="00CD154D">
      <w:r>
        <w:t>In pratica questi diametri possono essere calcolati automaticamente dal programma (vedi successivo capitolo) ovvero modificati manualmente dall’Utente allo scopo di bilanciare in modo ottimale i circuiti.</w:t>
      </w:r>
    </w:p>
    <w:p w:rsidR="00CD154D" w:rsidRDefault="00A17F30" w:rsidP="00CD154D">
      <w:pPr>
        <w:pStyle w:val="Didascalia"/>
      </w:pPr>
      <w:r>
        <w:rPr>
          <w:noProof/>
        </w:rPr>
        <w:lastRenderedPageBreak/>
        <w:pict>
          <v:rect id="_x0000_s1300" style="position:absolute;left:0;text-align:left;margin-left:13.05pt;margin-top:44.6pt;width:282pt;height:180pt;z-index:251702272" filled="f" strokecolor="red" strokeweight="2.25pt"/>
        </w:pict>
      </w:r>
      <w:r w:rsidR="00CD154D">
        <w:rPr>
          <w:noProof/>
        </w:rPr>
        <w:drawing>
          <wp:inline distT="0" distB="0" distL="0" distR="0" wp14:anchorId="50D248F0" wp14:editId="2E44F56E">
            <wp:extent cx="6120130" cy="3175635"/>
            <wp:effectExtent l="0" t="0" r="0" b="0"/>
            <wp:docPr id="20"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6120130" cy="3175635"/>
                    </a:xfrm>
                    <a:prstGeom prst="rect">
                      <a:avLst/>
                    </a:prstGeom>
                  </pic:spPr>
                </pic:pic>
              </a:graphicData>
            </a:graphic>
          </wp:inline>
        </w:drawing>
      </w:r>
    </w:p>
    <w:p w:rsidR="00CD154D" w:rsidRDefault="00CD154D" w:rsidP="00CD154D">
      <w:pPr>
        <w:pStyle w:val="Didascalia"/>
      </w:pPr>
      <w:bookmarkStart w:id="122" w:name="_Ref350329196"/>
      <w:bookmarkStart w:id="123" w:name="_Toc374788204"/>
      <w:r>
        <w:t xml:space="preserve">Figura </w:t>
      </w:r>
      <w:r w:rsidR="00A17F30">
        <w:fldChar w:fldCharType="begin"/>
      </w:r>
      <w:r w:rsidR="00A17F30">
        <w:instrText xml:space="preserve"> SEQ Figura \* ARABIC </w:instrText>
      </w:r>
      <w:r w:rsidR="00A17F30">
        <w:fldChar w:fldCharType="separate"/>
      </w:r>
      <w:r w:rsidR="006C1543">
        <w:rPr>
          <w:noProof/>
        </w:rPr>
        <w:t>44</w:t>
      </w:r>
      <w:r w:rsidR="00A17F30">
        <w:rPr>
          <w:noProof/>
        </w:rPr>
        <w:fldChar w:fldCharType="end"/>
      </w:r>
      <w:bookmarkEnd w:id="122"/>
      <w:r>
        <w:t>: Finestra di lancio della fase di bilanciamento</w:t>
      </w:r>
      <w:bookmarkEnd w:id="123"/>
    </w:p>
    <w:p w:rsidR="00457581" w:rsidRDefault="00A17F30" w:rsidP="00457581">
      <w:pPr>
        <w:pStyle w:val="Didascalia"/>
      </w:pPr>
      <w:r>
        <w:rPr>
          <w:noProof/>
        </w:rPr>
        <w:pict>
          <v:rect id="_x0000_s1301" style="position:absolute;left:0;text-align:left;margin-left:-2.7pt;margin-top:2.1pt;width:48pt;height:105pt;z-index:251703296" filled="f" strokecolor="red" strokeweight="2.25pt"/>
        </w:pict>
      </w:r>
      <w:r w:rsidR="00457581">
        <w:rPr>
          <w:noProof/>
        </w:rPr>
        <w:drawing>
          <wp:inline distT="0" distB="0" distL="0" distR="0" wp14:anchorId="2688596D" wp14:editId="57DB639E">
            <wp:extent cx="6120130" cy="1329055"/>
            <wp:effectExtent l="0" t="0" r="0" b="0"/>
            <wp:docPr id="21" name="Im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6120130" cy="1329055"/>
                    </a:xfrm>
                    <a:prstGeom prst="rect">
                      <a:avLst/>
                    </a:prstGeom>
                  </pic:spPr>
                </pic:pic>
              </a:graphicData>
            </a:graphic>
          </wp:inline>
        </w:drawing>
      </w:r>
    </w:p>
    <w:p w:rsidR="00457581" w:rsidRDefault="00457581" w:rsidP="00457581">
      <w:pPr>
        <w:pStyle w:val="Didascalia"/>
      </w:pPr>
      <w:bookmarkStart w:id="124" w:name="_Ref350329572"/>
      <w:bookmarkStart w:id="125" w:name="_Toc374788205"/>
      <w:r>
        <w:t xml:space="preserve">Figura </w:t>
      </w:r>
      <w:r w:rsidR="00A17F30">
        <w:fldChar w:fldCharType="begin"/>
      </w:r>
      <w:r w:rsidR="00A17F30">
        <w:instrText xml:space="preserve"> SEQ Figura \* ARABIC </w:instrText>
      </w:r>
      <w:r w:rsidR="00A17F30">
        <w:fldChar w:fldCharType="separate"/>
      </w:r>
      <w:r w:rsidR="006C1543">
        <w:rPr>
          <w:noProof/>
        </w:rPr>
        <w:t>45</w:t>
      </w:r>
      <w:r w:rsidR="00A17F30">
        <w:rPr>
          <w:noProof/>
        </w:rPr>
        <w:fldChar w:fldCharType="end"/>
      </w:r>
      <w:bookmarkEnd w:id="124"/>
      <w:r>
        <w:t xml:space="preserve">: </w:t>
      </w:r>
      <w:r w:rsidR="00041EA5">
        <w:t xml:space="preserve">Risultati della fase </w:t>
      </w:r>
      <w:r w:rsidR="00C507F2">
        <w:t>di bilanciamento</w:t>
      </w:r>
      <w:bookmarkEnd w:id="125"/>
    </w:p>
    <w:p w:rsidR="007757CE" w:rsidRDefault="007757CE" w:rsidP="007757CE">
      <w:pPr>
        <w:pStyle w:val="Titolo3"/>
      </w:pPr>
      <w:bookmarkStart w:id="126" w:name="_Toc374788121"/>
      <w:r>
        <w:t>Input del fattori di Darcy per le perdite localizzate</w:t>
      </w:r>
      <w:bookmarkEnd w:id="126"/>
    </w:p>
    <w:p w:rsidR="007757CE" w:rsidRDefault="00105B8A" w:rsidP="007757CE">
      <w:r>
        <w:t xml:space="preserve">Spostando la vista a destra del foglio </w:t>
      </w:r>
      <w:r>
        <w:rPr>
          <w:b/>
        </w:rPr>
        <w:t>Rete_Idronica</w:t>
      </w:r>
      <w:r>
        <w:t xml:space="preserve"> si visualizza la zona di input dei valori dei fattori di Darcy per le perdite localizzate, vedi </w:t>
      </w:r>
      <w:r>
        <w:fldChar w:fldCharType="begin"/>
      </w:r>
      <w:r>
        <w:instrText xml:space="preserve"> REF _Ref350329815 \h </w:instrText>
      </w:r>
      <w:r>
        <w:fldChar w:fldCharType="separate"/>
      </w:r>
      <w:r w:rsidR="006C1543">
        <w:t xml:space="preserve">Figura </w:t>
      </w:r>
      <w:r w:rsidR="006C1543">
        <w:rPr>
          <w:noProof/>
        </w:rPr>
        <w:t>46</w:t>
      </w:r>
      <w:r>
        <w:fldChar w:fldCharType="end"/>
      </w:r>
      <w:r>
        <w:t>.</w:t>
      </w:r>
    </w:p>
    <w:p w:rsidR="00105B8A" w:rsidRDefault="00105B8A" w:rsidP="00105B8A">
      <w:pPr>
        <w:pStyle w:val="Didascalia"/>
      </w:pPr>
      <w:r>
        <w:rPr>
          <w:noProof/>
        </w:rPr>
        <w:drawing>
          <wp:inline distT="0" distB="0" distL="0" distR="0" wp14:anchorId="16898702" wp14:editId="350D0CB4">
            <wp:extent cx="6120130" cy="939165"/>
            <wp:effectExtent l="0" t="0" r="0" b="0"/>
            <wp:docPr id="22" name="Im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6120130" cy="939165"/>
                    </a:xfrm>
                    <a:prstGeom prst="rect">
                      <a:avLst/>
                    </a:prstGeom>
                  </pic:spPr>
                </pic:pic>
              </a:graphicData>
            </a:graphic>
          </wp:inline>
        </w:drawing>
      </w:r>
    </w:p>
    <w:p w:rsidR="00105B8A" w:rsidRDefault="00105B8A" w:rsidP="00105B8A">
      <w:pPr>
        <w:pStyle w:val="Didascalia"/>
      </w:pPr>
      <w:bookmarkStart w:id="127" w:name="_Ref350329815"/>
      <w:bookmarkStart w:id="128" w:name="_Toc374788206"/>
      <w:r>
        <w:t xml:space="preserve">Figura </w:t>
      </w:r>
      <w:r w:rsidR="00A17F30">
        <w:fldChar w:fldCharType="begin"/>
      </w:r>
      <w:r w:rsidR="00A17F30">
        <w:instrText xml:space="preserve"> SEQ Figura \* ARABIC </w:instrText>
      </w:r>
      <w:r w:rsidR="00A17F30">
        <w:fldChar w:fldCharType="separate"/>
      </w:r>
      <w:r w:rsidR="006C1543">
        <w:rPr>
          <w:noProof/>
        </w:rPr>
        <w:t>46</w:t>
      </w:r>
      <w:r w:rsidR="00A17F30">
        <w:rPr>
          <w:noProof/>
        </w:rPr>
        <w:fldChar w:fldCharType="end"/>
      </w:r>
      <w:bookmarkEnd w:id="127"/>
      <w:r>
        <w:t xml:space="preserve">: </w:t>
      </w:r>
      <w:r w:rsidR="00C64525">
        <w:t>V</w:t>
      </w:r>
      <w:r>
        <w:t>alori dei fattori di Darcy per le perdite localizzate</w:t>
      </w:r>
      <w:bookmarkEnd w:id="128"/>
    </w:p>
    <w:p w:rsidR="00105B8A" w:rsidRDefault="00105B8A" w:rsidP="00105B8A">
      <w:r>
        <w:t>In fase di inizializzazione il programma provvede a indicare i valori di default dei fattori di Darcy delle resistenze localizzate. Si osservi che i valori riportati sono relativi a condotti con diametri variabili a 8 a 16 mm.</w:t>
      </w:r>
    </w:p>
    <w:p w:rsidR="00481CFC" w:rsidRDefault="00481CFC" w:rsidP="00481CFC">
      <w:r>
        <w:t>Il programma varia questi fattori a seconda del valore dei diametri:</w:t>
      </w:r>
    </w:p>
    <w:p w:rsidR="00481CFC" w:rsidRDefault="00481CFC" w:rsidP="00481CFC">
      <w:pPr>
        <w:pStyle w:val="Rientrato"/>
        <w:numPr>
          <w:ilvl w:val="0"/>
          <w:numId w:val="46"/>
        </w:numPr>
      </w:pPr>
      <w:r>
        <w:t>fra 8 e 16 mm il fattore di correzione è 1;</w:t>
      </w:r>
    </w:p>
    <w:p w:rsidR="00481CFC" w:rsidRDefault="00481CFC" w:rsidP="00481CFC">
      <w:pPr>
        <w:pStyle w:val="Rientrato"/>
        <w:numPr>
          <w:ilvl w:val="0"/>
          <w:numId w:val="46"/>
        </w:numPr>
      </w:pPr>
      <w:r>
        <w:t>fra 28 e 54 mm il fattore di correzione è 0.85;</w:t>
      </w:r>
    </w:p>
    <w:p w:rsidR="00481CFC" w:rsidRDefault="00481CFC" w:rsidP="00481CFC">
      <w:pPr>
        <w:pStyle w:val="Rientrato"/>
        <w:numPr>
          <w:ilvl w:val="0"/>
          <w:numId w:val="46"/>
        </w:numPr>
      </w:pPr>
      <w:r>
        <w:t>oltre 54 mm il fattore di correzione è 0.7.</w:t>
      </w:r>
    </w:p>
    <w:p w:rsidR="00C507F2" w:rsidRDefault="00C507F2" w:rsidP="00C507F2">
      <w:r>
        <w:t>Per le saracinesche di regolazione il programma calcola automaticamente il coefficiente Kv mediante la relazione:</w:t>
      </w:r>
    </w:p>
    <w:p w:rsidR="00C507F2" w:rsidRDefault="00C507F2" w:rsidP="00C507F2">
      <w:pPr>
        <w:pStyle w:val="Didascalia"/>
      </w:pPr>
      <w:r w:rsidRPr="005E705E">
        <w:object w:dxaOrig="3280" w:dyaOrig="380">
          <v:shape id="_x0000_i1056" type="#_x0000_t75" style="width:164.4pt;height:19pt" o:ole="">
            <v:imagedata r:id="rId79" o:title=""/>
          </v:shape>
          <o:OLEObject Type="Embed" ProgID="Equation.DSMT4" ShapeID="_x0000_i1056" DrawAspect="Content" ObjectID="_1448530285" r:id="rId118"/>
        </w:object>
      </w:r>
      <w:r>
        <w:t xml:space="preserve"> </w:t>
      </w:r>
    </w:p>
    <w:p w:rsidR="00C507F2" w:rsidRDefault="009409CC" w:rsidP="00C507F2">
      <w:r>
        <w:t xml:space="preserve">riportata in </w:t>
      </w:r>
      <w:r>
        <w:fldChar w:fldCharType="begin"/>
      </w:r>
      <w:r>
        <w:instrText xml:space="preserve"> REF _Ref350702011 \h </w:instrText>
      </w:r>
      <w:r>
        <w:fldChar w:fldCharType="separate"/>
      </w:r>
      <w:r w:rsidR="006C1543">
        <w:t xml:space="preserve">Figura </w:t>
      </w:r>
      <w:r w:rsidR="006C1543">
        <w:rPr>
          <w:noProof/>
        </w:rPr>
        <w:t>47</w:t>
      </w:r>
      <w:r>
        <w:fldChar w:fldCharType="end"/>
      </w:r>
      <w:r>
        <w:t xml:space="preserve"> ove si ha il confronto con i dati reali, </w:t>
      </w:r>
      <w:r w:rsidR="00C507F2">
        <w:t>e pertanto la perdita di pressione della valvola è data da (in Pa):</w:t>
      </w:r>
    </w:p>
    <w:p w:rsidR="00C507F2" w:rsidRDefault="00C507F2" w:rsidP="00C64525">
      <w:pPr>
        <w:pStyle w:val="Didascalia"/>
      </w:pPr>
      <w:r w:rsidRPr="005E705E">
        <w:object w:dxaOrig="2439" w:dyaOrig="800">
          <v:shape id="_x0000_i1057" type="#_x0000_t75" style="width:122.25pt;height:40.1pt" o:ole="">
            <v:imagedata r:id="rId81" o:title=""/>
          </v:shape>
          <o:OLEObject Type="Embed" ProgID="Equation.DSMT4" ShapeID="_x0000_i1057" DrawAspect="Content" ObjectID="_1448530286" r:id="rId119"/>
        </w:object>
      </w:r>
      <w:r>
        <w:t xml:space="preserve"> </w:t>
      </w:r>
    </w:p>
    <w:p w:rsidR="00A37D99" w:rsidRDefault="00A37D99" w:rsidP="00A37D99">
      <w:pPr>
        <w:pStyle w:val="Didascalia"/>
      </w:pPr>
      <w:r>
        <w:rPr>
          <w:noProof/>
        </w:rPr>
        <w:drawing>
          <wp:inline distT="0" distB="0" distL="0" distR="0" wp14:anchorId="50AD18FA" wp14:editId="1BA40285">
            <wp:extent cx="5343525" cy="3990975"/>
            <wp:effectExtent l="0" t="0" r="0" b="0"/>
            <wp:docPr id="15"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Kv_valvole.jpg"/>
                    <pic:cNvPicPr/>
                  </pic:nvPicPr>
                  <pic:blipFill>
                    <a:blip r:embed="rId120">
                      <a:extLst>
                        <a:ext uri="{28A0092B-C50C-407E-A947-70E740481C1C}">
                          <a14:useLocalDpi xmlns:a14="http://schemas.microsoft.com/office/drawing/2010/main" val="0"/>
                        </a:ext>
                      </a:extLst>
                    </a:blip>
                    <a:stretch>
                      <a:fillRect/>
                    </a:stretch>
                  </pic:blipFill>
                  <pic:spPr>
                    <a:xfrm>
                      <a:off x="0" y="0"/>
                      <a:ext cx="5343525" cy="3990975"/>
                    </a:xfrm>
                    <a:prstGeom prst="rect">
                      <a:avLst/>
                    </a:prstGeom>
                  </pic:spPr>
                </pic:pic>
              </a:graphicData>
            </a:graphic>
          </wp:inline>
        </w:drawing>
      </w:r>
    </w:p>
    <w:p w:rsidR="00A37D99" w:rsidRPr="00A37D99" w:rsidRDefault="00A37D99" w:rsidP="00A37D99">
      <w:pPr>
        <w:pStyle w:val="Didascalia"/>
      </w:pPr>
      <w:bookmarkStart w:id="129" w:name="_Ref350702011"/>
      <w:bookmarkStart w:id="130" w:name="_Toc374788207"/>
      <w:r>
        <w:t xml:space="preserve">Figura </w:t>
      </w:r>
      <w:r w:rsidR="00A17F30">
        <w:fldChar w:fldCharType="begin"/>
      </w:r>
      <w:r w:rsidR="00A17F30">
        <w:instrText xml:space="preserve"> SEQ Figura \* ARABIC </w:instrText>
      </w:r>
      <w:r w:rsidR="00A17F30">
        <w:fldChar w:fldCharType="separate"/>
      </w:r>
      <w:r w:rsidR="006C1543">
        <w:rPr>
          <w:noProof/>
        </w:rPr>
        <w:t>47</w:t>
      </w:r>
      <w:r w:rsidR="00A17F30">
        <w:rPr>
          <w:noProof/>
        </w:rPr>
        <w:fldChar w:fldCharType="end"/>
      </w:r>
      <w:bookmarkEnd w:id="129"/>
      <w:r>
        <w:t>: Curva di interpolazione dei coefficienti Kv</w:t>
      </w:r>
      <w:bookmarkEnd w:id="130"/>
      <w:r>
        <w:t xml:space="preserve"> </w:t>
      </w:r>
    </w:p>
    <w:p w:rsidR="0077608F" w:rsidRDefault="00481CFC" w:rsidP="00481CFC">
      <w:r>
        <w:t>Si possono modificare i valori base dei fattori di Darcy direttamente nel foglio di calcolo. Queste modifiche hanno valore solo per il progetto in corso</w:t>
      </w:r>
      <w:r w:rsidR="0077608F">
        <w:t xml:space="preserve"> e vengono registrate nel file di archivio del progetto se si desidera archiviare il progetto. In questo modo un successivo ricalcolo risulta congruente con i valori indicati in fase di calcolo.</w:t>
      </w:r>
    </w:p>
    <w:p w:rsidR="00481CFC" w:rsidRDefault="0077608F" w:rsidP="00481CFC">
      <w:r>
        <w:t>Si tenga presente che le modifiche dei fattori di Darcy rispetto ai valori di default valgono solamente per il progetto in corso. Tutte le modifiche vengono annullate quando si inizializza il foglio di calcolo per un nuovo progetto.</w:t>
      </w:r>
    </w:p>
    <w:p w:rsidR="00D41563" w:rsidRDefault="00D41563" w:rsidP="00D41563">
      <w:pPr>
        <w:pStyle w:val="Titolo2"/>
      </w:pPr>
      <w:bookmarkStart w:id="131" w:name="_Toc374788122"/>
      <w:r>
        <w:t>Input dei Dati</w:t>
      </w:r>
      <w:r w:rsidR="00095D13">
        <w:t xml:space="preserve"> della Rete Idronica</w:t>
      </w:r>
      <w:bookmarkEnd w:id="131"/>
    </w:p>
    <w:p w:rsidR="00027818" w:rsidRDefault="00D41563" w:rsidP="00D41563">
      <w:r>
        <w:t>L’input dei dati è limitato</w:t>
      </w:r>
      <w:r w:rsidR="00027818">
        <w:t xml:space="preserve"> a pochi valori</w:t>
      </w:r>
      <w:r>
        <w:t>,</w:t>
      </w:r>
      <w:r w:rsidR="00027818">
        <w:t xml:space="preserve"> essenziali per il dimensionamento della rete,</w:t>
      </w:r>
      <w:r>
        <w:t xml:space="preserve"> come si è avuto modo di osservare in precedenza. </w:t>
      </w:r>
      <w:r w:rsidR="00027818">
        <w:t>La fase di input dei dati dei circuiti può iniziare direttamente, senza bisogno di selezionare la voce del menu.</w:t>
      </w:r>
    </w:p>
    <w:p w:rsidR="00027818" w:rsidRDefault="00D41563" w:rsidP="00D41563">
      <w:r>
        <w:t>E’ possibile digitare i dati nelle prime 5 colonne utilizzando la tabella Excel o si può usare l’input assistito del programma</w:t>
      </w:r>
      <w:r w:rsidR="00027818">
        <w:t xml:space="preserve">, come visualizzato in </w:t>
      </w:r>
      <w:r w:rsidR="00027818">
        <w:fldChar w:fldCharType="begin"/>
      </w:r>
      <w:r w:rsidR="00027818">
        <w:instrText xml:space="preserve"> REF _Ref350337883 \h </w:instrText>
      </w:r>
      <w:r w:rsidR="00027818">
        <w:fldChar w:fldCharType="separate"/>
      </w:r>
      <w:r w:rsidR="006C1543">
        <w:t xml:space="preserve">Figura </w:t>
      </w:r>
      <w:r w:rsidR="006C1543">
        <w:rPr>
          <w:noProof/>
        </w:rPr>
        <w:t>48</w:t>
      </w:r>
      <w:r w:rsidR="00027818">
        <w:fldChar w:fldCharType="end"/>
      </w:r>
      <w:r w:rsidR="00027818">
        <w:t xml:space="preserve">, che può essere ottenuto selezionando la voce </w:t>
      </w:r>
      <w:r w:rsidR="00027818">
        <w:rPr>
          <w:b/>
        </w:rPr>
        <w:t>Riepiloga</w:t>
      </w:r>
      <w:r w:rsidR="00027818">
        <w:t xml:space="preserve"> dal menu principale</w:t>
      </w:r>
      <w:r>
        <w:t xml:space="preserve">. </w:t>
      </w:r>
    </w:p>
    <w:p w:rsidR="00027818" w:rsidRDefault="00027818" w:rsidP="00027818">
      <w:pPr>
        <w:pStyle w:val="Didascalia"/>
      </w:pPr>
      <w:r>
        <w:rPr>
          <w:noProof/>
        </w:rPr>
        <w:lastRenderedPageBreak/>
        <w:drawing>
          <wp:inline distT="0" distB="0" distL="0" distR="0" wp14:anchorId="7E0157AB" wp14:editId="148D3389">
            <wp:extent cx="6120130" cy="3528060"/>
            <wp:effectExtent l="0" t="0" r="0" b="0"/>
            <wp:docPr id="36" name="Immagin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6120130" cy="3528060"/>
                    </a:xfrm>
                    <a:prstGeom prst="rect">
                      <a:avLst/>
                    </a:prstGeom>
                  </pic:spPr>
                </pic:pic>
              </a:graphicData>
            </a:graphic>
          </wp:inline>
        </w:drawing>
      </w:r>
    </w:p>
    <w:p w:rsidR="00027818" w:rsidRDefault="00027818" w:rsidP="00027818">
      <w:pPr>
        <w:pStyle w:val="Didascalia"/>
      </w:pPr>
      <w:bookmarkStart w:id="132" w:name="_Ref350337883"/>
      <w:bookmarkStart w:id="133" w:name="_Toc374788208"/>
      <w:r>
        <w:t xml:space="preserve">Figura </w:t>
      </w:r>
      <w:r w:rsidR="00A17F30">
        <w:fldChar w:fldCharType="begin"/>
      </w:r>
      <w:r w:rsidR="00A17F30">
        <w:instrText xml:space="preserve"> SEQ Figura \* ARABIC </w:instrText>
      </w:r>
      <w:r w:rsidR="00A17F30">
        <w:fldChar w:fldCharType="separate"/>
      </w:r>
      <w:r w:rsidR="006C1543">
        <w:rPr>
          <w:noProof/>
        </w:rPr>
        <w:t>48</w:t>
      </w:r>
      <w:r w:rsidR="00A17F30">
        <w:rPr>
          <w:noProof/>
        </w:rPr>
        <w:fldChar w:fldCharType="end"/>
      </w:r>
      <w:bookmarkEnd w:id="132"/>
      <w:r>
        <w:t>: Finestra di riepilogo dati per il controllo e/o l’input dei dati di ramo</w:t>
      </w:r>
      <w:bookmarkEnd w:id="133"/>
    </w:p>
    <w:p w:rsidR="00027818" w:rsidRDefault="00A17F30" w:rsidP="00027818">
      <w:pPr>
        <w:pStyle w:val="Didascalia"/>
      </w:pPr>
      <w:r>
        <w:rPr>
          <w:noProof/>
        </w:rPr>
        <w:pict>
          <v:rect id="_x0000_s1333" style="position:absolute;left:0;text-align:left;margin-left:160pt;margin-top:22.15pt;width:40.75pt;height:24.45pt;z-index:251708416" filled="f" strokecolor="red" strokeweight="1.5pt"/>
        </w:pict>
      </w:r>
      <w:r w:rsidR="00027818">
        <w:rPr>
          <w:noProof/>
        </w:rPr>
        <w:drawing>
          <wp:inline distT="0" distB="0" distL="0" distR="0" wp14:anchorId="07FEBE5A" wp14:editId="52D94348">
            <wp:extent cx="3452602" cy="778783"/>
            <wp:effectExtent l="0" t="0" r="0" b="0"/>
            <wp:docPr id="37" name="Immagin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3496742" cy="788739"/>
                    </a:xfrm>
                    <a:prstGeom prst="rect">
                      <a:avLst/>
                    </a:prstGeom>
                  </pic:spPr>
                </pic:pic>
              </a:graphicData>
            </a:graphic>
          </wp:inline>
        </w:drawing>
      </w:r>
    </w:p>
    <w:p w:rsidR="00027818" w:rsidRDefault="00027818" w:rsidP="00027818">
      <w:pPr>
        <w:pStyle w:val="Didascalia"/>
      </w:pPr>
      <w:bookmarkStart w:id="134" w:name="_Toc374788209"/>
      <w:r>
        <w:t xml:space="preserve">Figura </w:t>
      </w:r>
      <w:r w:rsidR="00A17F30">
        <w:fldChar w:fldCharType="begin"/>
      </w:r>
      <w:r w:rsidR="00A17F30">
        <w:instrText xml:space="preserve"> SEQ Figura \* ARABIC </w:instrText>
      </w:r>
      <w:r w:rsidR="00A17F30">
        <w:fldChar w:fldCharType="separate"/>
      </w:r>
      <w:r w:rsidR="006C1543">
        <w:rPr>
          <w:noProof/>
        </w:rPr>
        <w:t>49</w:t>
      </w:r>
      <w:r w:rsidR="00A17F30">
        <w:rPr>
          <w:noProof/>
        </w:rPr>
        <w:fldChar w:fldCharType="end"/>
      </w:r>
      <w:r>
        <w:t>: Selezione della voce Riepiloga dal menu principale</w:t>
      </w:r>
      <w:bookmarkEnd w:id="134"/>
    </w:p>
    <w:p w:rsidR="00D41563" w:rsidRDefault="007A2CCD" w:rsidP="00D41563">
      <w:r>
        <w:t xml:space="preserve">Discuteremo della procedura assistita più avanti. Prima si illustra la procedura semplificata di input. </w:t>
      </w:r>
      <w:r w:rsidR="00D41563">
        <w:t>La scelta della procedura da utilizzare e del tutto personale. A mio avviso l’input diretto e più rapido mentre quello assistito è più sicuro ma più lento.</w:t>
      </w:r>
    </w:p>
    <w:p w:rsidR="00B73456" w:rsidRDefault="00B73456" w:rsidP="00B73456">
      <w:pPr>
        <w:pStyle w:val="Titolo3"/>
      </w:pPr>
      <w:bookmarkStart w:id="135" w:name="_Toc374788123"/>
      <w:r>
        <w:t>Input dei Nomi dei Tratti</w:t>
      </w:r>
      <w:r w:rsidR="002E4A68">
        <w:t xml:space="preserve"> – 1° Colonna</w:t>
      </w:r>
      <w:bookmarkEnd w:id="135"/>
    </w:p>
    <w:p w:rsidR="00B73456" w:rsidRDefault="00B73456" w:rsidP="00B73456">
      <w:r>
        <w:t>Dopo aver selezionato i prefissi per indiv</w:t>
      </w:r>
      <w:r w:rsidR="00AC5CAA">
        <w:t>id</w:t>
      </w:r>
      <w:r>
        <w:t>uare la pompa e i terminali si procede ad digitare i nomi composti da due nodi:</w:t>
      </w:r>
    </w:p>
    <w:p w:rsidR="00B73456" w:rsidRPr="00B73456" w:rsidRDefault="00B73456" w:rsidP="00B73456">
      <w:pPr>
        <w:pStyle w:val="Elencoindentatopuntato"/>
      </w:pPr>
      <w:r>
        <w:t xml:space="preserve">Nodo di </w:t>
      </w:r>
      <w:r w:rsidR="0033116E">
        <w:t>sinistra:</w:t>
      </w:r>
      <w:r w:rsidR="0033116E">
        <w:rPr>
          <w:i w:val="0"/>
        </w:rPr>
        <w:t xml:space="preserve"> </w:t>
      </w:r>
      <w:r w:rsidR="0033116E">
        <w:rPr>
          <w:i w:val="0"/>
        </w:rPr>
        <w:tab/>
      </w:r>
      <w:r>
        <w:rPr>
          <w:i w:val="0"/>
        </w:rPr>
        <w:t>è il nodo di inizio del tratto;</w:t>
      </w:r>
    </w:p>
    <w:p w:rsidR="00B73456" w:rsidRPr="00B73456" w:rsidRDefault="00B73456" w:rsidP="00B73456">
      <w:pPr>
        <w:pStyle w:val="Elencoindentatopuntato"/>
      </w:pPr>
      <w:r>
        <w:t xml:space="preserve">Nodo di </w:t>
      </w:r>
      <w:r w:rsidR="0033116E">
        <w:t>destra:</w:t>
      </w:r>
      <w:r w:rsidR="0033116E">
        <w:rPr>
          <w:i w:val="0"/>
        </w:rPr>
        <w:t xml:space="preserve"> </w:t>
      </w:r>
      <w:r w:rsidR="0033116E">
        <w:rPr>
          <w:i w:val="0"/>
        </w:rPr>
        <w:tab/>
      </w:r>
      <w:r>
        <w:rPr>
          <w:i w:val="0"/>
        </w:rPr>
        <w:t>è il nodo di fine del tratto.</w:t>
      </w:r>
    </w:p>
    <w:p w:rsidR="00B73456" w:rsidRDefault="00B73456" w:rsidP="00B73456">
      <w:r>
        <w:t>I rami terminali hanno sempre il nodo di destra contenente l’indicazione di un terminale, ad esempio C3-R2.</w:t>
      </w:r>
    </w:p>
    <w:p w:rsidR="0018470D" w:rsidRDefault="00B73456" w:rsidP="00B73456">
      <w:r>
        <w:t>E’ necessario separare i nomi dei nodi col trattino (-) e non interporre spazi all’interno dei nomi o fra i nomi.</w:t>
      </w:r>
      <w:r w:rsidR="00A37D99">
        <w:t xml:space="preserve"> </w:t>
      </w:r>
      <w:r w:rsidR="0018470D">
        <w:t>L’ordine delle sequenze dei nomi deve iniziare dalla pompa (ad esempio nodo P) a cui seguono i rami principali. Infine i rami terminali.</w:t>
      </w:r>
    </w:p>
    <w:p w:rsidR="0018470D" w:rsidRDefault="0018470D" w:rsidP="00B73456">
      <w:r>
        <w:t xml:space="preserve">Non digitare </w:t>
      </w:r>
      <w:r w:rsidR="00C64525">
        <w:t>preferenzialmente</w:t>
      </w:r>
      <w:r>
        <w:t xml:space="preserve"> un ramo principale da cui si dipartono rami terminali dopo aver digitato i terminali: il programma prosegue nella ricerca dei nodi per la formazione dei nodi sempre </w:t>
      </w:r>
      <w:r>
        <w:rPr>
          <w:b/>
        </w:rPr>
        <w:t>dal basso verso l’alto</w:t>
      </w:r>
      <w:r>
        <w:t xml:space="preserve"> sino al </w:t>
      </w:r>
      <w:r w:rsidRPr="0033116E">
        <w:rPr>
          <w:b/>
        </w:rPr>
        <w:t>primo ramo</w:t>
      </w:r>
      <w:r>
        <w:t xml:space="preserve"> che contiene la pompa</w:t>
      </w:r>
      <w:r w:rsidR="0033116E">
        <w:rPr>
          <w:rStyle w:val="Rimandonotaapidipagina"/>
        </w:rPr>
        <w:footnoteReference w:id="4"/>
      </w:r>
      <w:r>
        <w:t xml:space="preserve">. Se si inverte quest’ordine il programma </w:t>
      </w:r>
      <w:r w:rsidR="00C64525">
        <w:t xml:space="preserve">potrebbe </w:t>
      </w:r>
      <w:r>
        <w:t>ricostruire i circuiti correttamente.</w:t>
      </w:r>
    </w:p>
    <w:p w:rsidR="0018470D" w:rsidRDefault="00B706F1" w:rsidP="00B706F1">
      <w:pPr>
        <w:pStyle w:val="Titolo3"/>
      </w:pPr>
      <w:bookmarkStart w:id="136" w:name="_Toc374788124"/>
      <w:r>
        <w:lastRenderedPageBreak/>
        <w:t>Input delle Etichette dei Locali</w:t>
      </w:r>
      <w:r w:rsidR="002E4A68">
        <w:t xml:space="preserve"> – 2° Colonna</w:t>
      </w:r>
      <w:bookmarkEnd w:id="136"/>
    </w:p>
    <w:p w:rsidR="00CB40AC" w:rsidRDefault="002E4A68" w:rsidP="00B706F1">
      <w:r>
        <w:t xml:space="preserve">La seconda colonna </w:t>
      </w:r>
      <w:r w:rsidR="00CB40AC">
        <w:t>consente di digitare de</w:t>
      </w:r>
      <w:r w:rsidR="00AC5CAA">
        <w:t>i riferimenti m</w:t>
      </w:r>
      <w:r w:rsidR="00CB40AC">
        <w:t>n</w:t>
      </w:r>
      <w:r w:rsidR="00AC5CAA">
        <w:t>emon</w:t>
      </w:r>
      <w:r w:rsidR="00CB40AC">
        <w:t>ici relativi ai rami digitati. Questo dato è solo di comodo (ad esempio: LETTO, CORRIDOIO; …) per indi</w:t>
      </w:r>
      <w:r w:rsidR="0080145E">
        <w:t>vi</w:t>
      </w:r>
      <w:r w:rsidR="00CB40AC">
        <w:t>duare i terminali nel caso di reti complesse o come dato illustrativo dei singoli rami. Si vedano le figure precedenti per avere alcuni esempi.</w:t>
      </w:r>
      <w:r w:rsidR="00A37D99">
        <w:t xml:space="preserve"> </w:t>
      </w:r>
      <w:r w:rsidR="00CB40AC">
        <w:t>La lunghezza delle etichette è libera ma per evitare problemi di sovrapposizione di colonne è bene mantenere queste lunghezze entro i limiti della seconda colonna.</w:t>
      </w:r>
    </w:p>
    <w:p w:rsidR="002E4A68" w:rsidRDefault="00746061" w:rsidP="00746061">
      <w:pPr>
        <w:pStyle w:val="Titolo3"/>
      </w:pPr>
      <w:bookmarkStart w:id="137" w:name="_Toc374788125"/>
      <w:r>
        <w:t>Input delle Lunghezze dei rami – 3° Colonna</w:t>
      </w:r>
      <w:bookmarkEnd w:id="137"/>
    </w:p>
    <w:p w:rsidR="00746061" w:rsidRDefault="00272919" w:rsidP="00746061">
      <w:r>
        <w:t xml:space="preserve">Per ciascun ramo </w:t>
      </w:r>
      <w:r w:rsidR="00AC5CAA">
        <w:t>occorre</w:t>
      </w:r>
      <w:r>
        <w:t xml:space="preserve"> digitare la lunghezza (in metri) del ramo. Per rami doppi (cioè di andata e ritorno, come avviene spesso con l’uso dei collettori complanari) </w:t>
      </w:r>
      <w:r w:rsidR="00062A1E">
        <w:t xml:space="preserve">si digiti la </w:t>
      </w:r>
      <w:r w:rsidR="00062A1E" w:rsidRPr="00A37D99">
        <w:rPr>
          <w:b/>
        </w:rPr>
        <w:t>LUNGHEZZA COMPLESSIVA</w:t>
      </w:r>
      <w:r w:rsidR="00062A1E">
        <w:t xml:space="preserve"> di andata e ritorno.</w:t>
      </w:r>
    </w:p>
    <w:p w:rsidR="00062A1E" w:rsidRDefault="00D65751" w:rsidP="00D65751">
      <w:pPr>
        <w:pStyle w:val="Titolo3"/>
      </w:pPr>
      <w:bookmarkStart w:id="138" w:name="_Toc374788126"/>
      <w:r>
        <w:t>Input del Tipo di Tubazione – 4° Colonna</w:t>
      </w:r>
      <w:bookmarkEnd w:id="138"/>
    </w:p>
    <w:p w:rsidR="00D65751" w:rsidRDefault="00C521FB" w:rsidP="00D65751">
      <w:r>
        <w:t>Per ciascun ramo è possibile scegliere il materiale con cui è fatta la tubazione. E’ possibile scegliere fra:</w:t>
      </w:r>
    </w:p>
    <w:p w:rsidR="00C521FB" w:rsidRPr="00D65751" w:rsidRDefault="00C521FB" w:rsidP="006C5414">
      <w:pPr>
        <w:pStyle w:val="Elencoindentatopuntato"/>
      </w:pPr>
      <w:r>
        <w:t>Acciaio (Norme UNI – DIN);</w:t>
      </w:r>
      <w:r w:rsidR="00A37D99">
        <w:t xml:space="preserve"> </w:t>
      </w:r>
      <w:r w:rsidR="00AC5CAA">
        <w:t>Acciaio</w:t>
      </w:r>
      <w:r>
        <w:t xml:space="preserve"> Gas;</w:t>
      </w:r>
      <w:r w:rsidR="00A37D99">
        <w:t xml:space="preserve"> </w:t>
      </w:r>
      <w:r>
        <w:t>Rame;</w:t>
      </w:r>
      <w:r w:rsidR="00A37D99">
        <w:t xml:space="preserve"> </w:t>
      </w:r>
      <w:r>
        <w:t>Polietilene.</w:t>
      </w:r>
    </w:p>
    <w:p w:rsidR="002E4A68" w:rsidRDefault="001264B3" w:rsidP="00B706F1">
      <w:r>
        <w:t>Nei primi due casi si hanno sempre tubazioni in acciaio ma cambiano le</w:t>
      </w:r>
      <w:r w:rsidR="00BC18BC">
        <w:t xml:space="preserve"> serie </w:t>
      </w:r>
      <w:r w:rsidR="00AC5CAA">
        <w:t>commerciali</w:t>
      </w:r>
      <w:r w:rsidR="0080145E">
        <w:t xml:space="preserve"> dei diametri, vedi </w:t>
      </w:r>
      <w:r w:rsidR="0080145E">
        <w:fldChar w:fldCharType="begin"/>
      </w:r>
      <w:r w:rsidR="0080145E">
        <w:instrText xml:space="preserve"> REF _Ref350354025 \h </w:instrText>
      </w:r>
      <w:r w:rsidR="0080145E">
        <w:fldChar w:fldCharType="separate"/>
      </w:r>
      <w:r w:rsidR="006C1543">
        <w:t xml:space="preserve">Figura </w:t>
      </w:r>
      <w:r w:rsidR="006C1543">
        <w:rPr>
          <w:noProof/>
        </w:rPr>
        <w:t>50</w:t>
      </w:r>
      <w:r w:rsidR="0080145E">
        <w:fldChar w:fldCharType="end"/>
      </w:r>
      <w:r w:rsidR="00BC18BC">
        <w:t>.</w:t>
      </w:r>
    </w:p>
    <w:p w:rsidR="0080145E" w:rsidRDefault="0080145E" w:rsidP="0080145E">
      <w:pPr>
        <w:pStyle w:val="Didascalia"/>
      </w:pPr>
      <w:r>
        <w:rPr>
          <w:noProof/>
        </w:rPr>
        <w:drawing>
          <wp:inline distT="0" distB="0" distL="0" distR="0" wp14:anchorId="73F71105" wp14:editId="6854F449">
            <wp:extent cx="741872" cy="4610649"/>
            <wp:effectExtent l="0" t="0" r="0" b="0"/>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799360" cy="4967930"/>
                    </a:xfrm>
                    <a:prstGeom prst="rect">
                      <a:avLst/>
                    </a:prstGeom>
                  </pic:spPr>
                </pic:pic>
              </a:graphicData>
            </a:graphic>
          </wp:inline>
        </w:drawing>
      </w:r>
      <w:r>
        <w:rPr>
          <w:noProof/>
        </w:rPr>
        <w:drawing>
          <wp:inline distT="0" distB="0" distL="0" distR="0" wp14:anchorId="1E2C7DF2" wp14:editId="2BE87632">
            <wp:extent cx="810883" cy="1509144"/>
            <wp:effectExtent l="0" t="0" r="0" b="0"/>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825894" cy="1537080"/>
                    </a:xfrm>
                    <a:prstGeom prst="rect">
                      <a:avLst/>
                    </a:prstGeom>
                  </pic:spPr>
                </pic:pic>
              </a:graphicData>
            </a:graphic>
          </wp:inline>
        </w:drawing>
      </w:r>
      <w:r>
        <w:rPr>
          <w:noProof/>
        </w:rPr>
        <w:drawing>
          <wp:inline distT="0" distB="0" distL="0" distR="0" wp14:anchorId="100B285F" wp14:editId="17186D93">
            <wp:extent cx="741871" cy="2944540"/>
            <wp:effectExtent l="0" t="0" r="0" b="0"/>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769154" cy="3052828"/>
                    </a:xfrm>
                    <a:prstGeom prst="rect">
                      <a:avLst/>
                    </a:prstGeom>
                  </pic:spPr>
                </pic:pic>
              </a:graphicData>
            </a:graphic>
          </wp:inline>
        </w:drawing>
      </w:r>
    </w:p>
    <w:p w:rsidR="0080145E" w:rsidRPr="001264B3" w:rsidRDefault="0080145E" w:rsidP="0080145E">
      <w:pPr>
        <w:pStyle w:val="Didascalia"/>
      </w:pPr>
      <w:bookmarkStart w:id="139" w:name="_Ref350354025"/>
      <w:bookmarkStart w:id="140" w:name="_Toc374788210"/>
      <w:r>
        <w:t xml:space="preserve">Figura </w:t>
      </w:r>
      <w:r w:rsidR="00A17F30">
        <w:fldChar w:fldCharType="begin"/>
      </w:r>
      <w:r w:rsidR="00A17F30">
        <w:instrText xml:space="preserve"> SEQ Figura \* ARABIC </w:instrText>
      </w:r>
      <w:r w:rsidR="00A17F30">
        <w:fldChar w:fldCharType="separate"/>
      </w:r>
      <w:r w:rsidR="006C1543">
        <w:rPr>
          <w:noProof/>
        </w:rPr>
        <w:t>50</w:t>
      </w:r>
      <w:r w:rsidR="00A17F30">
        <w:rPr>
          <w:noProof/>
        </w:rPr>
        <w:fldChar w:fldCharType="end"/>
      </w:r>
      <w:bookmarkEnd w:id="139"/>
      <w:r>
        <w:t>: Serie commerciali dei vari tipi di tubazioni</w:t>
      </w:r>
      <w:bookmarkEnd w:id="140"/>
    </w:p>
    <w:p w:rsidR="00BC18BC" w:rsidRDefault="00A17F30" w:rsidP="0080145E">
      <w:pPr>
        <w:spacing w:after="120"/>
      </w:pPr>
      <w:r>
        <w:rPr>
          <w:noProof/>
        </w:rPr>
        <w:lastRenderedPageBreak/>
        <w:pict>
          <v:shape id="_x0000_s1261" type="#_x0000_t32" style="position:absolute;left:0;text-align:left;margin-left:305.3pt;margin-top:24.2pt;width:53.7pt;height:81.5pt;flip:x;z-index:251688960" o:connectortype="straight" strokecolor="red" strokeweight="1.5pt">
            <v:stroke endarrow="block"/>
          </v:shape>
        </w:pict>
      </w:r>
      <w:r w:rsidR="00BC18BC">
        <w:t xml:space="preserve">Il programma assegna automaticamente queste serie commerciali in fase di </w:t>
      </w:r>
      <w:r w:rsidR="00AC5CAA">
        <w:t>inizializzazione</w:t>
      </w:r>
      <w:r w:rsidR="00BC18BC">
        <w:t xml:space="preserve"> del foglio. I valori sono memorizzati nella colonna AJ del foglio </w:t>
      </w:r>
      <w:r w:rsidR="00BC18BC" w:rsidRPr="00BC18BC">
        <w:rPr>
          <w:b/>
        </w:rPr>
        <w:t>Parametri_Fisici</w:t>
      </w:r>
      <w:r w:rsidR="00BC18BC">
        <w:t xml:space="preserve"> che è possibile selezionare in basso a sinistra del foglio di calcolo.</w:t>
      </w:r>
    </w:p>
    <w:p w:rsidR="00BC18BC" w:rsidRDefault="00BC18BC" w:rsidP="00BC18BC">
      <w:pPr>
        <w:pStyle w:val="Didascalia"/>
      </w:pPr>
      <w:r>
        <w:rPr>
          <w:noProof/>
        </w:rPr>
        <w:drawing>
          <wp:inline distT="0" distB="0" distL="0" distR="0" wp14:anchorId="1F306890" wp14:editId="1F280CB8">
            <wp:extent cx="3109777" cy="908238"/>
            <wp:effectExtent l="0" t="0" r="0" b="0"/>
            <wp:docPr id="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3137390" cy="916303"/>
                    </a:xfrm>
                    <a:prstGeom prst="rect">
                      <a:avLst/>
                    </a:prstGeom>
                  </pic:spPr>
                </pic:pic>
              </a:graphicData>
            </a:graphic>
          </wp:inline>
        </w:drawing>
      </w:r>
    </w:p>
    <w:p w:rsidR="00BC18BC" w:rsidRDefault="00BC18BC" w:rsidP="00BC18BC">
      <w:pPr>
        <w:pStyle w:val="Didascalia"/>
      </w:pPr>
      <w:bookmarkStart w:id="141" w:name="_Toc374788211"/>
      <w:r>
        <w:t xml:space="preserve">Figura </w:t>
      </w:r>
      <w:r w:rsidR="00A17F30">
        <w:fldChar w:fldCharType="begin"/>
      </w:r>
      <w:r w:rsidR="00A17F30">
        <w:instrText xml:space="preserve"> SEQ Figura \* ARABIC </w:instrText>
      </w:r>
      <w:r w:rsidR="00A17F30">
        <w:fldChar w:fldCharType="separate"/>
      </w:r>
      <w:r w:rsidR="006C1543">
        <w:rPr>
          <w:noProof/>
        </w:rPr>
        <w:t>51</w:t>
      </w:r>
      <w:r w:rsidR="00A17F30">
        <w:rPr>
          <w:noProof/>
        </w:rPr>
        <w:fldChar w:fldCharType="end"/>
      </w:r>
      <w:r>
        <w:t>: Scelta del foglio di calcolo</w:t>
      </w:r>
      <w:bookmarkEnd w:id="141"/>
    </w:p>
    <w:p w:rsidR="0080145E" w:rsidRPr="0080145E" w:rsidRDefault="0080145E" w:rsidP="0080145E">
      <w:r>
        <w:t>Qualora si modifichino le serie commerciali queste valgono per il progetto corrente. Le serie modificate non vengono salvate con il progetto.</w:t>
      </w:r>
    </w:p>
    <w:p w:rsidR="00921CBB" w:rsidRDefault="00921CBB" w:rsidP="00A6524A">
      <w:pPr>
        <w:pStyle w:val="Titolo4"/>
      </w:pPr>
      <w:bookmarkStart w:id="142" w:name="_Toc374788127"/>
      <w:r>
        <w:t>Osservazione sulla tipologia delle tubazioni</w:t>
      </w:r>
      <w:bookmarkEnd w:id="142"/>
    </w:p>
    <w:p w:rsidR="00921CBB" w:rsidRDefault="00921CBB" w:rsidP="00921CBB">
      <w:r>
        <w:t xml:space="preserve">Nel caso in cui si dimentichi di selezionare il tipo di tubazione il programma seleziona automaticamente la voce </w:t>
      </w:r>
      <w:r>
        <w:rPr>
          <w:b/>
        </w:rPr>
        <w:t>Rame</w:t>
      </w:r>
      <w:r>
        <w:t xml:space="preserve"> per default.</w:t>
      </w:r>
    </w:p>
    <w:p w:rsidR="00921CBB" w:rsidRDefault="00921CBB" w:rsidP="00921CBB">
      <w:r>
        <w:t>Per evitare di commettere errori di digitazione è bene usare il menu a tendina che compare in alto a destra di ciascuna cella.</w:t>
      </w:r>
    </w:p>
    <w:p w:rsidR="00AA0B53" w:rsidRDefault="00AA0B53" w:rsidP="00AA0B53">
      <w:pPr>
        <w:pStyle w:val="Titolo3"/>
      </w:pPr>
      <w:bookmarkStart w:id="143" w:name="_Toc374788128"/>
      <w:r>
        <w:t>Input dei Carichi Termici dei Terminali – 5° Colonna</w:t>
      </w:r>
      <w:bookmarkEnd w:id="143"/>
    </w:p>
    <w:p w:rsidR="00AA0B53" w:rsidRDefault="0090136D" w:rsidP="00AA0B53">
      <w:r>
        <w:t xml:space="preserve">Occorre ora fornire i carichi termici dei </w:t>
      </w:r>
      <w:r w:rsidRPr="00237995">
        <w:rPr>
          <w:b/>
        </w:rPr>
        <w:t>soli</w:t>
      </w:r>
      <w:r>
        <w:t xml:space="preserve"> </w:t>
      </w:r>
      <w:r>
        <w:rPr>
          <w:b/>
        </w:rPr>
        <w:t>rami terminali</w:t>
      </w:r>
      <w:r>
        <w:t>. Pertanto se si sta effettuando l’input non assistito è onere dell’Utente porre attenzione sulle celle da riempire per il carico dei terminali.</w:t>
      </w:r>
      <w:r w:rsidR="009C37FA">
        <w:t xml:space="preserve"> Va subito osservato che non costituisce errore digitare valori nelle celle relative ai rami principali. Il programma calcola automaticamente, come evidenziato nel precedente capitolo, le portate dei rami principali mediante la ricostruzione dei circuiti con il metodo dell’albero inverso. I valori delle portate calcolate vengono sovrascritte nelle celle dei rami principali corrispondenti e pertanto qualunque valore si digiti questo viene annullato.</w:t>
      </w:r>
    </w:p>
    <w:p w:rsidR="009C37FA" w:rsidRDefault="00A80F51" w:rsidP="00237995">
      <w:pPr>
        <w:rPr>
          <w:rFonts w:asciiTheme="minorHAnsi" w:hAnsiTheme="minorHAnsi"/>
        </w:rPr>
      </w:pPr>
      <w:r>
        <w:t xml:space="preserve">Il carico termico da indicare per ciascun terminale deve essere espresso in </w:t>
      </w:r>
      <w:r>
        <w:rPr>
          <w:b/>
        </w:rPr>
        <w:t>kW</w:t>
      </w:r>
      <w:r>
        <w:t>.</w:t>
      </w:r>
      <w:r w:rsidR="00237995">
        <w:t xml:space="preserve"> La filosofia del programma è quella di progettare le reti tecnologiche per gli impianti di climatizzazione. Pertanto il calcolo delle portate di acqua nei circuiti è effettuato in modo automatico e preferenziale nota che sia la portata dei rami terminali. Per ciascun ramo terminale vale la </w:t>
      </w:r>
      <w:r w:rsidR="00237995">
        <w:fldChar w:fldCharType="begin"/>
      </w:r>
      <w:r w:rsidR="00237995">
        <w:instrText xml:space="preserve"> GOTOBUTTON ZEqnNum924630  \* MERGEFORMAT </w:instrText>
      </w:r>
      <w:r w:rsidR="00A17F30">
        <w:fldChar w:fldCharType="begin"/>
      </w:r>
      <w:r w:rsidR="00A17F30">
        <w:instrText xml:space="preserve"> REF ZEqnNum924630 \* Charformat \! \* MERGEFORMAT </w:instrText>
      </w:r>
      <w:r w:rsidR="00A17F30">
        <w:fldChar w:fldCharType="separate"/>
      </w:r>
      <w:r w:rsidR="006C1543" w:rsidRPr="00237995">
        <w:instrText>(</w:instrText>
      </w:r>
      <w:r w:rsidR="006C1543">
        <w:instrText>1</w:instrText>
      </w:r>
      <w:r w:rsidR="006C1543" w:rsidRPr="00237995">
        <w:instrText>)</w:instrText>
      </w:r>
      <w:r w:rsidR="00A17F30">
        <w:fldChar w:fldCharType="end"/>
      </w:r>
      <w:r w:rsidR="00237995">
        <w:fldChar w:fldCharType="end"/>
      </w:r>
      <w:r w:rsidR="00237995">
        <w:t xml:space="preserve"> e quindi noto il carico termico, </w:t>
      </w:r>
      <w:r w:rsidR="00237995" w:rsidRPr="00237995">
        <w:rPr>
          <w:i/>
        </w:rPr>
        <w:t>Q</w:t>
      </w:r>
      <w:r w:rsidR="00237995">
        <w:t xml:space="preserve">, e il saldo termico progetto, </w:t>
      </w:r>
      <w:r w:rsidR="00237995" w:rsidRPr="00237995">
        <w:rPr>
          <w:rFonts w:ascii="Symbol" w:hAnsi="Symbol"/>
          <w:i/>
        </w:rPr>
        <w:t></w:t>
      </w:r>
      <w:r w:rsidR="00237995" w:rsidRPr="00237995">
        <w:rPr>
          <w:rFonts w:asciiTheme="minorHAnsi" w:hAnsiTheme="minorHAnsi"/>
          <w:i/>
        </w:rPr>
        <w:t>t</w:t>
      </w:r>
      <w:r w:rsidR="00237995">
        <w:rPr>
          <w:rFonts w:asciiTheme="minorHAnsi" w:hAnsiTheme="minorHAnsi"/>
        </w:rPr>
        <w:t xml:space="preserve">, viene calcolata la portata </w:t>
      </w:r>
      <w:r w:rsidR="00237995">
        <w:rPr>
          <w:rFonts w:asciiTheme="minorHAnsi" w:hAnsiTheme="minorHAnsi"/>
          <w:i/>
        </w:rPr>
        <w:t>m</w:t>
      </w:r>
      <w:r w:rsidR="00237995">
        <w:rPr>
          <w:rFonts w:asciiTheme="minorHAnsi" w:hAnsiTheme="minorHAnsi"/>
        </w:rPr>
        <w:t>.</w:t>
      </w:r>
    </w:p>
    <w:p w:rsidR="00C13CA9" w:rsidRDefault="00C13CA9" w:rsidP="009409CC">
      <w:pPr>
        <w:spacing w:after="120"/>
      </w:pPr>
      <w:r>
        <w:t xml:space="preserve">Dopo l’input dei carichi termici si ha la situazione indicata nella </w:t>
      </w:r>
      <w:r>
        <w:fldChar w:fldCharType="begin"/>
      </w:r>
      <w:r>
        <w:instrText xml:space="preserve"> REF _Ref350349369 \h </w:instrText>
      </w:r>
      <w:r>
        <w:fldChar w:fldCharType="separate"/>
      </w:r>
      <w:r w:rsidR="006C1543">
        <w:t xml:space="preserve">Figura </w:t>
      </w:r>
      <w:r w:rsidR="006C1543">
        <w:rPr>
          <w:noProof/>
        </w:rPr>
        <w:t>52</w:t>
      </w:r>
      <w:r>
        <w:fldChar w:fldCharType="end"/>
      </w:r>
      <w:r>
        <w:t xml:space="preserve"> nella quale è ben visibile come i carichi termici siano stati digitati solo per i rami terminali.</w:t>
      </w:r>
    </w:p>
    <w:p w:rsidR="00C13CA9" w:rsidRDefault="00A17F30" w:rsidP="00C13CA9">
      <w:pPr>
        <w:pStyle w:val="Didascalia"/>
      </w:pPr>
      <w:r>
        <w:rPr>
          <w:noProof/>
        </w:rPr>
        <w:pict>
          <v:rect id="_x0000_s1340" style="position:absolute;left:0;text-align:left;margin-left:314.8pt;margin-top:99pt;width:41.45pt;height:69.3pt;z-index:251715584" filled="f" strokecolor="red" strokeweight="2.25pt"/>
        </w:pict>
      </w:r>
      <w:r w:rsidR="00C13CA9">
        <w:rPr>
          <w:noProof/>
        </w:rPr>
        <w:drawing>
          <wp:inline distT="0" distB="0" distL="0" distR="0" wp14:anchorId="5E7CAF5B" wp14:editId="70601EF5">
            <wp:extent cx="2955985" cy="2216989"/>
            <wp:effectExtent l="0" t="0" r="0" b="0"/>
            <wp:docPr id="46" name="Immagin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2965885" cy="2224414"/>
                    </a:xfrm>
                    <a:prstGeom prst="rect">
                      <a:avLst/>
                    </a:prstGeom>
                  </pic:spPr>
                </pic:pic>
              </a:graphicData>
            </a:graphic>
          </wp:inline>
        </w:drawing>
      </w:r>
    </w:p>
    <w:p w:rsidR="00C13CA9" w:rsidRPr="00C13CA9" w:rsidRDefault="00C13CA9" w:rsidP="00C13CA9">
      <w:pPr>
        <w:pStyle w:val="Didascalia"/>
      </w:pPr>
      <w:bookmarkStart w:id="144" w:name="_Ref350349369"/>
      <w:bookmarkStart w:id="145" w:name="_Toc374788212"/>
      <w:r>
        <w:t xml:space="preserve">Figura </w:t>
      </w:r>
      <w:r w:rsidR="00A17F30">
        <w:fldChar w:fldCharType="begin"/>
      </w:r>
      <w:r w:rsidR="00A17F30">
        <w:instrText xml:space="preserve"> SEQ Figura \* ARABIC </w:instrText>
      </w:r>
      <w:r w:rsidR="00A17F30">
        <w:fldChar w:fldCharType="separate"/>
      </w:r>
      <w:r w:rsidR="006C1543">
        <w:rPr>
          <w:noProof/>
        </w:rPr>
        <w:t>52</w:t>
      </w:r>
      <w:r w:rsidR="00A17F30">
        <w:rPr>
          <w:noProof/>
        </w:rPr>
        <w:fldChar w:fldCharType="end"/>
      </w:r>
      <w:bookmarkEnd w:id="144"/>
      <w:r>
        <w:t>: Input completo della rete idronica</w:t>
      </w:r>
      <w:bookmarkEnd w:id="145"/>
    </w:p>
    <w:p w:rsidR="00237995" w:rsidRPr="00A6524A" w:rsidRDefault="00237995" w:rsidP="00A6524A">
      <w:pPr>
        <w:pStyle w:val="Titolo4"/>
      </w:pPr>
      <w:bookmarkStart w:id="146" w:name="_Toc374788129"/>
      <w:r w:rsidRPr="00A6524A">
        <w:lastRenderedPageBreak/>
        <w:t>Osservazioni sul calcolo delle portate</w:t>
      </w:r>
      <w:bookmarkEnd w:id="146"/>
    </w:p>
    <w:p w:rsidR="000800A1" w:rsidRDefault="00A6524A" w:rsidP="00237995">
      <w:r>
        <w:t xml:space="preserve">Il metodo di calcolo delle portate derivate dai carichi termici è quello preferenziale per il programma. Quando si utilizza l’input diretto (cioè senza l’assistenza della finestra di riepilogo, come illustrato in </w:t>
      </w:r>
      <w:r>
        <w:fldChar w:fldCharType="begin"/>
      </w:r>
      <w:r>
        <w:instrText xml:space="preserve"> REF _Ref350337883 \h </w:instrText>
      </w:r>
      <w:r>
        <w:fldChar w:fldCharType="separate"/>
      </w:r>
      <w:r w:rsidR="006C1543">
        <w:t xml:space="preserve">Figura </w:t>
      </w:r>
      <w:r w:rsidR="006C1543">
        <w:rPr>
          <w:noProof/>
        </w:rPr>
        <w:t>48</w:t>
      </w:r>
      <w:r>
        <w:fldChar w:fldCharType="end"/>
      </w:r>
      <w:r>
        <w:t>) si può solo digitare il carico termico e lasciare che il programmi calcoli la portata di ciascun ramo.</w:t>
      </w:r>
      <w:r w:rsidR="000800A1">
        <w:t xml:space="preserve"> </w:t>
      </w:r>
      <w:r>
        <w:t>Questa è la prassi più seguita nel progetto delle reti tecnologiche nelle quali si deve soddisfare la funzionalità dei terminali (cioè il calore che questi debbono fornire agli ambienti).</w:t>
      </w:r>
      <w:r w:rsidR="000800A1">
        <w:t xml:space="preserve"> </w:t>
      </w:r>
      <w:r>
        <w:t xml:space="preserve">Nel caso in cui si desideri imporre la portata (ad esempio per la verifica con fan coil che hanno una portata di lavoro indicata dal costruttore) allora si ricorre ad un artificio, valido solo per l’input assistito: si digita la portata e il programma calcola il carico termico equivalente, a pari </w:t>
      </w:r>
      <w:r w:rsidRPr="00A6524A">
        <w:rPr>
          <w:rFonts w:ascii="Symbol" w:hAnsi="Symbol"/>
        </w:rPr>
        <w:t></w:t>
      </w:r>
      <w:r>
        <w:t>t imposto.</w:t>
      </w:r>
      <w:r w:rsidR="000800A1">
        <w:t xml:space="preserve"> </w:t>
      </w:r>
    </w:p>
    <w:p w:rsidR="00A6524A" w:rsidRPr="00A6524A" w:rsidRDefault="00A6524A" w:rsidP="00237995">
      <w:r>
        <w:t xml:space="preserve">Ad esempio in </w:t>
      </w:r>
      <w:r>
        <w:fldChar w:fldCharType="begin"/>
      </w:r>
      <w:r>
        <w:instrText xml:space="preserve"> REF _Ref350347443 \h </w:instrText>
      </w:r>
      <w:r>
        <w:fldChar w:fldCharType="separate"/>
      </w:r>
      <w:r w:rsidR="006C1543">
        <w:t xml:space="preserve">Figura </w:t>
      </w:r>
      <w:r w:rsidR="006C1543">
        <w:rPr>
          <w:noProof/>
        </w:rPr>
        <w:t>53</w:t>
      </w:r>
      <w:r>
        <w:fldChar w:fldCharType="end"/>
      </w:r>
      <w:r>
        <w:t xml:space="preserve"> si ha la finestra di riepilogo per il ramo </w:t>
      </w:r>
      <w:r>
        <w:rPr>
          <w:b/>
          <w:i/>
        </w:rPr>
        <w:t>C2-R1</w:t>
      </w:r>
      <w:r>
        <w:t xml:space="preserve"> nella quale risulta attiva l’opzione di carico imposto pari a 0.4 kW, come si può controllare anche nella casella di input di </w:t>
      </w:r>
      <w:r>
        <w:fldChar w:fldCharType="begin"/>
      </w:r>
      <w:r>
        <w:instrText xml:space="preserve"> REF _Ref350347820 \h </w:instrText>
      </w:r>
      <w:r>
        <w:fldChar w:fldCharType="separate"/>
      </w:r>
      <w:r w:rsidR="006C1543">
        <w:t xml:space="preserve">Figura </w:t>
      </w:r>
      <w:r w:rsidR="006C1543">
        <w:rPr>
          <w:noProof/>
        </w:rPr>
        <w:t>54</w:t>
      </w:r>
      <w:r>
        <w:fldChar w:fldCharType="end"/>
      </w:r>
      <w:r>
        <w:t xml:space="preserve">. Se si desidera imporre la portata allora si spunta il marcatore della casella di portata e si digita il valore desiderato, ad esempio 50 L/h, come indicato in </w:t>
      </w:r>
      <w:r>
        <w:fldChar w:fldCharType="begin"/>
      </w:r>
      <w:r>
        <w:instrText xml:space="preserve"> REF _Ref350347900 \h </w:instrText>
      </w:r>
      <w:r>
        <w:fldChar w:fldCharType="separate"/>
      </w:r>
      <w:r w:rsidR="006C1543">
        <w:t xml:space="preserve">Figura </w:t>
      </w:r>
      <w:r w:rsidR="006C1543">
        <w:rPr>
          <w:noProof/>
        </w:rPr>
        <w:t>55</w:t>
      </w:r>
      <w:r>
        <w:fldChar w:fldCharType="end"/>
      </w:r>
      <w:r w:rsidR="00EB387E">
        <w:t xml:space="preserve"> e in </w:t>
      </w:r>
      <w:r w:rsidR="00EB387E">
        <w:fldChar w:fldCharType="begin"/>
      </w:r>
      <w:r w:rsidR="00EB387E">
        <w:instrText xml:space="preserve"> REF _Ref350348015 \h </w:instrText>
      </w:r>
      <w:r w:rsidR="00EB387E">
        <w:fldChar w:fldCharType="separate"/>
      </w:r>
      <w:r w:rsidR="006C1543">
        <w:t xml:space="preserve">Figura </w:t>
      </w:r>
      <w:r w:rsidR="006C1543">
        <w:rPr>
          <w:noProof/>
        </w:rPr>
        <w:t>56</w:t>
      </w:r>
      <w:r w:rsidR="00EB387E">
        <w:fldChar w:fldCharType="end"/>
      </w:r>
      <w:r w:rsidR="00EB387E">
        <w:t>.</w:t>
      </w:r>
    </w:p>
    <w:p w:rsidR="00A6524A" w:rsidRDefault="00A17F30" w:rsidP="00A6524A">
      <w:pPr>
        <w:pStyle w:val="Didascalia"/>
      </w:pPr>
      <w:r>
        <w:rPr>
          <w:noProof/>
          <w:color w:val="FF0000"/>
        </w:rPr>
        <w:pict>
          <v:rect id="_x0000_s1334" style="position:absolute;left:0;text-align:left;margin-left:7.2pt;margin-top:93.6pt;width:128.35pt;height:24.45pt;z-index:251709440" filled="f" strokecolor="red" strokeweight="2.25pt"/>
        </w:pict>
      </w:r>
      <w:r w:rsidR="00A6524A">
        <w:rPr>
          <w:noProof/>
        </w:rPr>
        <w:drawing>
          <wp:inline distT="0" distB="0" distL="0" distR="0" wp14:anchorId="3290823C" wp14:editId="6CE0FA8E">
            <wp:extent cx="6120130" cy="3594100"/>
            <wp:effectExtent l="0" t="0" r="0" b="0"/>
            <wp:docPr id="39" name="Immagin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6120130" cy="3594100"/>
                    </a:xfrm>
                    <a:prstGeom prst="rect">
                      <a:avLst/>
                    </a:prstGeom>
                  </pic:spPr>
                </pic:pic>
              </a:graphicData>
            </a:graphic>
          </wp:inline>
        </w:drawing>
      </w:r>
    </w:p>
    <w:p w:rsidR="00A6524A" w:rsidRDefault="00A6524A" w:rsidP="00A6524A">
      <w:pPr>
        <w:pStyle w:val="Didascalia"/>
      </w:pPr>
      <w:bookmarkStart w:id="147" w:name="_Ref350347443"/>
      <w:bookmarkStart w:id="148" w:name="_Toc374788213"/>
      <w:r>
        <w:t xml:space="preserve">Figura </w:t>
      </w:r>
      <w:r w:rsidR="00A17F30">
        <w:fldChar w:fldCharType="begin"/>
      </w:r>
      <w:r w:rsidR="00A17F30">
        <w:instrText xml:space="preserve"> SEQ Figura \* ARABIC </w:instrText>
      </w:r>
      <w:r w:rsidR="00A17F30">
        <w:fldChar w:fldCharType="separate"/>
      </w:r>
      <w:r w:rsidR="006C1543">
        <w:rPr>
          <w:noProof/>
        </w:rPr>
        <w:t>53</w:t>
      </w:r>
      <w:r w:rsidR="00A17F30">
        <w:rPr>
          <w:noProof/>
        </w:rPr>
        <w:fldChar w:fldCharType="end"/>
      </w:r>
      <w:bookmarkEnd w:id="147"/>
      <w:r>
        <w:t>: Finestra di riepilogo con carico imposto</w:t>
      </w:r>
      <w:bookmarkEnd w:id="148"/>
    </w:p>
    <w:p w:rsidR="00A6524A" w:rsidRDefault="00A17F30" w:rsidP="00A6524A">
      <w:pPr>
        <w:pStyle w:val="Didascalia"/>
      </w:pPr>
      <w:r>
        <w:rPr>
          <w:noProof/>
        </w:rPr>
        <w:pict>
          <v:shape id="_x0000_s1335" type="#_x0000_t32" style="position:absolute;left:0;text-align:left;margin-left:222.45pt;margin-top:23.35pt;width:110.75pt;height:1.35pt;z-index:251710464" o:connectortype="straight" strokecolor="red" strokeweight="2.25pt">
            <v:stroke endarrow="block"/>
          </v:shape>
        </w:pict>
      </w:r>
      <w:r w:rsidR="00A6524A">
        <w:rPr>
          <w:noProof/>
        </w:rPr>
        <w:drawing>
          <wp:inline distT="0" distB="0" distL="0" distR="0" wp14:anchorId="0DF913B9" wp14:editId="277656AF">
            <wp:extent cx="3285714" cy="561905"/>
            <wp:effectExtent l="0" t="0" r="0" b="0"/>
            <wp:docPr id="40" name="Im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3285714" cy="561905"/>
                    </a:xfrm>
                    <a:prstGeom prst="rect">
                      <a:avLst/>
                    </a:prstGeom>
                  </pic:spPr>
                </pic:pic>
              </a:graphicData>
            </a:graphic>
          </wp:inline>
        </w:drawing>
      </w:r>
    </w:p>
    <w:p w:rsidR="00A6524A" w:rsidRDefault="00A6524A" w:rsidP="00A6524A">
      <w:pPr>
        <w:pStyle w:val="Didascalia"/>
      </w:pPr>
      <w:bookmarkStart w:id="149" w:name="_Ref350347820"/>
      <w:bookmarkStart w:id="150" w:name="_Toc374788214"/>
      <w:r>
        <w:t xml:space="preserve">Figura </w:t>
      </w:r>
      <w:r w:rsidR="00A17F30">
        <w:fldChar w:fldCharType="begin"/>
      </w:r>
      <w:r w:rsidR="00A17F30">
        <w:instrText xml:space="preserve"> SEQ Figura \* ARABIC </w:instrText>
      </w:r>
      <w:r w:rsidR="00A17F30">
        <w:fldChar w:fldCharType="separate"/>
      </w:r>
      <w:r w:rsidR="006C1543">
        <w:rPr>
          <w:noProof/>
        </w:rPr>
        <w:t>54</w:t>
      </w:r>
      <w:r w:rsidR="00A17F30">
        <w:rPr>
          <w:noProof/>
        </w:rPr>
        <w:fldChar w:fldCharType="end"/>
      </w:r>
      <w:bookmarkEnd w:id="149"/>
      <w:r>
        <w:t>: Situazione del ramo C2-R1</w:t>
      </w:r>
      <w:bookmarkEnd w:id="150"/>
    </w:p>
    <w:p w:rsidR="00014D8D" w:rsidRPr="00014D8D" w:rsidRDefault="00014D8D" w:rsidP="00014D8D">
      <w:pPr>
        <w:pStyle w:val="Titolo4"/>
      </w:pPr>
      <w:bookmarkStart w:id="151" w:name="_Toc374788130"/>
      <w:r>
        <w:t>Rete Antincendio</w:t>
      </w:r>
      <w:bookmarkEnd w:id="151"/>
    </w:p>
    <w:p w:rsidR="00753A92" w:rsidRDefault="00753A92" w:rsidP="00753A92">
      <w:r>
        <w:t xml:space="preserve">Nel caso di </w:t>
      </w:r>
      <w:r w:rsidRPr="00161598">
        <w:rPr>
          <w:b/>
        </w:rPr>
        <w:t>reti antincendio</w:t>
      </w:r>
      <w:r>
        <w:t xml:space="preserve"> (con parametro di </w:t>
      </w:r>
      <w:r w:rsidRPr="00161598">
        <w:rPr>
          <w:b/>
        </w:rPr>
        <w:t>Hazen Williams</w:t>
      </w:r>
      <w:r>
        <w:t xml:space="preserve"> </w:t>
      </w:r>
      <w:r w:rsidR="0080145E">
        <w:t xml:space="preserve">posto apri ad </w:t>
      </w:r>
      <w:r w:rsidR="0080145E">
        <w:rPr>
          <w:b/>
        </w:rPr>
        <w:t>1</w:t>
      </w:r>
      <w:r>
        <w:t>) allora non ha senso parlare di carichi termici</w:t>
      </w:r>
      <w:r w:rsidR="0080145E">
        <w:t xml:space="preserve"> ma solo di portate</w:t>
      </w:r>
      <w:r>
        <w:t xml:space="preserve">. In questo caso occorre utilizzare l’input assistito </w:t>
      </w:r>
      <w:r w:rsidR="0080145E">
        <w:t xml:space="preserve">(finestra di riepilogo) </w:t>
      </w:r>
      <w:r>
        <w:t xml:space="preserve">e fornire il valore della portata dei rami terminali che, in questo caso, sono le lance UNI-45 antincendio. In </w:t>
      </w:r>
      <w:r>
        <w:fldChar w:fldCharType="begin"/>
      </w:r>
      <w:r>
        <w:instrText xml:space="preserve"> REF _Ref350348521 \h </w:instrText>
      </w:r>
      <w:r>
        <w:fldChar w:fldCharType="separate"/>
      </w:r>
      <w:r w:rsidR="006C1543">
        <w:t xml:space="preserve">Figura </w:t>
      </w:r>
      <w:r w:rsidR="006C1543">
        <w:rPr>
          <w:noProof/>
        </w:rPr>
        <w:t>57</w:t>
      </w:r>
      <w:r>
        <w:fldChar w:fldCharType="end"/>
      </w:r>
      <w:r>
        <w:t xml:space="preserve"> si ha un esempio di rete antincendio ove è visibile la finestra di riepilogo e i valori delle portate delle UNI-45 (120 L/m pari a 7200 L/h).</w:t>
      </w:r>
    </w:p>
    <w:p w:rsidR="00014D8D" w:rsidRDefault="0080145E" w:rsidP="0080145E">
      <w:r>
        <w:lastRenderedPageBreak/>
        <w:t xml:space="preserve">Si osservi che il </w:t>
      </w:r>
      <w:r w:rsidRPr="00F624F8">
        <w:rPr>
          <w:rFonts w:ascii="Symbol" w:hAnsi="Symbol"/>
        </w:rPr>
        <w:t></w:t>
      </w:r>
      <w:r>
        <w:t xml:space="preserve">t indicato è utilizzato solo al fine di calcolare una portata termica equivalente, come vuole l’algoritmo di calcolo del programma. </w:t>
      </w:r>
    </w:p>
    <w:p w:rsidR="0080145E" w:rsidRPr="00F624F8" w:rsidRDefault="0080145E" w:rsidP="0080145E">
      <w:r>
        <w:t xml:space="preserve">Questo valore è del tutto ininfluente al fine del funzionamento della rete antincendio essendo solo un parametro fittizio. Inoltre la temperatura di ingresso non viene utilizzata. </w:t>
      </w:r>
    </w:p>
    <w:p w:rsidR="0080145E" w:rsidRPr="002B01B6" w:rsidRDefault="0080145E" w:rsidP="0080145E">
      <w:r>
        <w:t xml:space="preserve">Nella </w:t>
      </w:r>
      <w:r>
        <w:fldChar w:fldCharType="begin"/>
      </w:r>
      <w:r>
        <w:instrText xml:space="preserve"> REF _Ref350348806 \h </w:instrText>
      </w:r>
      <w:r>
        <w:fldChar w:fldCharType="separate"/>
      </w:r>
      <w:r w:rsidR="006C1543">
        <w:t xml:space="preserve">Figura </w:t>
      </w:r>
      <w:r w:rsidR="006C1543">
        <w:rPr>
          <w:noProof/>
        </w:rPr>
        <w:t>58</w:t>
      </w:r>
      <w:r>
        <w:fldChar w:fldCharType="end"/>
      </w:r>
      <w:r>
        <w:t xml:space="preserve"> si ha il risultato del calcolo dei diametri teorici e poi in </w:t>
      </w:r>
      <w:r>
        <w:fldChar w:fldCharType="begin"/>
      </w:r>
      <w:r>
        <w:instrText xml:space="preserve"> REF _Ref350348828 \h </w:instrText>
      </w:r>
      <w:r>
        <w:fldChar w:fldCharType="separate"/>
      </w:r>
      <w:r w:rsidR="006C1543">
        <w:t xml:space="preserve">Figura </w:t>
      </w:r>
      <w:r w:rsidR="006C1543">
        <w:rPr>
          <w:noProof/>
        </w:rPr>
        <w:t>59</w:t>
      </w:r>
      <w:r>
        <w:fldChar w:fldCharType="end"/>
      </w:r>
      <w:r>
        <w:t xml:space="preserve"> si ha il risultato del bilanciamento della rete completa. Nel caso di selezione del parametro di Hazen Williams il programma provvede automaticamente ad inserire, nel calcolo delle perdite localizzate, anche la perdita di sbocco dall’ UNI-45. La rete antincendio, infatti, viene considerata </w:t>
      </w:r>
      <w:r>
        <w:rPr>
          <w:b/>
        </w:rPr>
        <w:t>aperta</w:t>
      </w:r>
      <w:r>
        <w:t>.</w:t>
      </w:r>
    </w:p>
    <w:p w:rsidR="0080145E" w:rsidRDefault="0080145E" w:rsidP="0080145E">
      <w:r>
        <w:t>In ogni caso è possibile inserire anche perdite aggiuntive, vedi colonne destra della finestra di input di riepilogo, per inserimento delle perdite localizzate.</w:t>
      </w:r>
    </w:p>
    <w:p w:rsidR="00A6524A" w:rsidRDefault="00A37D99" w:rsidP="00A6524A">
      <w:pPr>
        <w:pStyle w:val="Didascalia"/>
      </w:pPr>
      <w:r>
        <w:rPr>
          <w:noProof/>
        </w:rPr>
        <w:drawing>
          <wp:inline distT="0" distB="0" distL="0" distR="0" wp14:anchorId="01E82D14" wp14:editId="4315FFE7">
            <wp:extent cx="6120130" cy="3502025"/>
            <wp:effectExtent l="0" t="0" r="0" b="0"/>
            <wp:docPr id="45" name="Immagin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6120130" cy="3502025"/>
                    </a:xfrm>
                    <a:prstGeom prst="rect">
                      <a:avLst/>
                    </a:prstGeom>
                  </pic:spPr>
                </pic:pic>
              </a:graphicData>
            </a:graphic>
          </wp:inline>
        </w:drawing>
      </w:r>
    </w:p>
    <w:p w:rsidR="00A6524A" w:rsidRDefault="00A6524A" w:rsidP="00A6524A">
      <w:pPr>
        <w:pStyle w:val="Didascalia"/>
      </w:pPr>
      <w:bookmarkStart w:id="152" w:name="_Ref350347900"/>
      <w:bookmarkStart w:id="153" w:name="_Toc374788215"/>
      <w:r>
        <w:t xml:space="preserve">Figura </w:t>
      </w:r>
      <w:r w:rsidR="00A17F30">
        <w:fldChar w:fldCharType="begin"/>
      </w:r>
      <w:r w:rsidR="00A17F30">
        <w:instrText xml:space="preserve"> SEQ</w:instrText>
      </w:r>
      <w:r w:rsidR="00A17F30">
        <w:instrText xml:space="preserve"> Figura \* ARABIC </w:instrText>
      </w:r>
      <w:r w:rsidR="00A17F30">
        <w:fldChar w:fldCharType="separate"/>
      </w:r>
      <w:r w:rsidR="006C1543">
        <w:rPr>
          <w:noProof/>
        </w:rPr>
        <w:t>55</w:t>
      </w:r>
      <w:r w:rsidR="00A17F30">
        <w:rPr>
          <w:noProof/>
        </w:rPr>
        <w:fldChar w:fldCharType="end"/>
      </w:r>
      <w:bookmarkEnd w:id="152"/>
      <w:r>
        <w:t>: Input della portata con la finestra di riepilogo</w:t>
      </w:r>
      <w:bookmarkEnd w:id="153"/>
    </w:p>
    <w:p w:rsidR="00EB387E" w:rsidRDefault="00A17F30" w:rsidP="00EB387E">
      <w:pPr>
        <w:pStyle w:val="Didascalia"/>
      </w:pPr>
      <w:r>
        <w:rPr>
          <w:noProof/>
        </w:rPr>
        <w:pict>
          <v:shape id="_x0000_s1336" type="#_x0000_t32" style="position:absolute;left:0;text-align:left;margin-left:86.6pt;margin-top:13.35pt;width:290.75pt;height:3.35pt;z-index:251711488" o:connectortype="straight" strokecolor="red" strokeweight="2.25pt">
            <v:stroke endarrow="block"/>
          </v:shape>
        </w:pict>
      </w:r>
      <w:r w:rsidR="00EB387E">
        <w:rPr>
          <w:noProof/>
        </w:rPr>
        <w:drawing>
          <wp:inline distT="0" distB="0" distL="0" distR="0" wp14:anchorId="3E071E22" wp14:editId="321BC755">
            <wp:extent cx="4470186" cy="526211"/>
            <wp:effectExtent l="0" t="0" r="0" b="0"/>
            <wp:docPr id="41" name="Im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1"/>
                    <a:srcRect b="50804"/>
                    <a:stretch/>
                  </pic:blipFill>
                  <pic:spPr bwMode="auto">
                    <a:xfrm>
                      <a:off x="0" y="0"/>
                      <a:ext cx="4688798" cy="551945"/>
                    </a:xfrm>
                    <a:prstGeom prst="rect">
                      <a:avLst/>
                    </a:prstGeom>
                    <a:ln>
                      <a:noFill/>
                    </a:ln>
                    <a:extLst>
                      <a:ext uri="{53640926-AAD7-44D8-BBD7-CCE9431645EC}">
                        <a14:shadowObscured xmlns:a14="http://schemas.microsoft.com/office/drawing/2010/main"/>
                      </a:ext>
                    </a:extLst>
                  </pic:spPr>
                </pic:pic>
              </a:graphicData>
            </a:graphic>
          </wp:inline>
        </w:drawing>
      </w:r>
    </w:p>
    <w:p w:rsidR="00EB387E" w:rsidRDefault="00EB387E" w:rsidP="00EB387E">
      <w:pPr>
        <w:pStyle w:val="Didascalia"/>
      </w:pPr>
      <w:bookmarkStart w:id="154" w:name="_Ref350348015"/>
      <w:bookmarkStart w:id="155" w:name="_Toc374788216"/>
      <w:r>
        <w:t xml:space="preserve">Figura </w:t>
      </w:r>
      <w:r w:rsidR="00A17F30">
        <w:fldChar w:fldCharType="begin"/>
      </w:r>
      <w:r w:rsidR="00A17F30">
        <w:instrText xml:space="preserve"> SEQ Figura \* ARABIC </w:instrText>
      </w:r>
      <w:r w:rsidR="00A17F30">
        <w:fldChar w:fldCharType="separate"/>
      </w:r>
      <w:r w:rsidR="006C1543">
        <w:rPr>
          <w:noProof/>
        </w:rPr>
        <w:t>56</w:t>
      </w:r>
      <w:r w:rsidR="00A17F30">
        <w:rPr>
          <w:noProof/>
        </w:rPr>
        <w:fldChar w:fldCharType="end"/>
      </w:r>
      <w:bookmarkEnd w:id="154"/>
      <w:r>
        <w:t>: Aggiornamento della casella di carico per effetto della portata imposta</w:t>
      </w:r>
      <w:bookmarkEnd w:id="155"/>
    </w:p>
    <w:p w:rsidR="00732C81" w:rsidRDefault="00732C81" w:rsidP="00732C81">
      <w:pPr>
        <w:pStyle w:val="Titolo3"/>
      </w:pPr>
      <w:bookmarkStart w:id="156" w:name="_Toc374788131"/>
      <w:r>
        <w:t>Input delle tipologie di perdite localizzate</w:t>
      </w:r>
      <w:r w:rsidR="0071015A">
        <w:t xml:space="preserve"> – Colonne da 25 a 34</w:t>
      </w:r>
      <w:bookmarkEnd w:id="156"/>
    </w:p>
    <w:p w:rsidR="0080145E" w:rsidRDefault="002A7F80" w:rsidP="00732C81">
      <w:r>
        <w:t>Sempre con input manuale è possibile indicare, per ciascun ramo, il numero e le tipologie delle perdite localizzate.</w:t>
      </w:r>
      <w:r w:rsidR="00DB4769">
        <w:t xml:space="preserve"> Basta spostarsi verso destra alle colonne dalla Y alla AH. </w:t>
      </w:r>
    </w:p>
    <w:p w:rsidR="0080145E" w:rsidRDefault="00DB4769" w:rsidP="00732C81">
      <w:r>
        <w:t xml:space="preserve">Si osservi che la prima colonna (con i nomi dei rami) resta sempre visibile per avere un riferimento certo sul ramo su cui si stanno digitando i valori. </w:t>
      </w:r>
    </w:p>
    <w:p w:rsidR="0080145E" w:rsidRDefault="00DB4769" w:rsidP="00732C81">
      <w:r>
        <w:t xml:space="preserve">La situazione è quella riportata in </w:t>
      </w:r>
      <w:r>
        <w:fldChar w:fldCharType="begin"/>
      </w:r>
      <w:r>
        <w:instrText xml:space="preserve"> REF _Ref350352029 \h </w:instrText>
      </w:r>
      <w:r>
        <w:fldChar w:fldCharType="separate"/>
      </w:r>
      <w:r w:rsidR="006C1543">
        <w:t xml:space="preserve">Figura </w:t>
      </w:r>
      <w:r w:rsidR="006C1543">
        <w:rPr>
          <w:noProof/>
        </w:rPr>
        <w:t>60</w:t>
      </w:r>
      <w:r>
        <w:fldChar w:fldCharType="end"/>
      </w:r>
      <w:r>
        <w:t xml:space="preserve"> nella quale si è spostata la finestra di calcolo tutta sinistra per meglio inquadrare la finestra delle perdite localizzate. </w:t>
      </w:r>
    </w:p>
    <w:p w:rsidR="00DB4769" w:rsidRDefault="00DB4769" w:rsidP="00732C81">
      <w:r>
        <w:t xml:space="preserve">Si ricorda che le perdite localizzate sono caratterizzate dal fattore </w:t>
      </w:r>
      <w:r w:rsidRPr="00DB4769">
        <w:t>c</w:t>
      </w:r>
      <w:r>
        <w:t xml:space="preserve"> </w:t>
      </w:r>
      <w:r w:rsidRPr="00DB4769">
        <w:t>di</w:t>
      </w:r>
      <w:r>
        <w:t xml:space="preserve"> Darcy, secondo la relazione:</w:t>
      </w:r>
    </w:p>
    <w:p w:rsidR="00DB4769" w:rsidRDefault="00DB4769" w:rsidP="00DB4769">
      <w:pPr>
        <w:pStyle w:val="Didascalia"/>
      </w:pPr>
      <w:r w:rsidRPr="00DB4769">
        <w:rPr>
          <w:position w:val="-24"/>
        </w:rPr>
        <w:object w:dxaOrig="1340" w:dyaOrig="660">
          <v:shape id="_x0000_i1058" type="#_x0000_t75" style="width:67.25pt;height:33.3pt" o:ole="">
            <v:imagedata r:id="rId132" o:title=""/>
          </v:shape>
          <o:OLEObject Type="Embed" ProgID="Equation.DSMT4" ShapeID="_x0000_i1058" DrawAspect="Content" ObjectID="_1448530287" r:id="rId133"/>
        </w:object>
      </w:r>
      <w:r>
        <w:t xml:space="preserve"> </w:t>
      </w:r>
    </w:p>
    <w:p w:rsidR="0080145E" w:rsidRPr="00DB4769" w:rsidRDefault="0080145E" w:rsidP="009409CC">
      <w:pPr>
        <w:spacing w:after="120"/>
      </w:pPr>
      <w:r>
        <w:lastRenderedPageBreak/>
        <w:t xml:space="preserve">Le tipologie di perdite localizzate sono quelle </w:t>
      </w:r>
      <w:r w:rsidR="009409CC">
        <w:t>desunte da</w:t>
      </w:r>
      <w:r>
        <w:t xml:space="preserve">lla </w:t>
      </w:r>
      <w:r>
        <w:fldChar w:fldCharType="begin"/>
      </w:r>
      <w:r>
        <w:instrText xml:space="preserve"> REF _Ref350352456 \h </w:instrText>
      </w:r>
      <w:r>
        <w:fldChar w:fldCharType="separate"/>
      </w:r>
      <w:r w:rsidR="006C1543">
        <w:t xml:space="preserve">Tabella </w:t>
      </w:r>
      <w:r w:rsidR="006C1543">
        <w:rPr>
          <w:noProof/>
        </w:rPr>
        <w:t>2</w:t>
      </w:r>
      <w:r>
        <w:fldChar w:fldCharType="end"/>
      </w:r>
      <w:r>
        <w:t xml:space="preserve"> e in particolare </w:t>
      </w:r>
      <w:r w:rsidR="009409CC">
        <w:t xml:space="preserve">sono accettate </w:t>
      </w:r>
      <w:r w:rsidR="003D7FA7">
        <w:t>solo le</w:t>
      </w:r>
      <w:r>
        <w:t xml:space="preserve"> seguenti</w:t>
      </w:r>
      <w:r w:rsidR="009409CC">
        <w:t>,</w:t>
      </w:r>
      <w:r>
        <w:t xml:space="preserve"> per non appesantire troppo il foglio di calcolo:</w:t>
      </w:r>
    </w:p>
    <w:p w:rsidR="0080145E" w:rsidRPr="00904619" w:rsidRDefault="0080145E" w:rsidP="0080145E">
      <w:pPr>
        <w:pStyle w:val="Elencoindentatopuntato"/>
      </w:pPr>
      <w:r>
        <w:t>Gomiti a 90°</w:t>
      </w:r>
      <w:r>
        <w:tab/>
      </w:r>
      <w:r>
        <w:tab/>
      </w:r>
      <w:r>
        <w:tab/>
      </w:r>
      <w:r>
        <w:tab/>
      </w:r>
      <w:r>
        <w:rPr>
          <w:i w:val="0"/>
        </w:rPr>
        <w:t>per i quali si assume C=2;</w:t>
      </w:r>
    </w:p>
    <w:p w:rsidR="0080145E" w:rsidRPr="00904619" w:rsidRDefault="0080145E" w:rsidP="0080145E">
      <w:pPr>
        <w:pStyle w:val="Elencoindentatopuntato"/>
      </w:pPr>
      <w:r>
        <w:t>Saracinesca di intercettazione</w:t>
      </w:r>
      <w:r>
        <w:tab/>
      </w:r>
      <w:r>
        <w:rPr>
          <w:i w:val="0"/>
        </w:rPr>
        <w:t>per le quali si assume C=10;</w:t>
      </w:r>
    </w:p>
    <w:p w:rsidR="0080145E" w:rsidRPr="00904619" w:rsidRDefault="0080145E" w:rsidP="0080145E">
      <w:pPr>
        <w:pStyle w:val="Elencoindentatopuntato"/>
      </w:pPr>
      <w:r>
        <w:t>Diramazioni diritte</w:t>
      </w:r>
      <w:r>
        <w:rPr>
          <w:i w:val="0"/>
        </w:rPr>
        <w:tab/>
      </w:r>
      <w:r>
        <w:rPr>
          <w:i w:val="0"/>
        </w:rPr>
        <w:tab/>
      </w:r>
      <w:r>
        <w:rPr>
          <w:i w:val="0"/>
        </w:rPr>
        <w:tab/>
        <w:t>per le quali si assume C=1;</w:t>
      </w:r>
    </w:p>
    <w:p w:rsidR="0080145E" w:rsidRPr="00904619" w:rsidRDefault="0080145E" w:rsidP="0080145E">
      <w:pPr>
        <w:pStyle w:val="Elencoindentatopuntato"/>
      </w:pPr>
      <w:r>
        <w:t>Diramazioni d’angolo</w:t>
      </w:r>
      <w:r>
        <w:rPr>
          <w:i w:val="0"/>
        </w:rPr>
        <w:tab/>
      </w:r>
      <w:r>
        <w:rPr>
          <w:i w:val="0"/>
        </w:rPr>
        <w:tab/>
        <w:t>per le quali si assume C=3;</w:t>
      </w:r>
    </w:p>
    <w:p w:rsidR="0080145E" w:rsidRPr="00904619" w:rsidRDefault="0080145E" w:rsidP="0080145E">
      <w:pPr>
        <w:pStyle w:val="Elencoindentatopuntato"/>
      </w:pPr>
      <w:r>
        <w:t>Attraversamento di terminali</w:t>
      </w:r>
      <w:r>
        <w:rPr>
          <w:i w:val="0"/>
        </w:rPr>
        <w:tab/>
        <w:t>per le quali si assume C=3;</w:t>
      </w:r>
    </w:p>
    <w:p w:rsidR="0080145E" w:rsidRPr="00904619" w:rsidRDefault="0080145E" w:rsidP="0080145E">
      <w:pPr>
        <w:pStyle w:val="Elencoindentatopuntato"/>
      </w:pPr>
      <w:r>
        <w:t>Saracinesca di regolazione</w:t>
      </w:r>
      <w:r>
        <w:rPr>
          <w:i w:val="0"/>
        </w:rPr>
        <w:tab/>
      </w:r>
      <w:r>
        <w:rPr>
          <w:i w:val="0"/>
        </w:rPr>
        <w:tab/>
        <w:t>per le quali si calcola automaticamente Kv;</w:t>
      </w:r>
    </w:p>
    <w:p w:rsidR="0080145E" w:rsidRPr="00904619" w:rsidRDefault="0080145E" w:rsidP="0080145E">
      <w:pPr>
        <w:pStyle w:val="Elencoindentatopuntato"/>
      </w:pPr>
      <w:r>
        <w:t>Collettore complanare</w:t>
      </w:r>
      <w:r>
        <w:rPr>
          <w:i w:val="0"/>
        </w:rPr>
        <w:tab/>
      </w:r>
      <w:r>
        <w:rPr>
          <w:i w:val="0"/>
        </w:rPr>
        <w:tab/>
        <w:t>per le quali si assume C=1;</w:t>
      </w:r>
    </w:p>
    <w:p w:rsidR="0080145E" w:rsidRPr="00904619" w:rsidRDefault="0080145E" w:rsidP="0080145E">
      <w:pPr>
        <w:pStyle w:val="Elencoindentatopuntato"/>
      </w:pPr>
      <w:r>
        <w:t>Attraversamento di generatore</w:t>
      </w:r>
      <w:r>
        <w:rPr>
          <w:i w:val="0"/>
        </w:rPr>
        <w:tab/>
        <w:t>per le quali si assume C=3;</w:t>
      </w:r>
    </w:p>
    <w:p w:rsidR="0080145E" w:rsidRPr="00904619" w:rsidRDefault="0080145E" w:rsidP="0080145E">
      <w:pPr>
        <w:pStyle w:val="Elencoindentatopuntato"/>
      </w:pPr>
      <w:r>
        <w:t>Resistenze aggiuntive</w:t>
      </w:r>
      <w:r>
        <w:rPr>
          <w:i w:val="0"/>
        </w:rPr>
        <w:tab/>
      </w:r>
      <w:r>
        <w:rPr>
          <w:i w:val="0"/>
        </w:rPr>
        <w:tab/>
        <w:t>per le quali si assume assegnato dall’Utente;</w:t>
      </w:r>
    </w:p>
    <w:p w:rsidR="0080145E" w:rsidRPr="00904619" w:rsidRDefault="0080145E" w:rsidP="009409CC">
      <w:pPr>
        <w:pStyle w:val="Elencoindentatopuntato"/>
        <w:spacing w:after="120"/>
        <w:rPr>
          <w:rFonts w:asciiTheme="minorHAnsi" w:hAnsiTheme="minorHAnsi"/>
        </w:rPr>
      </w:pPr>
      <w:r w:rsidRPr="00904619">
        <w:rPr>
          <w:rFonts w:asciiTheme="minorHAnsi" w:hAnsiTheme="minorHAnsi"/>
        </w:rPr>
        <w:t>Resistenze aggiuntive</w:t>
      </w:r>
      <w:r>
        <w:rPr>
          <w:rFonts w:asciiTheme="minorHAnsi" w:hAnsiTheme="minorHAnsi"/>
          <w:i w:val="0"/>
        </w:rPr>
        <w:tab/>
      </w:r>
      <w:r>
        <w:rPr>
          <w:rFonts w:asciiTheme="minorHAnsi" w:hAnsiTheme="minorHAnsi"/>
          <w:i w:val="0"/>
        </w:rPr>
        <w:tab/>
        <w:t xml:space="preserve">per le quali si assume il </w:t>
      </w:r>
      <w:r w:rsidRPr="00904619">
        <w:rPr>
          <w:rFonts w:ascii="Symbol" w:hAnsi="Symbol"/>
          <w:i w:val="0"/>
        </w:rPr>
        <w:t></w:t>
      </w:r>
      <w:r>
        <w:rPr>
          <w:i w:val="0"/>
        </w:rPr>
        <w:t>p assegnato dall’Utente.</w:t>
      </w:r>
    </w:p>
    <w:p w:rsidR="00FB2183" w:rsidRDefault="00A17F30" w:rsidP="00FB2183">
      <w:pPr>
        <w:pStyle w:val="Didascalia"/>
      </w:pPr>
      <w:r>
        <w:rPr>
          <w:noProof/>
        </w:rPr>
        <w:pict>
          <v:rect id="_x0000_s1342" style="position:absolute;left:0;text-align:left;margin-left:136.9pt;margin-top:219.15pt;width:149.45pt;height:29.4pt;z-index:251717632" filled="f" strokecolor="red" strokeweight="2.25pt"/>
        </w:pict>
      </w:r>
      <w:r>
        <w:rPr>
          <w:noProof/>
        </w:rPr>
        <w:pict>
          <v:rect id="_x0000_s1343" style="position:absolute;left:0;text-align:left;margin-left:227.9pt;margin-top:81.4pt;width:38.7pt;height:57.55pt;z-index:251718656" filled="f" strokecolor="red" strokeweight="2.25pt"/>
        </w:pict>
      </w:r>
      <w:r w:rsidR="00A37D99">
        <w:rPr>
          <w:noProof/>
        </w:rPr>
        <w:drawing>
          <wp:inline distT="0" distB="0" distL="0" distR="0" wp14:anchorId="6EBADE92" wp14:editId="11F966F3">
            <wp:extent cx="6120130" cy="5219700"/>
            <wp:effectExtent l="0" t="0" r="0" b="0"/>
            <wp:docPr id="47" name="Im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6120130" cy="5219700"/>
                    </a:xfrm>
                    <a:prstGeom prst="rect">
                      <a:avLst/>
                    </a:prstGeom>
                  </pic:spPr>
                </pic:pic>
              </a:graphicData>
            </a:graphic>
          </wp:inline>
        </w:drawing>
      </w:r>
    </w:p>
    <w:p w:rsidR="00FB2183" w:rsidRDefault="00FB2183" w:rsidP="00FB2183">
      <w:pPr>
        <w:pStyle w:val="Didascalia"/>
      </w:pPr>
      <w:bookmarkStart w:id="157" w:name="_Ref350348521"/>
      <w:bookmarkStart w:id="158" w:name="_Toc374788217"/>
      <w:r>
        <w:t xml:space="preserve">Figura </w:t>
      </w:r>
      <w:r w:rsidR="00A17F30">
        <w:fldChar w:fldCharType="begin"/>
      </w:r>
      <w:r w:rsidR="00A17F30">
        <w:instrText xml:space="preserve"> SEQ Figura \* ARABIC </w:instrText>
      </w:r>
      <w:r w:rsidR="00A17F30">
        <w:fldChar w:fldCharType="separate"/>
      </w:r>
      <w:r w:rsidR="006C1543">
        <w:rPr>
          <w:noProof/>
        </w:rPr>
        <w:t>57</w:t>
      </w:r>
      <w:r w:rsidR="00A17F30">
        <w:rPr>
          <w:noProof/>
        </w:rPr>
        <w:fldChar w:fldCharType="end"/>
      </w:r>
      <w:bookmarkEnd w:id="157"/>
      <w:r>
        <w:t>: Esempio di input per una rete antincendio</w:t>
      </w:r>
      <w:bookmarkEnd w:id="158"/>
    </w:p>
    <w:p w:rsidR="00FB2183" w:rsidRDefault="00A17F30" w:rsidP="00FB2183">
      <w:pPr>
        <w:pStyle w:val="Didascalia"/>
      </w:pPr>
      <w:r>
        <w:rPr>
          <w:noProof/>
        </w:rPr>
        <w:lastRenderedPageBreak/>
        <w:pict>
          <v:rect id="_x0000_s1338" style="position:absolute;left:0;text-align:left;margin-left:395pt;margin-top:62.45pt;width:44.8pt;height:104.7pt;z-index:251713536" filled="f" strokecolor="red" strokeweight="2.25pt"/>
        </w:pict>
      </w:r>
      <w:r>
        <w:rPr>
          <w:noProof/>
        </w:rPr>
        <w:pict>
          <v:rect id="_x0000_s1337" style="position:absolute;left:0;text-align:left;margin-left:269.35pt;margin-top:63.15pt;width:44.8pt;height:104.6pt;z-index:251712512" filled="f" strokecolor="red" strokeweight="2.25pt"/>
        </w:pict>
      </w:r>
      <w:r w:rsidR="00FB2183">
        <w:rPr>
          <w:noProof/>
        </w:rPr>
        <w:drawing>
          <wp:inline distT="0" distB="0" distL="0" distR="0" wp14:anchorId="27EF3EF0" wp14:editId="204E3BAE">
            <wp:extent cx="6120130" cy="2182483"/>
            <wp:effectExtent l="0" t="0" r="0" b="0"/>
            <wp:docPr id="43" name="Im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6131476" cy="2186529"/>
                    </a:xfrm>
                    <a:prstGeom prst="rect">
                      <a:avLst/>
                    </a:prstGeom>
                  </pic:spPr>
                </pic:pic>
              </a:graphicData>
            </a:graphic>
          </wp:inline>
        </w:drawing>
      </w:r>
    </w:p>
    <w:p w:rsidR="00FB2183" w:rsidRDefault="00FB2183" w:rsidP="00FB2183">
      <w:pPr>
        <w:pStyle w:val="Didascalia"/>
      </w:pPr>
      <w:bookmarkStart w:id="159" w:name="_Ref350348806"/>
      <w:bookmarkStart w:id="160" w:name="_Toc374788218"/>
      <w:r>
        <w:t xml:space="preserve">Figura </w:t>
      </w:r>
      <w:r w:rsidR="00A17F30">
        <w:fldChar w:fldCharType="begin"/>
      </w:r>
      <w:r w:rsidR="00A17F30">
        <w:instrText xml:space="preserve"> SEQ Figura \* ARABIC </w:instrText>
      </w:r>
      <w:r w:rsidR="00A17F30">
        <w:fldChar w:fldCharType="separate"/>
      </w:r>
      <w:r w:rsidR="006C1543">
        <w:rPr>
          <w:noProof/>
        </w:rPr>
        <w:t>58</w:t>
      </w:r>
      <w:r w:rsidR="00A17F30">
        <w:rPr>
          <w:noProof/>
        </w:rPr>
        <w:fldChar w:fldCharType="end"/>
      </w:r>
      <w:bookmarkEnd w:id="159"/>
      <w:r>
        <w:t>: Calcolo dei diametri teorici della rete antincendio</w:t>
      </w:r>
      <w:bookmarkEnd w:id="160"/>
    </w:p>
    <w:p w:rsidR="00FB2183" w:rsidRDefault="00A17F30" w:rsidP="00FB2183">
      <w:pPr>
        <w:pStyle w:val="Didascalia"/>
      </w:pPr>
      <w:r>
        <w:rPr>
          <w:noProof/>
        </w:rPr>
        <w:pict>
          <v:rect id="_x0000_s1339" style="position:absolute;left:0;text-align:left;margin-left:405.2pt;margin-top:52.7pt;width:29.15pt;height:98.5pt;z-index:251714560" filled="f" strokecolor="red" strokeweight="2.25pt"/>
        </w:pict>
      </w:r>
      <w:r w:rsidR="00FB2183">
        <w:rPr>
          <w:noProof/>
        </w:rPr>
        <w:drawing>
          <wp:inline distT="0" distB="0" distL="0" distR="0" wp14:anchorId="7454486A" wp14:editId="606B1247">
            <wp:extent cx="5980075" cy="1889185"/>
            <wp:effectExtent l="0" t="0" r="0" b="0"/>
            <wp:docPr id="44" name="Immagin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5991720" cy="1892864"/>
                    </a:xfrm>
                    <a:prstGeom prst="rect">
                      <a:avLst/>
                    </a:prstGeom>
                  </pic:spPr>
                </pic:pic>
              </a:graphicData>
            </a:graphic>
          </wp:inline>
        </w:drawing>
      </w:r>
    </w:p>
    <w:p w:rsidR="00FB2183" w:rsidRDefault="00FB2183" w:rsidP="00FB2183">
      <w:pPr>
        <w:pStyle w:val="Didascalia"/>
      </w:pPr>
      <w:bookmarkStart w:id="161" w:name="_Ref350348828"/>
      <w:bookmarkStart w:id="162" w:name="_Toc374788219"/>
      <w:r>
        <w:t xml:space="preserve">Figura </w:t>
      </w:r>
      <w:r w:rsidR="00A17F30">
        <w:fldChar w:fldCharType="begin"/>
      </w:r>
      <w:r w:rsidR="00A17F30">
        <w:instrText xml:space="preserve"> SEQ Figura \* ARABIC </w:instrText>
      </w:r>
      <w:r w:rsidR="00A17F30">
        <w:fldChar w:fldCharType="separate"/>
      </w:r>
      <w:r w:rsidR="006C1543">
        <w:rPr>
          <w:noProof/>
        </w:rPr>
        <w:t>59</w:t>
      </w:r>
      <w:r w:rsidR="00A17F30">
        <w:rPr>
          <w:noProof/>
        </w:rPr>
        <w:fldChar w:fldCharType="end"/>
      </w:r>
      <w:bookmarkEnd w:id="161"/>
      <w:r>
        <w:t>: Bilanciamento della rete antincendio</w:t>
      </w:r>
      <w:bookmarkEnd w:id="162"/>
    </w:p>
    <w:p w:rsidR="00753A92" w:rsidRDefault="00DB4769" w:rsidP="00DB4769">
      <w:pPr>
        <w:pStyle w:val="Didascalia"/>
      </w:pPr>
      <w:r>
        <w:rPr>
          <w:noProof/>
        </w:rPr>
        <w:drawing>
          <wp:inline distT="0" distB="0" distL="0" distR="0" wp14:anchorId="06A90CBB" wp14:editId="1E5A1ABB">
            <wp:extent cx="6117714" cy="1664898"/>
            <wp:effectExtent l="0" t="0" r="0" b="0"/>
            <wp:docPr id="48" name="Im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6140669" cy="1671145"/>
                    </a:xfrm>
                    <a:prstGeom prst="rect">
                      <a:avLst/>
                    </a:prstGeom>
                  </pic:spPr>
                </pic:pic>
              </a:graphicData>
            </a:graphic>
          </wp:inline>
        </w:drawing>
      </w:r>
    </w:p>
    <w:p w:rsidR="00753A92" w:rsidRDefault="00DB4769" w:rsidP="00DB4769">
      <w:pPr>
        <w:pStyle w:val="Didascalia"/>
      </w:pPr>
      <w:bookmarkStart w:id="163" w:name="_Ref350352029"/>
      <w:bookmarkStart w:id="164" w:name="_Toc374788220"/>
      <w:r>
        <w:t xml:space="preserve">Figura </w:t>
      </w:r>
      <w:r w:rsidR="00A17F30">
        <w:fldChar w:fldCharType="begin"/>
      </w:r>
      <w:r w:rsidR="00A17F30">
        <w:instrText xml:space="preserve"> SEQ Figura \* ARABIC </w:instrText>
      </w:r>
      <w:r w:rsidR="00A17F30">
        <w:fldChar w:fldCharType="separate"/>
      </w:r>
      <w:r w:rsidR="006C1543">
        <w:rPr>
          <w:noProof/>
        </w:rPr>
        <w:t>60</w:t>
      </w:r>
      <w:r w:rsidR="00A17F30">
        <w:rPr>
          <w:noProof/>
        </w:rPr>
        <w:fldChar w:fldCharType="end"/>
      </w:r>
      <w:bookmarkEnd w:id="163"/>
      <w:r>
        <w:t>: Finestra di input delle tipologie delle perdite localizzate</w:t>
      </w:r>
      <w:bookmarkEnd w:id="164"/>
    </w:p>
    <w:p w:rsidR="0080145E" w:rsidRDefault="0080145E" w:rsidP="00753A92">
      <w:r>
        <w:t xml:space="preserve">Le resistenze aggiuntive (sia sotto forma di fattore C cumulativo che </w:t>
      </w:r>
      <w:r w:rsidRPr="0080145E">
        <w:rPr>
          <w:rFonts w:ascii="Symbol" w:hAnsi="Symbol"/>
        </w:rPr>
        <w:t></w:t>
      </w:r>
      <w:r>
        <w:t xml:space="preserve">p totale) consentono di tenere conto delle tipologie eventualmente non presenti fra quelle indicate. </w:t>
      </w:r>
    </w:p>
    <w:p w:rsidR="0080145E" w:rsidRDefault="00A63D13" w:rsidP="00753A92">
      <w:r>
        <w:t xml:space="preserve">Come già detto i valori di default possono essere cambiati per il progetto corrente agendo direttamente sui valori indicati nella seconda riga (in giallo). </w:t>
      </w:r>
    </w:p>
    <w:p w:rsidR="00753A92" w:rsidRDefault="00A63D13" w:rsidP="00753A92">
      <w:r>
        <w:t>Sia i valori dei fattori di Darcy che il numero e tipologie delle resistenze localizzate vengono salvate con il progetto e quindi se lo si richiama vengono ripristinati tutti i valori correnti al momento del salvataggio.</w:t>
      </w:r>
    </w:p>
    <w:p w:rsidR="00A63D13" w:rsidRDefault="00027D09" w:rsidP="00753A92">
      <w:r>
        <w:t>Per cambiare i valori di default occorre intervenire nel codice VBA. Per far questo:</w:t>
      </w:r>
    </w:p>
    <w:p w:rsidR="00027D09" w:rsidRPr="00027D09" w:rsidRDefault="00027D09" w:rsidP="00027D09">
      <w:pPr>
        <w:pStyle w:val="Elencoindentatopuntato"/>
      </w:pPr>
      <w:r>
        <w:t>Digitare ALT F11</w:t>
      </w:r>
      <w:r>
        <w:tab/>
      </w:r>
      <w:r>
        <w:rPr>
          <w:i w:val="0"/>
        </w:rPr>
        <w:t xml:space="preserve">per aprire l’editor di Visual Basic for Application (vedi </w:t>
      </w:r>
      <w:r>
        <w:rPr>
          <w:i w:val="0"/>
        </w:rPr>
        <w:fldChar w:fldCharType="begin"/>
      </w:r>
      <w:r>
        <w:rPr>
          <w:i w:val="0"/>
        </w:rPr>
        <w:instrText xml:space="preserve"> REF _Ref350353136 \h </w:instrText>
      </w:r>
      <w:r>
        <w:rPr>
          <w:i w:val="0"/>
        </w:rPr>
      </w:r>
      <w:r>
        <w:rPr>
          <w:i w:val="0"/>
        </w:rPr>
        <w:fldChar w:fldCharType="separate"/>
      </w:r>
      <w:r w:rsidR="006C1543">
        <w:t xml:space="preserve">Figura </w:t>
      </w:r>
      <w:r w:rsidR="006C1543">
        <w:rPr>
          <w:noProof/>
        </w:rPr>
        <w:t>64</w:t>
      </w:r>
      <w:r>
        <w:rPr>
          <w:i w:val="0"/>
        </w:rPr>
        <w:fldChar w:fldCharType="end"/>
      </w:r>
      <w:r>
        <w:rPr>
          <w:i w:val="0"/>
        </w:rPr>
        <w:t>);</w:t>
      </w:r>
    </w:p>
    <w:p w:rsidR="0080145E" w:rsidRPr="0080145E" w:rsidRDefault="00027D09" w:rsidP="00027D09">
      <w:pPr>
        <w:pStyle w:val="Elencoindentatopuntato"/>
      </w:pPr>
      <w:r>
        <w:t xml:space="preserve">Selezionare </w:t>
      </w:r>
      <w:r>
        <w:rPr>
          <w:b/>
        </w:rPr>
        <w:t>Moduli</w:t>
      </w:r>
      <w:r w:rsidR="0080145E">
        <w:rPr>
          <w:i w:val="0"/>
        </w:rPr>
        <w:t>;</w:t>
      </w:r>
    </w:p>
    <w:p w:rsidR="00027D09" w:rsidRDefault="00027D09" w:rsidP="0080145E">
      <w:pPr>
        <w:pStyle w:val="Didascalia"/>
      </w:pPr>
      <w:r>
        <w:rPr>
          <w:noProof/>
        </w:rPr>
        <w:lastRenderedPageBreak/>
        <w:drawing>
          <wp:inline distT="0" distB="0" distL="0" distR="0" wp14:anchorId="01C045A3" wp14:editId="483C3F8D">
            <wp:extent cx="1543439" cy="543464"/>
            <wp:effectExtent l="0" t="0" r="0" b="0"/>
            <wp:docPr id="52" name="Immagin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1553827" cy="547122"/>
                    </a:xfrm>
                    <a:prstGeom prst="rect">
                      <a:avLst/>
                    </a:prstGeom>
                  </pic:spPr>
                </pic:pic>
              </a:graphicData>
            </a:graphic>
          </wp:inline>
        </w:drawing>
      </w:r>
    </w:p>
    <w:p w:rsidR="00A37D99" w:rsidRPr="00A37D99" w:rsidRDefault="00A37D99" w:rsidP="00A37D99">
      <w:pPr>
        <w:pStyle w:val="Didascalia"/>
      </w:pPr>
      <w:bookmarkStart w:id="165" w:name="_Toc374788221"/>
      <w:r>
        <w:t xml:space="preserve">Figura </w:t>
      </w:r>
      <w:r w:rsidR="00A17F30">
        <w:fldChar w:fldCharType="begin"/>
      </w:r>
      <w:r w:rsidR="00A17F30">
        <w:instrText xml:space="preserve"> SEQ Figura \* ARABIC </w:instrText>
      </w:r>
      <w:r w:rsidR="00A17F30">
        <w:fldChar w:fldCharType="separate"/>
      </w:r>
      <w:r w:rsidR="006C1543">
        <w:rPr>
          <w:noProof/>
        </w:rPr>
        <w:t>61</w:t>
      </w:r>
      <w:r w:rsidR="00A17F30">
        <w:rPr>
          <w:noProof/>
        </w:rPr>
        <w:fldChar w:fldCharType="end"/>
      </w:r>
      <w:r>
        <w:t>: Selezione del modulo 1</w:t>
      </w:r>
      <w:bookmarkEnd w:id="165"/>
    </w:p>
    <w:p w:rsidR="0080145E" w:rsidRPr="0080145E" w:rsidRDefault="00027D09" w:rsidP="00027D09">
      <w:pPr>
        <w:pStyle w:val="Elencoindentatopuntato"/>
      </w:pPr>
      <w:r>
        <w:t xml:space="preserve">Ricercare, all’interno del programma, la routine </w:t>
      </w:r>
      <w:r>
        <w:rPr>
          <w:b/>
        </w:rPr>
        <w:t>stampa_testate</w:t>
      </w:r>
      <w:r w:rsidR="0080145E">
        <w:rPr>
          <w:b/>
        </w:rPr>
        <w:t>;</w:t>
      </w:r>
    </w:p>
    <w:p w:rsidR="00027D09" w:rsidRDefault="00027D09" w:rsidP="0080145E">
      <w:pPr>
        <w:pStyle w:val="Didascalia"/>
      </w:pPr>
      <w:r>
        <w:rPr>
          <w:noProof/>
        </w:rPr>
        <w:drawing>
          <wp:inline distT="0" distB="0" distL="0" distR="0" wp14:anchorId="4A5EED0D" wp14:editId="36B8DA9F">
            <wp:extent cx="3004448" cy="948906"/>
            <wp:effectExtent l="0" t="0" r="0" b="0"/>
            <wp:docPr id="53" name="Immagin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9"/>
                    <a:srcRect l="-32" t="27066" r="4244" b="-1042"/>
                    <a:stretch/>
                  </pic:blipFill>
                  <pic:spPr bwMode="auto">
                    <a:xfrm>
                      <a:off x="0" y="0"/>
                      <a:ext cx="3074605" cy="971064"/>
                    </a:xfrm>
                    <a:prstGeom prst="rect">
                      <a:avLst/>
                    </a:prstGeom>
                    <a:ln>
                      <a:noFill/>
                    </a:ln>
                    <a:extLst>
                      <a:ext uri="{53640926-AAD7-44D8-BBD7-CCE9431645EC}">
                        <a14:shadowObscured xmlns:a14="http://schemas.microsoft.com/office/drawing/2010/main"/>
                      </a:ext>
                    </a:extLst>
                  </pic:spPr>
                </pic:pic>
              </a:graphicData>
            </a:graphic>
          </wp:inline>
        </w:drawing>
      </w:r>
    </w:p>
    <w:p w:rsidR="00A37D99" w:rsidRPr="00A37D99" w:rsidRDefault="00A37D99" w:rsidP="00A37D99">
      <w:pPr>
        <w:pStyle w:val="Didascalia"/>
      </w:pPr>
      <w:bookmarkStart w:id="166" w:name="_Toc374788222"/>
      <w:r>
        <w:t xml:space="preserve">Figura </w:t>
      </w:r>
      <w:r w:rsidR="00A17F30">
        <w:fldChar w:fldCharType="begin"/>
      </w:r>
      <w:r w:rsidR="00A17F30">
        <w:instrText xml:space="preserve"> SEQ Figura \* ARABIC </w:instrText>
      </w:r>
      <w:r w:rsidR="00A17F30">
        <w:fldChar w:fldCharType="separate"/>
      </w:r>
      <w:r w:rsidR="006C1543">
        <w:rPr>
          <w:noProof/>
        </w:rPr>
        <w:t>62</w:t>
      </w:r>
      <w:r w:rsidR="00A17F30">
        <w:rPr>
          <w:noProof/>
        </w:rPr>
        <w:fldChar w:fldCharType="end"/>
      </w:r>
      <w:r>
        <w:t>: Inizio del modulo 1</w:t>
      </w:r>
      <w:bookmarkEnd w:id="166"/>
    </w:p>
    <w:p w:rsidR="0080145E" w:rsidRDefault="0080145E" w:rsidP="0080145E">
      <w:pPr>
        <w:pStyle w:val="Elencoindentatopuntato"/>
      </w:pPr>
      <w:r>
        <w:t xml:space="preserve">Ricercare il codice che assegna i valori di default ai fattori di Darcy, (vedi </w:t>
      </w:r>
      <w:r>
        <w:fldChar w:fldCharType="begin"/>
      </w:r>
      <w:r>
        <w:instrText xml:space="preserve"> REF _Ref350353377 \h </w:instrText>
      </w:r>
      <w:r>
        <w:fldChar w:fldCharType="separate"/>
      </w:r>
      <w:r w:rsidR="006C1543">
        <w:t xml:space="preserve">Figura </w:t>
      </w:r>
      <w:r w:rsidR="006C1543">
        <w:rPr>
          <w:noProof/>
        </w:rPr>
        <w:t>65</w:t>
      </w:r>
      <w:r>
        <w:fldChar w:fldCharType="end"/>
      </w:r>
      <w:r>
        <w:t>);</w:t>
      </w:r>
    </w:p>
    <w:p w:rsidR="0080145E" w:rsidRDefault="0080145E" w:rsidP="0080145E">
      <w:pPr>
        <w:pStyle w:val="Elencoindentatopuntato"/>
      </w:pPr>
      <w:r>
        <w:t>Cambiare i valori desiderati rispettando i formati. I commenti indicano le tipologie delle resistenze. Attenzione a non digitare caratteri spurei e a non premere INVIO perché si rischia di bloccare l’esecuzione normale del programma,</w:t>
      </w:r>
    </w:p>
    <w:p w:rsidR="0080145E" w:rsidRDefault="0080145E" w:rsidP="0080145E">
      <w:pPr>
        <w:pStyle w:val="Elencoindentatopuntato"/>
      </w:pPr>
      <w:r>
        <w:t xml:space="preserve">Alla fine salvare il codice </w:t>
      </w:r>
      <w:r w:rsidR="003D7FA7">
        <w:t>VBA e</w:t>
      </w:r>
      <w:r>
        <w:t xml:space="preserve"> tornare al programma ALT-Q.</w:t>
      </w:r>
    </w:p>
    <w:p w:rsidR="0080145E" w:rsidRDefault="0080145E" w:rsidP="0080145E">
      <w:pPr>
        <w:pStyle w:val="Didascalia"/>
      </w:pPr>
      <w:r>
        <w:rPr>
          <w:noProof/>
        </w:rPr>
        <w:drawing>
          <wp:inline distT="0" distB="0" distL="0" distR="0" wp14:anchorId="6CA7E9DD" wp14:editId="00C3B6E7">
            <wp:extent cx="2090264" cy="1438846"/>
            <wp:effectExtent l="0" t="0" r="0" b="0"/>
            <wp:docPr id="54" name="Immagin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2108163" cy="1451167"/>
                    </a:xfrm>
                    <a:prstGeom prst="rect">
                      <a:avLst/>
                    </a:prstGeom>
                  </pic:spPr>
                </pic:pic>
              </a:graphicData>
            </a:graphic>
          </wp:inline>
        </w:drawing>
      </w:r>
    </w:p>
    <w:p w:rsidR="00A37D99" w:rsidRPr="00A37D99" w:rsidRDefault="00A37D99" w:rsidP="00A37D99">
      <w:pPr>
        <w:pStyle w:val="Didascalia"/>
      </w:pPr>
      <w:bookmarkStart w:id="167" w:name="_Toc374788223"/>
      <w:r>
        <w:t xml:space="preserve">Figura </w:t>
      </w:r>
      <w:r w:rsidR="00A17F30">
        <w:fldChar w:fldCharType="begin"/>
      </w:r>
      <w:r w:rsidR="00A17F30">
        <w:instrText xml:space="preserve"> SEQ Figura \* ARABIC </w:instrText>
      </w:r>
      <w:r w:rsidR="00A17F30">
        <w:fldChar w:fldCharType="separate"/>
      </w:r>
      <w:r w:rsidR="006C1543">
        <w:rPr>
          <w:noProof/>
        </w:rPr>
        <w:t>63</w:t>
      </w:r>
      <w:r w:rsidR="00A17F30">
        <w:rPr>
          <w:noProof/>
        </w:rPr>
        <w:fldChar w:fldCharType="end"/>
      </w:r>
      <w:r>
        <w:t xml:space="preserve">: </w:t>
      </w:r>
      <w:r w:rsidR="00C64525">
        <w:t>M</w:t>
      </w:r>
      <w:r>
        <w:t>enu di salvataggio dei file VBA</w:t>
      </w:r>
      <w:bookmarkEnd w:id="167"/>
    </w:p>
    <w:p w:rsidR="00A37D99" w:rsidRDefault="00A17F30" w:rsidP="00A37D99">
      <w:pPr>
        <w:pStyle w:val="Didascalia"/>
      </w:pPr>
      <w:r>
        <w:rPr>
          <w:noProof/>
        </w:rPr>
        <w:pict>
          <v:shape id="_x0000_s1700" type="#_x0000_t32" style="position:absolute;left:0;text-align:left;margin-left:230.6pt;margin-top:180.2pt;width:77.45pt;height:54.35pt;flip:x;z-index:251816960" o:connectortype="straight" strokecolor="red" strokeweight="2.25pt">
            <v:stroke endarrow="block"/>
          </v:shape>
        </w:pict>
      </w:r>
      <w:r>
        <w:rPr>
          <w:noProof/>
        </w:rPr>
        <w:pict>
          <v:rect id="_x0000_s1389" style="position:absolute;left:0;text-align:left;margin-left:157.25pt;margin-top:97pt;width:158.3pt;height:152.85pt;z-index:251734016" filled="f" strokecolor="red" strokeweight="2.25pt"/>
        </w:pict>
      </w:r>
      <w:r w:rsidR="00A37D99">
        <w:rPr>
          <w:noProof/>
        </w:rPr>
        <w:drawing>
          <wp:inline distT="0" distB="0" distL="0" distR="0" wp14:anchorId="6F4C79E2" wp14:editId="63ECB542">
            <wp:extent cx="2334037" cy="3191774"/>
            <wp:effectExtent l="0" t="0" r="0" b="0"/>
            <wp:docPr id="51" name="Immagin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2344887" cy="3206611"/>
                    </a:xfrm>
                    <a:prstGeom prst="rect">
                      <a:avLst/>
                    </a:prstGeom>
                  </pic:spPr>
                </pic:pic>
              </a:graphicData>
            </a:graphic>
          </wp:inline>
        </w:drawing>
      </w:r>
    </w:p>
    <w:p w:rsidR="00A37D99" w:rsidRPr="00A37D99" w:rsidRDefault="00A37D99" w:rsidP="00A37D99">
      <w:pPr>
        <w:pStyle w:val="Didascalia"/>
      </w:pPr>
      <w:bookmarkStart w:id="168" w:name="_Ref350353136"/>
      <w:bookmarkStart w:id="169" w:name="_Toc374788224"/>
      <w:r>
        <w:t xml:space="preserve">Figura </w:t>
      </w:r>
      <w:r w:rsidR="00A17F30">
        <w:fldChar w:fldCharType="begin"/>
      </w:r>
      <w:r w:rsidR="00A17F30">
        <w:instrText xml:space="preserve"> SEQ Figura \* ARABIC </w:instrText>
      </w:r>
      <w:r w:rsidR="00A17F30">
        <w:fldChar w:fldCharType="separate"/>
      </w:r>
      <w:r w:rsidR="006C1543">
        <w:rPr>
          <w:noProof/>
        </w:rPr>
        <w:t>64</w:t>
      </w:r>
      <w:r w:rsidR="00A17F30">
        <w:rPr>
          <w:noProof/>
        </w:rPr>
        <w:fldChar w:fldCharType="end"/>
      </w:r>
      <w:bookmarkEnd w:id="168"/>
      <w:r>
        <w:t>: Finestra di VBA</w:t>
      </w:r>
      <w:bookmarkEnd w:id="169"/>
    </w:p>
    <w:p w:rsidR="00753A92" w:rsidRDefault="00904619" w:rsidP="00904619">
      <w:pPr>
        <w:pStyle w:val="Didascalia"/>
      </w:pPr>
      <w:r>
        <w:rPr>
          <w:noProof/>
        </w:rPr>
        <w:lastRenderedPageBreak/>
        <w:drawing>
          <wp:inline distT="0" distB="0" distL="0" distR="0" wp14:anchorId="0AF28869" wp14:editId="1567D90C">
            <wp:extent cx="5267960" cy="7772400"/>
            <wp:effectExtent l="0" t="0" r="0" b="0"/>
            <wp:docPr id="49" name="Immagin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erdite_localizzate.jpg"/>
                    <pic:cNvPicPr/>
                  </pic:nvPicPr>
                  <pic:blipFill>
                    <a:blip r:embed="rId142" cstate="print">
                      <a:extLst>
                        <a:ext uri="{28A0092B-C50C-407E-A947-70E740481C1C}">
                          <a14:useLocalDpi xmlns:a14="http://schemas.microsoft.com/office/drawing/2010/main" val="0"/>
                        </a:ext>
                      </a:extLst>
                    </a:blip>
                    <a:stretch>
                      <a:fillRect/>
                    </a:stretch>
                  </pic:blipFill>
                  <pic:spPr>
                    <a:xfrm>
                      <a:off x="0" y="0"/>
                      <a:ext cx="5283239" cy="7794943"/>
                    </a:xfrm>
                    <a:prstGeom prst="rect">
                      <a:avLst/>
                    </a:prstGeom>
                  </pic:spPr>
                </pic:pic>
              </a:graphicData>
            </a:graphic>
          </wp:inline>
        </w:drawing>
      </w:r>
    </w:p>
    <w:p w:rsidR="00904619" w:rsidRDefault="00904619" w:rsidP="00904619">
      <w:pPr>
        <w:pStyle w:val="Didascalia"/>
      </w:pPr>
      <w:bookmarkStart w:id="170" w:name="_Ref350352456"/>
      <w:bookmarkStart w:id="171" w:name="_Toc374788303"/>
      <w:r>
        <w:t xml:space="preserve">Tabella </w:t>
      </w:r>
      <w:r w:rsidR="00A17F30">
        <w:fldChar w:fldCharType="begin"/>
      </w:r>
      <w:r w:rsidR="00A17F30">
        <w:instrText xml:space="preserve"> SEQ Tabella \* ARABIC </w:instrText>
      </w:r>
      <w:r w:rsidR="00A17F30">
        <w:fldChar w:fldCharType="separate"/>
      </w:r>
      <w:r w:rsidR="006C1543">
        <w:rPr>
          <w:noProof/>
        </w:rPr>
        <w:t>2</w:t>
      </w:r>
      <w:r w:rsidR="00A17F30">
        <w:rPr>
          <w:noProof/>
        </w:rPr>
        <w:fldChar w:fldCharType="end"/>
      </w:r>
      <w:bookmarkEnd w:id="170"/>
      <w:r>
        <w:t>: Tipologia delle perdite localizzate</w:t>
      </w:r>
      <w:bookmarkEnd w:id="171"/>
    </w:p>
    <w:p w:rsidR="00027D09" w:rsidRDefault="00A17F30" w:rsidP="00027D09">
      <w:pPr>
        <w:pStyle w:val="Didascalia"/>
      </w:pPr>
      <w:r>
        <w:rPr>
          <w:noProof/>
        </w:rPr>
        <w:lastRenderedPageBreak/>
        <w:pict>
          <v:rect id="_x0000_s1344" style="position:absolute;left:0;text-align:left;margin-left:35.05pt;margin-top:175.3pt;width:443.5pt;height:106pt;z-index:251719680" filled="f" strokecolor="red" strokeweight="2.25pt"/>
        </w:pict>
      </w:r>
      <w:r w:rsidR="00027D09">
        <w:rPr>
          <w:noProof/>
        </w:rPr>
        <w:drawing>
          <wp:inline distT="0" distB="0" distL="0" distR="0" wp14:anchorId="4BFE5DFA" wp14:editId="786817A2">
            <wp:extent cx="5155858" cy="3502324"/>
            <wp:effectExtent l="0" t="0" r="0" b="0"/>
            <wp:docPr id="50" name="Immagin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5169462" cy="3511565"/>
                    </a:xfrm>
                    <a:prstGeom prst="rect">
                      <a:avLst/>
                    </a:prstGeom>
                  </pic:spPr>
                </pic:pic>
              </a:graphicData>
            </a:graphic>
          </wp:inline>
        </w:drawing>
      </w:r>
    </w:p>
    <w:p w:rsidR="00027D09" w:rsidRDefault="00027D09" w:rsidP="00027D09">
      <w:pPr>
        <w:pStyle w:val="Didascalia"/>
      </w:pPr>
      <w:bookmarkStart w:id="172" w:name="_Ref350353377"/>
      <w:bookmarkStart w:id="173" w:name="_Toc374788225"/>
      <w:r>
        <w:t xml:space="preserve">Figura </w:t>
      </w:r>
      <w:r w:rsidR="00A17F30">
        <w:fldChar w:fldCharType="begin"/>
      </w:r>
      <w:r w:rsidR="00A17F30">
        <w:instrText xml:space="preserve"> SEQ Figura \* ARABIC </w:instrText>
      </w:r>
      <w:r w:rsidR="00A17F30">
        <w:fldChar w:fldCharType="separate"/>
      </w:r>
      <w:r w:rsidR="006C1543">
        <w:rPr>
          <w:noProof/>
        </w:rPr>
        <w:t>65</w:t>
      </w:r>
      <w:r w:rsidR="00A17F30">
        <w:rPr>
          <w:noProof/>
        </w:rPr>
        <w:fldChar w:fldCharType="end"/>
      </w:r>
      <w:bookmarkEnd w:id="172"/>
      <w:r>
        <w:t>: Codice VBA che assegna i valori di default dei fattori di Darcy</w:t>
      </w:r>
      <w:bookmarkEnd w:id="173"/>
    </w:p>
    <w:p w:rsidR="00394C5B" w:rsidRDefault="00394C5B" w:rsidP="00394C5B">
      <w:r>
        <w:t xml:space="preserve">L’utente digiti nella tabella di </w:t>
      </w:r>
      <w:r>
        <w:fldChar w:fldCharType="begin"/>
      </w:r>
      <w:r>
        <w:instrText xml:space="preserve"> REF _Ref350352029 \h </w:instrText>
      </w:r>
      <w:r>
        <w:fldChar w:fldCharType="separate"/>
      </w:r>
      <w:r w:rsidR="006C1543">
        <w:t xml:space="preserve">Figura </w:t>
      </w:r>
      <w:r w:rsidR="006C1543">
        <w:rPr>
          <w:noProof/>
        </w:rPr>
        <w:t>60</w:t>
      </w:r>
      <w:r>
        <w:fldChar w:fldCharType="end"/>
      </w:r>
      <w:r>
        <w:t xml:space="preserve"> il numero delle resistenze per ciascuna tipologia, se presente. Si ricordi che per le tubazioni doppie (andata e ritorno) le resistenze in genere raddoppiano.</w:t>
      </w:r>
    </w:p>
    <w:p w:rsidR="00394C5B" w:rsidRDefault="00394C5B" w:rsidP="00394C5B">
      <w:r>
        <w:t xml:space="preserve">E’ bene considerare una sola saracinesca di regolazione </w:t>
      </w:r>
      <w:r w:rsidR="00A35724">
        <w:t xml:space="preserve">nel ramo principale contenete la pompa di circolazione. Questa saracinesca comporta una elevata caduta di pressione localizzata per avere sufficiente </w:t>
      </w:r>
      <w:r w:rsidR="00A35724">
        <w:rPr>
          <w:b/>
          <w:i/>
        </w:rPr>
        <w:t>autorità</w:t>
      </w:r>
      <w:r w:rsidR="00A35724">
        <w:rPr>
          <w:rStyle w:val="Rimandonotaapidipagina"/>
          <w:b/>
          <w:i/>
        </w:rPr>
        <w:footnoteReference w:id="5"/>
      </w:r>
      <w:r w:rsidR="00A35724">
        <w:rPr>
          <w:b/>
        </w:rPr>
        <w:t xml:space="preserve"> </w:t>
      </w:r>
      <w:r w:rsidR="00A35724" w:rsidRPr="00A35724">
        <w:t xml:space="preserve">e </w:t>
      </w:r>
      <w:r w:rsidR="00A35724">
        <w:t>pertanto la si inserisce solo nel ramo principale.</w:t>
      </w:r>
    </w:p>
    <w:p w:rsidR="0053521F" w:rsidRDefault="0053521F" w:rsidP="00394C5B">
      <w:r>
        <w:t xml:space="preserve">In </w:t>
      </w:r>
      <w:r>
        <w:fldChar w:fldCharType="begin"/>
      </w:r>
      <w:r>
        <w:instrText xml:space="preserve"> REF _Ref350352029 \h </w:instrText>
      </w:r>
      <w:r>
        <w:fldChar w:fldCharType="separate"/>
      </w:r>
      <w:r w:rsidR="006C1543">
        <w:t xml:space="preserve">Figura </w:t>
      </w:r>
      <w:r w:rsidR="006C1543">
        <w:rPr>
          <w:noProof/>
        </w:rPr>
        <w:t>60</w:t>
      </w:r>
      <w:r>
        <w:fldChar w:fldCharType="end"/>
      </w:r>
      <w:r>
        <w:t xml:space="preserve"> si ha un esempio di input completo delle resistenze localizzate dei singoli rami.</w:t>
      </w:r>
    </w:p>
    <w:p w:rsidR="004A1DBB" w:rsidRDefault="004A1DBB" w:rsidP="0053521F">
      <w:pPr>
        <w:pStyle w:val="Titolo2"/>
      </w:pPr>
      <w:bookmarkStart w:id="174" w:name="_Toc374788132"/>
      <w:r>
        <w:t>Menu RIEPOLOGA</w:t>
      </w:r>
      <w:bookmarkEnd w:id="174"/>
    </w:p>
    <w:p w:rsidR="0053521F" w:rsidRDefault="00351EB8" w:rsidP="0053521F">
      <w:r>
        <w:t xml:space="preserve">Come già detto, oltre all’input diretto dei dati, come sopra illustrato, si può avere l’input assistito. In questo caso occorre attivarlo richiamando la voce </w:t>
      </w:r>
      <w:r>
        <w:rPr>
          <w:b/>
        </w:rPr>
        <w:t>Riepiloga</w:t>
      </w:r>
      <w:r>
        <w:t xml:space="preserve"> del menu principale.</w:t>
      </w:r>
    </w:p>
    <w:p w:rsidR="00351EB8" w:rsidRDefault="00A17F30" w:rsidP="00351EB8">
      <w:pPr>
        <w:pStyle w:val="Didascalia"/>
      </w:pPr>
      <w:r>
        <w:rPr>
          <w:noProof/>
        </w:rPr>
        <w:pict>
          <v:rect id="_x0000_s1346" style="position:absolute;left:0;text-align:left;margin-left:151.05pt;margin-top:24.45pt;width:44.15pt;height:27.2pt;z-index:251721728" filled="f" strokecolor="red" strokeweight="2.25pt"/>
        </w:pict>
      </w:r>
      <w:r w:rsidR="00351EB8">
        <w:rPr>
          <w:noProof/>
        </w:rPr>
        <w:drawing>
          <wp:inline distT="0" distB="0" distL="0" distR="0" wp14:anchorId="4C5F9D8F" wp14:editId="0B2C4C99">
            <wp:extent cx="3828571" cy="790476"/>
            <wp:effectExtent l="0" t="0" r="635" b="0"/>
            <wp:docPr id="55" name="Immagin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3828571" cy="790476"/>
                    </a:xfrm>
                    <a:prstGeom prst="rect">
                      <a:avLst/>
                    </a:prstGeom>
                  </pic:spPr>
                </pic:pic>
              </a:graphicData>
            </a:graphic>
          </wp:inline>
        </w:drawing>
      </w:r>
    </w:p>
    <w:p w:rsidR="00351EB8" w:rsidRDefault="00351EB8" w:rsidP="00351EB8">
      <w:pPr>
        <w:pStyle w:val="Didascalia"/>
      </w:pPr>
      <w:bookmarkStart w:id="175" w:name="_Toc374788226"/>
      <w:r>
        <w:t xml:space="preserve">Figura </w:t>
      </w:r>
      <w:r w:rsidR="00A17F30">
        <w:fldChar w:fldCharType="begin"/>
      </w:r>
      <w:r w:rsidR="00A17F30">
        <w:instrText xml:space="preserve"> SEQ Figura \* ARABIC </w:instrText>
      </w:r>
      <w:r w:rsidR="00A17F30">
        <w:fldChar w:fldCharType="separate"/>
      </w:r>
      <w:r w:rsidR="006C1543">
        <w:rPr>
          <w:noProof/>
        </w:rPr>
        <w:t>66</w:t>
      </w:r>
      <w:r w:rsidR="00A17F30">
        <w:rPr>
          <w:noProof/>
        </w:rPr>
        <w:fldChar w:fldCharType="end"/>
      </w:r>
      <w:r>
        <w:t>: Attivazione della finestra Riepiloga dal menu principale</w:t>
      </w:r>
      <w:bookmarkEnd w:id="175"/>
    </w:p>
    <w:p w:rsidR="00351EB8" w:rsidRDefault="00351EB8" w:rsidP="00351EB8">
      <w:pPr>
        <w:spacing w:after="120"/>
      </w:pPr>
      <w:r>
        <w:t xml:space="preserve">Si ottiene la finestra di riepilogo di </w:t>
      </w:r>
      <w:r>
        <w:fldChar w:fldCharType="begin"/>
      </w:r>
      <w:r>
        <w:instrText xml:space="preserve"> REF _Ref350355108 \h </w:instrText>
      </w:r>
      <w:r>
        <w:fldChar w:fldCharType="separate"/>
      </w:r>
      <w:r w:rsidR="006C1543">
        <w:t xml:space="preserve">Figura </w:t>
      </w:r>
      <w:r w:rsidR="006C1543">
        <w:rPr>
          <w:noProof/>
        </w:rPr>
        <w:t>67</w:t>
      </w:r>
      <w:r>
        <w:fldChar w:fldCharType="end"/>
      </w:r>
      <w:r>
        <w:t>. Questa contiene tutti dati che è possibile digitare per un ramo.</w:t>
      </w:r>
    </w:p>
    <w:p w:rsidR="00351EB8" w:rsidRDefault="00A17F30" w:rsidP="00351EB8">
      <w:pPr>
        <w:pStyle w:val="Didascalia"/>
      </w:pPr>
      <w:r>
        <w:rPr>
          <w:noProof/>
        </w:rPr>
        <w:lastRenderedPageBreak/>
        <w:pict>
          <v:shape id="_x0000_s1348" type="#_x0000_t32" style="position:absolute;left:0;text-align:left;margin-left:119.2pt;margin-top:211.15pt;width:93.75pt;height:125pt;flip:x y;z-index:251723776" o:connectortype="straight" strokecolor="red" strokeweight="2.25pt">
            <v:stroke endarrow="block"/>
          </v:shape>
        </w:pict>
      </w:r>
      <w:r>
        <w:rPr>
          <w:noProof/>
        </w:rPr>
        <w:pict>
          <v:rect id="_x0000_s1347" style="position:absolute;left:0;text-align:left;margin-left:73.1pt;margin-top:175.95pt;width:67.9pt;height:22.45pt;z-index:251722752" filled="f" strokecolor="red" strokeweight="1.5pt"/>
        </w:pict>
      </w:r>
      <w:r w:rsidR="00DF7609" w:rsidRPr="00DF7609">
        <w:rPr>
          <w:noProof/>
        </w:rPr>
        <w:t xml:space="preserve"> </w:t>
      </w:r>
      <w:r w:rsidR="0043445C">
        <w:rPr>
          <w:noProof/>
        </w:rPr>
        <w:drawing>
          <wp:inline distT="0" distB="0" distL="0" distR="0" wp14:anchorId="3D832E4C" wp14:editId="6C93F399">
            <wp:extent cx="5809579" cy="3311665"/>
            <wp:effectExtent l="0" t="0" r="0" b="0"/>
            <wp:docPr id="63" name="Immagin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5817572" cy="3316221"/>
                    </a:xfrm>
                    <a:prstGeom prst="rect">
                      <a:avLst/>
                    </a:prstGeom>
                  </pic:spPr>
                </pic:pic>
              </a:graphicData>
            </a:graphic>
          </wp:inline>
        </w:drawing>
      </w:r>
    </w:p>
    <w:p w:rsidR="00351EB8" w:rsidRDefault="00351EB8" w:rsidP="00351EB8">
      <w:pPr>
        <w:pStyle w:val="Didascalia"/>
      </w:pPr>
      <w:bookmarkStart w:id="176" w:name="_Ref350355108"/>
      <w:bookmarkStart w:id="177" w:name="_Toc374788227"/>
      <w:r>
        <w:t xml:space="preserve">Figura </w:t>
      </w:r>
      <w:r w:rsidR="00A17F30">
        <w:fldChar w:fldCharType="begin"/>
      </w:r>
      <w:r w:rsidR="00A17F30">
        <w:instrText xml:space="preserve"> SEQ Figura \* ARABIC </w:instrText>
      </w:r>
      <w:r w:rsidR="00A17F30">
        <w:fldChar w:fldCharType="separate"/>
      </w:r>
      <w:r w:rsidR="006C1543">
        <w:rPr>
          <w:noProof/>
        </w:rPr>
        <w:t>67</w:t>
      </w:r>
      <w:r w:rsidR="00A17F30">
        <w:rPr>
          <w:noProof/>
        </w:rPr>
        <w:fldChar w:fldCharType="end"/>
      </w:r>
      <w:bookmarkEnd w:id="176"/>
      <w:r>
        <w:t>: Finestra di riepilogo</w:t>
      </w:r>
      <w:bookmarkEnd w:id="177"/>
    </w:p>
    <w:p w:rsidR="00351EB8" w:rsidRDefault="00351EB8" w:rsidP="00351EB8">
      <w:r>
        <w:t>A causa della poca interattività di Excel con alcuni tasti, per muoversi lungo la tabella di input dati occorre selezionare la riga corrispondente al ramo da editare (vedi figura). Nella finestra si hanno alcuni suggerimenti che facilitano l’utilizzo delle operazioni.</w:t>
      </w:r>
    </w:p>
    <w:p w:rsidR="00351EB8" w:rsidRDefault="00351EB8" w:rsidP="00351EB8">
      <w:r>
        <w:t xml:space="preserve">Ad esempio, premendo </w:t>
      </w:r>
      <w:r>
        <w:rPr>
          <w:b/>
        </w:rPr>
        <w:t>Conferma Riga Selezionata</w:t>
      </w:r>
      <w:r>
        <w:t xml:space="preserve"> si seleziona automaticamente la riga nella quale è posizionato il cursore.</w:t>
      </w:r>
      <w:r w:rsidR="00DF7609">
        <w:t xml:space="preserve"> Pertanto se prima di richiamare la finestra si posiziona il cursore nella riga desiderata basta premere il tasto di conferma per essere subito operativi.</w:t>
      </w:r>
    </w:p>
    <w:p w:rsidR="00DF7609" w:rsidRDefault="00A17F30" w:rsidP="00DF7609">
      <w:pPr>
        <w:pStyle w:val="Didascalia"/>
      </w:pPr>
      <w:r>
        <w:rPr>
          <w:noProof/>
        </w:rPr>
        <w:pict>
          <v:rect id="_x0000_s1350" style="position:absolute;left:0;text-align:left;margin-left:79.1pt;margin-top:236.85pt;width:55.75pt;height:19pt;z-index:251725824" filled="f" strokecolor="red" strokeweight="1.5pt"/>
        </w:pict>
      </w:r>
      <w:r>
        <w:rPr>
          <w:noProof/>
        </w:rPr>
        <w:pict>
          <v:rect id="_x0000_s1355" style="position:absolute;left:0;text-align:left;margin-left:22.2pt;margin-top:194.6pt;width:260.75pt;height:32.65pt;z-index:251730944" filled="f" strokecolor="red" strokeweight="1.5pt"/>
        </w:pict>
      </w:r>
      <w:r>
        <w:rPr>
          <w:noProof/>
        </w:rPr>
        <w:pict>
          <v:rect id="_x0000_s1353" style="position:absolute;left:0;text-align:left;margin-left:21.5pt;margin-top:96.2pt;width:261.45pt;height:76.15pt;z-index:251728896" filled="f" strokecolor="red" strokeweight="1.5pt"/>
        </w:pict>
      </w:r>
      <w:r>
        <w:rPr>
          <w:noProof/>
        </w:rPr>
        <w:pict>
          <v:rect id="_x0000_s1351" style="position:absolute;left:0;text-align:left;margin-left:294.45pt;margin-top:90.05pt;width:156.2pt;height:187.45pt;z-index:251726848" filled="f" strokecolor="red" strokeweight="1.5pt"/>
        </w:pict>
      </w:r>
      <w:r>
        <w:rPr>
          <w:noProof/>
        </w:rPr>
        <w:pict>
          <v:rect id="_x0000_s1352" style="position:absolute;left:0;text-align:left;margin-left:183.75pt;margin-top:21.45pt;width:31.2pt;height:8.9pt;z-index:251727872" filled="f" strokecolor="red" strokeweight="1.5pt"/>
        </w:pict>
      </w:r>
      <w:r w:rsidR="00DF7609">
        <w:rPr>
          <w:noProof/>
        </w:rPr>
        <w:drawing>
          <wp:inline distT="0" distB="0" distL="0" distR="0" wp14:anchorId="02F51432" wp14:editId="0F146CF4">
            <wp:extent cx="1699404" cy="821633"/>
            <wp:effectExtent l="0" t="0" r="0" b="0"/>
            <wp:docPr id="59" name="Immagin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1730821" cy="836823"/>
                    </a:xfrm>
                    <a:prstGeom prst="rect">
                      <a:avLst/>
                    </a:prstGeom>
                  </pic:spPr>
                </pic:pic>
              </a:graphicData>
            </a:graphic>
          </wp:inline>
        </w:drawing>
      </w:r>
      <w:r w:rsidR="00DF7609" w:rsidRPr="00DF7609">
        <w:rPr>
          <w:noProof/>
        </w:rPr>
        <w:t xml:space="preserve"> </w:t>
      </w:r>
      <w:r w:rsidR="0043445C">
        <w:rPr>
          <w:noProof/>
        </w:rPr>
        <w:drawing>
          <wp:inline distT="0" distB="0" distL="0" distR="0" wp14:anchorId="1DA47542" wp14:editId="49331A53">
            <wp:extent cx="5671099" cy="3165895"/>
            <wp:effectExtent l="0" t="0" r="0" b="0"/>
            <wp:docPr id="62" name="Immagin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5684901" cy="3173600"/>
                    </a:xfrm>
                    <a:prstGeom prst="rect">
                      <a:avLst/>
                    </a:prstGeom>
                  </pic:spPr>
                </pic:pic>
              </a:graphicData>
            </a:graphic>
          </wp:inline>
        </w:drawing>
      </w:r>
    </w:p>
    <w:p w:rsidR="00DF7609" w:rsidRDefault="00DF7609" w:rsidP="00DF7609">
      <w:pPr>
        <w:pStyle w:val="Didascalia"/>
      </w:pPr>
      <w:bookmarkStart w:id="178" w:name="_Ref350357285"/>
      <w:bookmarkStart w:id="179" w:name="_Toc374788228"/>
      <w:r>
        <w:t xml:space="preserve">Figura </w:t>
      </w:r>
      <w:r w:rsidR="00A17F30">
        <w:fldChar w:fldCharType="begin"/>
      </w:r>
      <w:r w:rsidR="00A17F30">
        <w:instrText xml:space="preserve"> SEQ Figura \* ARABIC </w:instrText>
      </w:r>
      <w:r w:rsidR="00A17F30">
        <w:fldChar w:fldCharType="separate"/>
      </w:r>
      <w:r w:rsidR="006C1543">
        <w:rPr>
          <w:noProof/>
        </w:rPr>
        <w:t>68</w:t>
      </w:r>
      <w:r w:rsidR="00A17F30">
        <w:rPr>
          <w:noProof/>
        </w:rPr>
        <w:fldChar w:fldCharType="end"/>
      </w:r>
      <w:bookmarkEnd w:id="178"/>
      <w:r>
        <w:t>: Dati per la riga 9, corrispondente al ramo P-A</w:t>
      </w:r>
      <w:bookmarkEnd w:id="179"/>
    </w:p>
    <w:p w:rsidR="00D702EB" w:rsidRDefault="00D702EB" w:rsidP="00D702EB">
      <w:r>
        <w:lastRenderedPageBreak/>
        <w:t>In fase di prima digitazione non si hanno dati visualizzati altrimenti, in fase di verifica, si richiamano i dati presenti nel foglio di calcolo.</w:t>
      </w:r>
    </w:p>
    <w:p w:rsidR="009409CC" w:rsidRDefault="00D702EB" w:rsidP="00D702EB">
      <w:r>
        <w:t xml:space="preserve">Ad esempio se si seleziona la riga 9 si ha la conferma con la posizione del cursore e la visualizzazione dei dati corrispondenti al ramo P-A, vedi </w:t>
      </w:r>
      <w:r>
        <w:fldChar w:fldCharType="begin"/>
      </w:r>
      <w:r>
        <w:instrText xml:space="preserve"> REF _Ref350357285 \h </w:instrText>
      </w:r>
      <w:r>
        <w:fldChar w:fldCharType="separate"/>
      </w:r>
      <w:r w:rsidR="006C1543">
        <w:t xml:space="preserve">Figura </w:t>
      </w:r>
      <w:r w:rsidR="006C1543">
        <w:rPr>
          <w:noProof/>
        </w:rPr>
        <w:t>68</w:t>
      </w:r>
      <w:r>
        <w:fldChar w:fldCharType="end"/>
      </w:r>
      <w:r>
        <w:t xml:space="preserve">. E’ ora possibile cambiare qualunque dato. Si osservi che P-A è un ramo principale e pertanto non è possibile digitare la portata, come avverte il promemoria nella stessa finestra. </w:t>
      </w:r>
    </w:p>
    <w:p w:rsidR="00AD49F0" w:rsidRDefault="00AD49F0" w:rsidP="00D702EB">
      <w:r>
        <w:t xml:space="preserve">Avendo già digitato manualmente tutti i dati si hanno anche quelli relativi alle tipologie delle resistenze localizzate, vedi parte a destra della finestra di </w:t>
      </w:r>
      <w:r>
        <w:fldChar w:fldCharType="begin"/>
      </w:r>
      <w:r>
        <w:instrText xml:space="preserve"> REF _Ref350357285 \h </w:instrText>
      </w:r>
      <w:r>
        <w:fldChar w:fldCharType="separate"/>
      </w:r>
      <w:r w:rsidR="006C1543">
        <w:t xml:space="preserve">Figura </w:t>
      </w:r>
      <w:r w:rsidR="006C1543">
        <w:rPr>
          <w:noProof/>
        </w:rPr>
        <w:t>68</w:t>
      </w:r>
      <w:r>
        <w:fldChar w:fldCharType="end"/>
      </w:r>
      <w:r>
        <w:t>.</w:t>
      </w:r>
    </w:p>
    <w:p w:rsidR="00115138" w:rsidRDefault="00115138" w:rsidP="00AD49F0">
      <w:r>
        <w:t xml:space="preserve">E’ possibile modificare i valori del numero delle resistenza agendo sui menu a tendina posti sulla destra delle rispettive finestre, </w:t>
      </w:r>
      <w:r>
        <w:fldChar w:fldCharType="begin"/>
      </w:r>
      <w:r>
        <w:instrText xml:space="preserve"> REF _Ref350357556 \h </w:instrText>
      </w:r>
      <w:r>
        <w:fldChar w:fldCharType="separate"/>
      </w:r>
      <w:r w:rsidR="006C1543">
        <w:t xml:space="preserve">Figura </w:t>
      </w:r>
      <w:r w:rsidR="006C1543">
        <w:rPr>
          <w:noProof/>
        </w:rPr>
        <w:t>69</w:t>
      </w:r>
      <w:r>
        <w:fldChar w:fldCharType="end"/>
      </w:r>
      <w:r>
        <w:t>.</w:t>
      </w:r>
    </w:p>
    <w:p w:rsidR="00115138" w:rsidRDefault="00115138" w:rsidP="00115138">
      <w:pPr>
        <w:pStyle w:val="Didascalia"/>
      </w:pPr>
      <w:r>
        <w:rPr>
          <w:noProof/>
        </w:rPr>
        <w:drawing>
          <wp:inline distT="0" distB="0" distL="0" distR="0" wp14:anchorId="4885C894" wp14:editId="4F6CBB38">
            <wp:extent cx="4044297" cy="1871932"/>
            <wp:effectExtent l="0" t="0" r="0" b="0"/>
            <wp:docPr id="512" name="Immagine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4053629" cy="1876251"/>
                    </a:xfrm>
                    <a:prstGeom prst="rect">
                      <a:avLst/>
                    </a:prstGeom>
                  </pic:spPr>
                </pic:pic>
              </a:graphicData>
            </a:graphic>
          </wp:inline>
        </w:drawing>
      </w:r>
    </w:p>
    <w:p w:rsidR="00115138" w:rsidRDefault="00115138" w:rsidP="00115138">
      <w:pPr>
        <w:pStyle w:val="Didascalia"/>
      </w:pPr>
      <w:bookmarkStart w:id="180" w:name="_Ref350357556"/>
      <w:bookmarkStart w:id="181" w:name="_Toc374788229"/>
      <w:r>
        <w:t xml:space="preserve">Figura </w:t>
      </w:r>
      <w:r w:rsidR="00A17F30">
        <w:fldChar w:fldCharType="begin"/>
      </w:r>
      <w:r w:rsidR="00A17F30">
        <w:instrText xml:space="preserve"> SEQ Figura \* ARABIC </w:instrText>
      </w:r>
      <w:r w:rsidR="00A17F30">
        <w:fldChar w:fldCharType="separate"/>
      </w:r>
      <w:r w:rsidR="006C1543">
        <w:rPr>
          <w:noProof/>
        </w:rPr>
        <w:t>69</w:t>
      </w:r>
      <w:r w:rsidR="00A17F30">
        <w:rPr>
          <w:noProof/>
        </w:rPr>
        <w:fldChar w:fldCharType="end"/>
      </w:r>
      <w:bookmarkEnd w:id="180"/>
      <w:r>
        <w:t>: Selezione del numero delle resistenze localizzate con il menu a tendina</w:t>
      </w:r>
      <w:bookmarkEnd w:id="181"/>
    </w:p>
    <w:p w:rsidR="00146E59" w:rsidRDefault="00146E59" w:rsidP="00146E59">
      <w:r>
        <w:t xml:space="preserve">Per confermare qualunque input di nuovi dati o variazione dei dati già esistenti occorre sempre premere il tasto di conferma corrispondente, come illustrato nella </w:t>
      </w:r>
      <w:r>
        <w:fldChar w:fldCharType="begin"/>
      </w:r>
      <w:r>
        <w:instrText xml:space="preserve"> REF _Ref350357767 \h </w:instrText>
      </w:r>
      <w:r>
        <w:fldChar w:fldCharType="separate"/>
      </w:r>
      <w:r w:rsidR="006C1543">
        <w:t xml:space="preserve">Figura </w:t>
      </w:r>
      <w:r w:rsidR="006C1543">
        <w:rPr>
          <w:noProof/>
        </w:rPr>
        <w:t>70</w:t>
      </w:r>
      <w:r>
        <w:fldChar w:fldCharType="end"/>
      </w:r>
      <w:r>
        <w:t xml:space="preserve"> e nella </w:t>
      </w:r>
      <w:r>
        <w:fldChar w:fldCharType="begin"/>
      </w:r>
      <w:r>
        <w:instrText xml:space="preserve"> REF _Ref350357781 \h </w:instrText>
      </w:r>
      <w:r>
        <w:fldChar w:fldCharType="separate"/>
      </w:r>
      <w:r w:rsidR="006C1543">
        <w:t xml:space="preserve">Figura </w:t>
      </w:r>
      <w:r w:rsidR="006C1543">
        <w:rPr>
          <w:noProof/>
        </w:rPr>
        <w:t>71</w:t>
      </w:r>
      <w:r>
        <w:fldChar w:fldCharType="end"/>
      </w:r>
      <w:r>
        <w:t>.</w:t>
      </w:r>
    </w:p>
    <w:p w:rsidR="00146E59" w:rsidRDefault="006A302D" w:rsidP="00146E59">
      <w:r>
        <w:t xml:space="preserve">Si ricordi che solo con l’input guidato è possibile selezionare, per i soli rami terminali, </w:t>
      </w:r>
      <w:r w:rsidR="00D702EB">
        <w:t>la</w:t>
      </w:r>
      <w:r>
        <w:t xml:space="preserve"> portata imposta anziché quello del carico termico imposto, come indicato in precedenza.</w:t>
      </w:r>
    </w:p>
    <w:p w:rsidR="00146E59" w:rsidRDefault="00A17F30" w:rsidP="00146E59">
      <w:pPr>
        <w:pStyle w:val="Didascalia"/>
      </w:pPr>
      <w:r>
        <w:rPr>
          <w:noProof/>
        </w:rPr>
        <w:pict>
          <v:rect id="_x0000_s1356" style="position:absolute;left:0;text-align:left;margin-left:105pt;margin-top:137.05pt;width:336.2pt;height:36.7pt;z-index:251731968" filled="f" strokecolor="red" strokeweight="1.5pt"/>
        </w:pict>
      </w:r>
      <w:r w:rsidR="00146E59">
        <w:rPr>
          <w:noProof/>
        </w:rPr>
        <w:drawing>
          <wp:inline distT="0" distB="0" distL="0" distR="0" wp14:anchorId="19572AF0" wp14:editId="4016F9A0">
            <wp:extent cx="5133333" cy="2200000"/>
            <wp:effectExtent l="0" t="0" r="0" b="0"/>
            <wp:docPr id="513" name="Immagine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5133333" cy="2200000"/>
                    </a:xfrm>
                    <a:prstGeom prst="rect">
                      <a:avLst/>
                    </a:prstGeom>
                  </pic:spPr>
                </pic:pic>
              </a:graphicData>
            </a:graphic>
          </wp:inline>
        </w:drawing>
      </w:r>
    </w:p>
    <w:p w:rsidR="00146E59" w:rsidRDefault="00146E59" w:rsidP="00146E59">
      <w:pPr>
        <w:pStyle w:val="Didascalia"/>
      </w:pPr>
      <w:bookmarkStart w:id="182" w:name="_Ref350357767"/>
      <w:bookmarkStart w:id="183" w:name="_Toc374788230"/>
      <w:r>
        <w:t xml:space="preserve">Figura </w:t>
      </w:r>
      <w:r w:rsidR="00A17F30">
        <w:fldChar w:fldCharType="begin"/>
      </w:r>
      <w:r w:rsidR="00A17F30">
        <w:instrText xml:space="preserve"> SEQ Figura \* ARABIC </w:instrText>
      </w:r>
      <w:r w:rsidR="00A17F30">
        <w:fldChar w:fldCharType="separate"/>
      </w:r>
      <w:r w:rsidR="006C1543">
        <w:rPr>
          <w:noProof/>
        </w:rPr>
        <w:t>70</w:t>
      </w:r>
      <w:r w:rsidR="00A17F30">
        <w:rPr>
          <w:noProof/>
        </w:rPr>
        <w:fldChar w:fldCharType="end"/>
      </w:r>
      <w:bookmarkEnd w:id="182"/>
      <w:r>
        <w:t>: Conferma dei dati di ramo</w:t>
      </w:r>
      <w:bookmarkEnd w:id="183"/>
    </w:p>
    <w:p w:rsidR="00146E59" w:rsidRDefault="00A17F30" w:rsidP="00146E59">
      <w:pPr>
        <w:pStyle w:val="Didascalia"/>
      </w:pPr>
      <w:r>
        <w:rPr>
          <w:noProof/>
        </w:rPr>
        <w:lastRenderedPageBreak/>
        <w:pict>
          <v:rect id="_x0000_s1357" style="position:absolute;left:0;text-align:left;margin-left:121.75pt;margin-top:233.6pt;width:237.05pt;height:36.05pt;z-index:251732992" filled="f" strokecolor="red" strokeweight="1.5pt"/>
        </w:pict>
      </w:r>
      <w:r w:rsidR="00146E59">
        <w:rPr>
          <w:noProof/>
        </w:rPr>
        <w:drawing>
          <wp:inline distT="0" distB="0" distL="0" distR="0" wp14:anchorId="4C73510E" wp14:editId="7EF96F6E">
            <wp:extent cx="2879009" cy="3407434"/>
            <wp:effectExtent l="0" t="0" r="0" b="0"/>
            <wp:docPr id="514" name="Immagine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2882293" cy="3411320"/>
                    </a:xfrm>
                    <a:prstGeom prst="rect">
                      <a:avLst/>
                    </a:prstGeom>
                  </pic:spPr>
                </pic:pic>
              </a:graphicData>
            </a:graphic>
          </wp:inline>
        </w:drawing>
      </w:r>
    </w:p>
    <w:p w:rsidR="00146E59" w:rsidRDefault="00146E59" w:rsidP="00146E59">
      <w:pPr>
        <w:pStyle w:val="Didascalia"/>
      </w:pPr>
      <w:bookmarkStart w:id="184" w:name="_Ref350357781"/>
      <w:bookmarkStart w:id="185" w:name="_Toc374788231"/>
      <w:r>
        <w:t xml:space="preserve">Figura </w:t>
      </w:r>
      <w:r w:rsidR="00A17F30">
        <w:fldChar w:fldCharType="begin"/>
      </w:r>
      <w:r w:rsidR="00A17F30">
        <w:instrText xml:space="preserve"> SEQ Figura \* ARABIC </w:instrText>
      </w:r>
      <w:r w:rsidR="00A17F30">
        <w:fldChar w:fldCharType="separate"/>
      </w:r>
      <w:r w:rsidR="006C1543">
        <w:rPr>
          <w:noProof/>
        </w:rPr>
        <w:t>71</w:t>
      </w:r>
      <w:r w:rsidR="00A17F30">
        <w:rPr>
          <w:noProof/>
        </w:rPr>
        <w:fldChar w:fldCharType="end"/>
      </w:r>
      <w:bookmarkEnd w:id="184"/>
      <w:r>
        <w:t>: Conferma dei dati per le resistenze localizzate</w:t>
      </w:r>
      <w:bookmarkEnd w:id="185"/>
    </w:p>
    <w:p w:rsidR="006A302D" w:rsidRDefault="006A302D" w:rsidP="006A302D">
      <w:r>
        <w:t>La finestra di riepilogo consente anche di inserire nuove righe o di cancellarne alcune. Basta premere i tasti corrispondenti. La riga interessata dalla cancellazione è quella attiva, cioè dove è posto il cursore. La nuova riga viene creata in corrispondenza alla posizione del cursore.</w:t>
      </w:r>
    </w:p>
    <w:p w:rsidR="006A302D" w:rsidRDefault="006A302D" w:rsidP="006A302D">
      <w:pPr>
        <w:pStyle w:val="Didascalia"/>
      </w:pPr>
      <w:r>
        <w:rPr>
          <w:noProof/>
        </w:rPr>
        <w:drawing>
          <wp:inline distT="0" distB="0" distL="0" distR="0" wp14:anchorId="4234DE00" wp14:editId="01357667">
            <wp:extent cx="1763154" cy="993453"/>
            <wp:effectExtent l="0" t="0" r="0" b="0"/>
            <wp:docPr id="516" name="Immagin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1771218" cy="997996"/>
                    </a:xfrm>
                    <a:prstGeom prst="rect">
                      <a:avLst/>
                    </a:prstGeom>
                  </pic:spPr>
                </pic:pic>
              </a:graphicData>
            </a:graphic>
          </wp:inline>
        </w:drawing>
      </w:r>
    </w:p>
    <w:p w:rsidR="006A302D" w:rsidRDefault="006A302D" w:rsidP="006A302D">
      <w:pPr>
        <w:pStyle w:val="Didascalia"/>
      </w:pPr>
      <w:bookmarkStart w:id="186" w:name="_Toc374788232"/>
      <w:r>
        <w:t xml:space="preserve">Figura </w:t>
      </w:r>
      <w:r w:rsidR="00A17F30">
        <w:fldChar w:fldCharType="begin"/>
      </w:r>
      <w:r w:rsidR="00A17F30">
        <w:instrText xml:space="preserve"> SEQ Figura \* ARABIC </w:instrText>
      </w:r>
      <w:r w:rsidR="00A17F30">
        <w:fldChar w:fldCharType="separate"/>
      </w:r>
      <w:r w:rsidR="006C1543">
        <w:rPr>
          <w:noProof/>
        </w:rPr>
        <w:t>72</w:t>
      </w:r>
      <w:r w:rsidR="00A17F30">
        <w:rPr>
          <w:noProof/>
        </w:rPr>
        <w:fldChar w:fldCharType="end"/>
      </w:r>
      <w:r>
        <w:t>: Tasti di Creazione o di Cancellazione di righe</w:t>
      </w:r>
      <w:bookmarkEnd w:id="186"/>
    </w:p>
    <w:p w:rsidR="0057590D" w:rsidRDefault="006A302D" w:rsidP="006A302D">
      <w:r>
        <w:t xml:space="preserve">Se si utilizza l’input non guidato si ottengono le stesse azioni selezionando la riga da cancellare (premere il tasto del mouse in corrispondenza del numero della riga, vedi </w:t>
      </w:r>
      <w:r>
        <w:fldChar w:fldCharType="begin"/>
      </w:r>
      <w:r>
        <w:instrText xml:space="preserve"> REF _Ref350358268 \h </w:instrText>
      </w:r>
      <w:r>
        <w:fldChar w:fldCharType="separate"/>
      </w:r>
      <w:r w:rsidR="006C1543">
        <w:t xml:space="preserve">Figura </w:t>
      </w:r>
      <w:r w:rsidR="006C1543">
        <w:rPr>
          <w:noProof/>
        </w:rPr>
        <w:t>73</w:t>
      </w:r>
      <w:r>
        <w:fldChar w:fldCharType="end"/>
      </w:r>
      <w:r>
        <w:t xml:space="preserve">) e premendo </w:t>
      </w:r>
      <w:r w:rsidRPr="0057590D">
        <w:rPr>
          <w:b/>
        </w:rPr>
        <w:t xml:space="preserve">CTRL </w:t>
      </w:r>
      <w:r w:rsidR="0057590D" w:rsidRPr="0057590D">
        <w:rPr>
          <w:b/>
        </w:rPr>
        <w:t>-</w:t>
      </w:r>
      <w:r w:rsidR="0057590D">
        <w:t xml:space="preserve">. </w:t>
      </w:r>
    </w:p>
    <w:p w:rsidR="006A302D" w:rsidRDefault="0057590D" w:rsidP="006A302D">
      <w:r>
        <w:t xml:space="preserve">Per inserire una nuova riga selezionare la riga dove si vuole crearla e premere </w:t>
      </w:r>
      <w:r w:rsidRPr="0057590D">
        <w:rPr>
          <w:b/>
        </w:rPr>
        <w:t>CTRL +</w:t>
      </w:r>
      <w:r>
        <w:t>.</w:t>
      </w:r>
    </w:p>
    <w:p w:rsidR="006A302D" w:rsidRDefault="006A302D" w:rsidP="006A302D">
      <w:pPr>
        <w:pStyle w:val="Didascalia"/>
      </w:pPr>
      <w:r>
        <w:rPr>
          <w:noProof/>
        </w:rPr>
        <w:drawing>
          <wp:inline distT="0" distB="0" distL="0" distR="0" wp14:anchorId="7B0BFD12" wp14:editId="15F88977">
            <wp:extent cx="2075716" cy="907035"/>
            <wp:effectExtent l="0" t="0" r="0" b="0"/>
            <wp:docPr id="518" name="Immagin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2085992" cy="911525"/>
                    </a:xfrm>
                    <a:prstGeom prst="rect">
                      <a:avLst/>
                    </a:prstGeom>
                  </pic:spPr>
                </pic:pic>
              </a:graphicData>
            </a:graphic>
          </wp:inline>
        </w:drawing>
      </w:r>
    </w:p>
    <w:p w:rsidR="006A302D" w:rsidRPr="006A302D" w:rsidRDefault="006A302D" w:rsidP="006A302D">
      <w:pPr>
        <w:pStyle w:val="Didascalia"/>
      </w:pPr>
      <w:bookmarkStart w:id="187" w:name="_Ref350358268"/>
      <w:bookmarkStart w:id="188" w:name="_Toc374788233"/>
      <w:r>
        <w:t xml:space="preserve">Figura </w:t>
      </w:r>
      <w:r w:rsidR="00A17F30">
        <w:fldChar w:fldCharType="begin"/>
      </w:r>
      <w:r w:rsidR="00A17F30">
        <w:instrText xml:space="preserve"> SEQ Figura \* ARABIC </w:instrText>
      </w:r>
      <w:r w:rsidR="00A17F30">
        <w:fldChar w:fldCharType="separate"/>
      </w:r>
      <w:r w:rsidR="006C1543">
        <w:rPr>
          <w:noProof/>
        </w:rPr>
        <w:t>73</w:t>
      </w:r>
      <w:r w:rsidR="00A17F30">
        <w:rPr>
          <w:noProof/>
        </w:rPr>
        <w:fldChar w:fldCharType="end"/>
      </w:r>
      <w:bookmarkEnd w:id="187"/>
      <w:r>
        <w:t>: Selezione di una riga in Excel</w:t>
      </w:r>
      <w:bookmarkEnd w:id="188"/>
    </w:p>
    <w:p w:rsidR="006A302D" w:rsidRDefault="006A302D" w:rsidP="006A302D">
      <w:pPr>
        <w:rPr>
          <w:b/>
        </w:rPr>
      </w:pPr>
      <w:r>
        <w:t xml:space="preserve">A conclusione dell’input o della modifica dei dati si esce dalla finestra di riepilogo premendo il tasto </w:t>
      </w:r>
      <w:r>
        <w:rPr>
          <w:b/>
        </w:rPr>
        <w:t>CHIUDI RIPEPILOGO.</w:t>
      </w:r>
    </w:p>
    <w:p w:rsidR="006A302D" w:rsidRDefault="006A302D" w:rsidP="006A302D">
      <w:pPr>
        <w:pStyle w:val="Didascalia"/>
      </w:pPr>
      <w:r>
        <w:rPr>
          <w:noProof/>
        </w:rPr>
        <w:drawing>
          <wp:inline distT="0" distB="0" distL="0" distR="0" wp14:anchorId="7ABE44DD" wp14:editId="7064B9AF">
            <wp:extent cx="1818465" cy="558142"/>
            <wp:effectExtent l="0" t="0" r="0" b="0"/>
            <wp:docPr id="515" name="Immagine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1844349" cy="566087"/>
                    </a:xfrm>
                    <a:prstGeom prst="rect">
                      <a:avLst/>
                    </a:prstGeom>
                  </pic:spPr>
                </pic:pic>
              </a:graphicData>
            </a:graphic>
          </wp:inline>
        </w:drawing>
      </w:r>
    </w:p>
    <w:p w:rsidR="00D702EB" w:rsidRDefault="006A302D" w:rsidP="00D702EB">
      <w:pPr>
        <w:pStyle w:val="Didascalia"/>
      </w:pPr>
      <w:bookmarkStart w:id="189" w:name="_Toc374788234"/>
      <w:r>
        <w:t xml:space="preserve">Figura </w:t>
      </w:r>
      <w:r w:rsidR="00A17F30">
        <w:fldChar w:fldCharType="begin"/>
      </w:r>
      <w:r w:rsidR="00A17F30">
        <w:instrText xml:space="preserve"> SEQ Figura \* ARABIC </w:instrText>
      </w:r>
      <w:r w:rsidR="00A17F30">
        <w:fldChar w:fldCharType="separate"/>
      </w:r>
      <w:r w:rsidR="006C1543">
        <w:rPr>
          <w:noProof/>
        </w:rPr>
        <w:t>74</w:t>
      </w:r>
      <w:r w:rsidR="00A17F30">
        <w:rPr>
          <w:noProof/>
        </w:rPr>
        <w:fldChar w:fldCharType="end"/>
      </w:r>
      <w:r>
        <w:t>: Tasto di chiusura del riepilogo</w:t>
      </w:r>
      <w:bookmarkEnd w:id="189"/>
    </w:p>
    <w:p w:rsidR="00D702EB" w:rsidRDefault="00D702EB" w:rsidP="009409CC">
      <w:pPr>
        <w:pStyle w:val="Titolo1"/>
      </w:pPr>
      <w:bookmarkStart w:id="190" w:name="_Toc374788087"/>
      <w:bookmarkStart w:id="191" w:name="_Toc374788133"/>
      <w:r>
        <w:lastRenderedPageBreak/>
        <w:t>USO DEL PROGRAMMA – FASE DI CALCOLO</w:t>
      </w:r>
      <w:bookmarkEnd w:id="190"/>
      <w:bookmarkEnd w:id="191"/>
    </w:p>
    <w:p w:rsidR="00203BB8" w:rsidRDefault="00203BB8" w:rsidP="00203BB8">
      <w:pPr>
        <w:pStyle w:val="Titolo2"/>
      </w:pPr>
      <w:bookmarkStart w:id="192" w:name="_Toc374788134"/>
      <w:r>
        <w:t>Introduzione alla fase di Calcolo</w:t>
      </w:r>
      <w:bookmarkEnd w:id="192"/>
    </w:p>
    <w:p w:rsidR="00D702EB" w:rsidRDefault="0048428A" w:rsidP="00D702EB">
      <w:r>
        <w:t>La fase di calcolo è suddivisa in tre fasi che possono essere automatizzate in un’unica fase.</w:t>
      </w:r>
    </w:p>
    <w:p w:rsidR="0048428A" w:rsidRDefault="0048428A" w:rsidP="00D702EB">
      <w:r>
        <w:t xml:space="preserve">Si parte dal menu principale, come indicato in </w:t>
      </w:r>
      <w:r>
        <w:fldChar w:fldCharType="begin"/>
      </w:r>
      <w:r>
        <w:instrText xml:space="preserve"> REF _Ref350411966 \h </w:instrText>
      </w:r>
      <w:r>
        <w:fldChar w:fldCharType="separate"/>
      </w:r>
      <w:r w:rsidR="006C1543">
        <w:t xml:space="preserve">Figura </w:t>
      </w:r>
      <w:r w:rsidR="006C1543">
        <w:rPr>
          <w:noProof/>
        </w:rPr>
        <w:t>75</w:t>
      </w:r>
      <w:r>
        <w:fldChar w:fldCharType="end"/>
      </w:r>
    </w:p>
    <w:p w:rsidR="0048428A" w:rsidRDefault="00A17F30" w:rsidP="0048428A">
      <w:pPr>
        <w:pStyle w:val="Didascalia"/>
      </w:pPr>
      <w:r>
        <w:rPr>
          <w:noProof/>
        </w:rPr>
        <w:pict>
          <v:rect id="_x0000_s1392" style="position:absolute;left:0;text-align:left;margin-left:198.7pt;margin-top:24.45pt;width:109.35pt;height:27.85pt;z-index:251737088" filled="f" strokecolor="red" strokeweight="1.5pt"/>
        </w:pict>
      </w:r>
      <w:r w:rsidR="0048428A">
        <w:rPr>
          <w:noProof/>
        </w:rPr>
        <w:drawing>
          <wp:inline distT="0" distB="0" distL="0" distR="0" wp14:anchorId="633461E3" wp14:editId="6B9C3048">
            <wp:extent cx="3752381" cy="723810"/>
            <wp:effectExtent l="0" t="0" r="635" b="635"/>
            <wp:docPr id="56" name="Immagin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3752381" cy="723810"/>
                    </a:xfrm>
                    <a:prstGeom prst="rect">
                      <a:avLst/>
                    </a:prstGeom>
                  </pic:spPr>
                </pic:pic>
              </a:graphicData>
            </a:graphic>
          </wp:inline>
        </w:drawing>
      </w:r>
    </w:p>
    <w:p w:rsidR="0048428A" w:rsidRDefault="0048428A" w:rsidP="0048428A">
      <w:pPr>
        <w:pStyle w:val="Didascalia"/>
      </w:pPr>
      <w:bookmarkStart w:id="193" w:name="_Ref350411966"/>
      <w:bookmarkStart w:id="194" w:name="_Toc374788235"/>
      <w:r>
        <w:t xml:space="preserve">Figura </w:t>
      </w:r>
      <w:r w:rsidR="00A17F30">
        <w:fldChar w:fldCharType="begin"/>
      </w:r>
      <w:r w:rsidR="00A17F30">
        <w:instrText xml:space="preserve"> SEQ Figura \* ARABIC </w:instrText>
      </w:r>
      <w:r w:rsidR="00A17F30">
        <w:fldChar w:fldCharType="separate"/>
      </w:r>
      <w:r w:rsidR="006C1543">
        <w:rPr>
          <w:noProof/>
        </w:rPr>
        <w:t>75</w:t>
      </w:r>
      <w:r w:rsidR="00A17F30">
        <w:rPr>
          <w:noProof/>
        </w:rPr>
        <w:fldChar w:fldCharType="end"/>
      </w:r>
      <w:bookmarkEnd w:id="193"/>
      <w:r>
        <w:t>: Menu principale con le indicazioni delle fasi di calcolo</w:t>
      </w:r>
      <w:bookmarkEnd w:id="194"/>
    </w:p>
    <w:p w:rsidR="0048428A" w:rsidRDefault="0048428A" w:rsidP="0048428A">
      <w:r>
        <w:t>La suddivisione in tre fasi è opportuna per l’ottimizzazione del bilanciamento delle reti e lascia all’</w:t>
      </w:r>
      <w:r w:rsidR="00DF116C">
        <w:t>Utente piena libertà di scegliere la via migliore.</w:t>
      </w:r>
    </w:p>
    <w:p w:rsidR="0048428A" w:rsidRDefault="00DF116C" w:rsidP="0048428A">
      <w:r>
        <w:t>Concettualmente la suddivisione in più fasi è necessaria, come detto nel primo capitolo, perché il progetto della rete ha più incognite delle equazioni disponibili. Ciò rende opportuno introdurre dei criteri di calcolo fondati su ipotesi varie.</w:t>
      </w:r>
    </w:p>
    <w:p w:rsidR="00552BFD" w:rsidRDefault="00552BFD" w:rsidP="008F6A72">
      <w:pPr>
        <w:pStyle w:val="Titolo4"/>
      </w:pPr>
      <w:bookmarkStart w:id="195" w:name="_Toc374788135"/>
      <w:r>
        <w:t>Fas</w:t>
      </w:r>
      <w:r w:rsidR="008F6A72">
        <w:t>e</w:t>
      </w:r>
      <w:r>
        <w:t xml:space="preserve"> di Calcolo N. 1</w:t>
      </w:r>
      <w:bookmarkEnd w:id="195"/>
    </w:p>
    <w:p w:rsidR="0048428A" w:rsidRPr="00141B59" w:rsidRDefault="00141B59" w:rsidP="0048428A">
      <w:r>
        <w:t xml:space="preserve">Le relazioni di calcolo citate nel primo capitolo dipendono dal diametro che, inizialmente. È un’incognita. Allora si suppone (cosa lecita per le reti tecnologiche) di avere </w:t>
      </w:r>
      <w:r>
        <w:rPr>
          <w:i/>
        </w:rPr>
        <w:t>tubi lisci</w:t>
      </w:r>
      <w:r>
        <w:t xml:space="preserve"> e quindi di utilizzare, in una prima fase, le relazioni semplificate.</w:t>
      </w:r>
    </w:p>
    <w:p w:rsidR="0048428A" w:rsidRDefault="00141B59" w:rsidP="0048428A">
      <w:r>
        <w:t>Quindi nella prima fase di calcolo si ipotizza un r.c.d. (</w:t>
      </w:r>
      <w:r>
        <w:rPr>
          <w:i/>
        </w:rPr>
        <w:t>rapporto resistenze concentrate su distribuite</w:t>
      </w:r>
      <w:r>
        <w:t xml:space="preserve">) in modo da avere una </w:t>
      </w:r>
      <w:r w:rsidRPr="00141B59">
        <w:rPr>
          <w:rFonts w:ascii="Symbol" w:hAnsi="Symbol"/>
        </w:rPr>
        <w:t></w:t>
      </w:r>
      <w:r>
        <w:t>p distribuita con la quale calcolare un diametro teorico.</w:t>
      </w:r>
      <w:r w:rsidR="00694D2F">
        <w:t xml:space="preserve"> Ad esempio, per tubazioni in acciaio è:</w:t>
      </w:r>
    </w:p>
    <w:p w:rsidR="00694D2F" w:rsidRPr="00141B59" w:rsidRDefault="00694D2F" w:rsidP="00694D2F">
      <w:pPr>
        <w:pStyle w:val="Didascalia"/>
      </w:pPr>
      <w:r w:rsidRPr="009C16C9">
        <w:rPr>
          <w:position w:val="-24"/>
        </w:rPr>
        <w:object w:dxaOrig="2180" w:dyaOrig="660">
          <v:shape id="_x0000_i1059" type="#_x0000_t75" style="width:108.7pt;height:33.3pt" o:ole="">
            <v:imagedata r:id="rId55" o:title=""/>
          </v:shape>
          <o:OLEObject Type="Embed" ProgID="Equation.DSMT4" ShapeID="_x0000_i1059" DrawAspect="Content" ObjectID="_1448530288" r:id="rId155"/>
        </w:object>
      </w:r>
    </w:p>
    <w:p w:rsidR="0048428A" w:rsidRPr="00694D2F" w:rsidRDefault="00694D2F" w:rsidP="0048428A">
      <w:r>
        <w:t>Dalla quale, note le portate dei rami e le proprietà termofisiche dell’acqua alla temperatura media (</w:t>
      </w:r>
      <w:r w:rsidRPr="00694D2F">
        <w:rPr>
          <w:rFonts w:ascii="Symbol" w:hAnsi="Symbol"/>
        </w:rPr>
        <w:t></w:t>
      </w:r>
      <w:r>
        <w:t xml:space="preserve"> e </w:t>
      </w:r>
      <w:r w:rsidRPr="00694D2F">
        <w:rPr>
          <w:rFonts w:ascii="Symbol" w:hAnsi="Symbol"/>
        </w:rPr>
        <w:t></w:t>
      </w:r>
      <w:r w:rsidR="007F76C8">
        <w:t>) si ricava il diametro teorico</w:t>
      </w:r>
      <w:r>
        <w:t xml:space="preserve"> </w:t>
      </w:r>
      <w:r>
        <w:rPr>
          <w:i/>
        </w:rPr>
        <w:t>d</w:t>
      </w:r>
      <w:r>
        <w:t>.</w:t>
      </w:r>
    </w:p>
    <w:p w:rsidR="0048428A" w:rsidRDefault="00D31B55" w:rsidP="0048428A">
      <w:r>
        <w:t>Il programma</w:t>
      </w:r>
      <w:r w:rsidR="00E50804">
        <w:t xml:space="preserve">, avviato con la voce del menu principale </w:t>
      </w:r>
      <w:r w:rsidR="00E50804">
        <w:rPr>
          <w:b/>
        </w:rPr>
        <w:t>Calcola</w:t>
      </w:r>
      <w:r w:rsidR="00E50804">
        <w:t xml:space="preserve">, </w:t>
      </w:r>
      <w:r>
        <w:t>deve preliminarmente calcolare le portate dei rami principali mediante l’algoritmo ad albero inverso mediante il quale ricostruisce i circuiti che formano la rete. Noti i circuiti somma le portate totali che fluiscono nei rami principali e quindi completa la colonna F nel foglio di calcolo</w:t>
      </w:r>
      <w:r w:rsidR="007839BF">
        <w:t xml:space="preserve"> e poi, con lo stesso metodo, anche le altre fino alla colonna K.</w:t>
      </w:r>
    </w:p>
    <w:p w:rsidR="0048428A" w:rsidRDefault="007839BF" w:rsidP="0048428A">
      <w:r>
        <w:t>Successivamente, mediante relazioni inverse esplicite, calcola il diametro t</w:t>
      </w:r>
      <w:r w:rsidR="008F6A72">
        <w:t>eorico e lo pone nella colonna L</w:t>
      </w:r>
      <w:r>
        <w:t xml:space="preserve"> che viene anche colorata in </w:t>
      </w:r>
      <w:r w:rsidR="008F6A72">
        <w:t>azzurro</w:t>
      </w:r>
      <w:r>
        <w:t>.</w:t>
      </w:r>
    </w:p>
    <w:p w:rsidR="0048428A" w:rsidRDefault="00552BFD" w:rsidP="0048428A">
      <w:r>
        <w:t>A questo punto la prima fase di calcolo si conclude. Se si scegliere di effettuare il solo calcolo dei diametri teorici il programma si ferma e lascia all’Utente la possibilità di selezionare i diametri commerciali manualmente.</w:t>
      </w:r>
    </w:p>
    <w:p w:rsidR="00552BFD" w:rsidRDefault="00552BFD" w:rsidP="0048428A">
      <w:r>
        <w:lastRenderedPageBreak/>
        <w:t xml:space="preserve">Va osservato che l’ipotesi iniziale (valore di r.c.d. imposto) è importante per fissare la base iniziale dei diametri teorici. In altri termini, dato il </w:t>
      </w:r>
      <w:r w:rsidRPr="00552BFD">
        <w:rPr>
          <w:rFonts w:ascii="Symbol" w:hAnsi="Symbol"/>
        </w:rPr>
        <w:t></w:t>
      </w:r>
      <w:r>
        <w:t xml:space="preserve">p della pompa e calcolato il </w:t>
      </w:r>
      <w:r w:rsidRPr="00552BFD">
        <w:rPr>
          <w:rFonts w:ascii="Symbol" w:hAnsi="Symbol"/>
        </w:rPr>
        <w:t></w:t>
      </w:r>
      <w:r>
        <w:t>p</w:t>
      </w:r>
      <w:r w:rsidRPr="00552BFD">
        <w:rPr>
          <w:vertAlign w:val="subscript"/>
        </w:rPr>
        <w:t>d</w:t>
      </w:r>
      <w:r>
        <w:t xml:space="preserve"> mediante la relazione:</w:t>
      </w:r>
    </w:p>
    <w:p w:rsidR="00552BFD" w:rsidRDefault="00552BFD" w:rsidP="00552BFD">
      <w:pPr>
        <w:pStyle w:val="Didascalia"/>
        <w:rPr>
          <w:vertAlign w:val="subscript"/>
        </w:rPr>
      </w:pPr>
      <w:r w:rsidRPr="00552BFD">
        <w:rPr>
          <w:position w:val="-30"/>
          <w:vertAlign w:val="subscript"/>
        </w:rPr>
        <w:object w:dxaOrig="1579" w:dyaOrig="720">
          <v:shape id="_x0000_i1060" type="#_x0000_t75" style="width:78.8pt;height:36pt" o:ole="">
            <v:imagedata r:id="rId156" o:title=""/>
          </v:shape>
          <o:OLEObject Type="Embed" ProgID="Equation.DSMT4" ShapeID="_x0000_i1060" DrawAspect="Content" ObjectID="_1448530289" r:id="rId157"/>
        </w:object>
      </w:r>
      <w:r>
        <w:rPr>
          <w:vertAlign w:val="subscript"/>
        </w:rPr>
        <w:t xml:space="preserve">  </w:t>
      </w:r>
    </w:p>
    <w:p w:rsidR="00552BFD" w:rsidRDefault="00552BFD" w:rsidP="00552BFD">
      <w:r>
        <w:t>Pertanto se il valore di r.c.d. è basso si avrà più prevalenza disponibile per le perdite distribuite e, viceversa, se r.c.d. è alto si ha meno prevalenza.</w:t>
      </w:r>
    </w:p>
    <w:p w:rsidR="00552BFD" w:rsidRDefault="00552BFD" w:rsidP="00552BFD">
      <w:r>
        <w:t xml:space="preserve">Se la </w:t>
      </w:r>
      <w:r w:rsidRPr="00552BFD">
        <w:rPr>
          <w:rFonts w:ascii="Symbol" w:hAnsi="Symbol"/>
        </w:rPr>
        <w:t></w:t>
      </w:r>
      <w:r>
        <w:t>p</w:t>
      </w:r>
      <w:r w:rsidRPr="00552BFD">
        <w:rPr>
          <w:vertAlign w:val="subscript"/>
        </w:rPr>
        <w:t>d</w:t>
      </w:r>
      <w:r>
        <w:t xml:space="preserve"> è elevata la perdita specifica di pressione media dei circuiti risulta più elevata, essendo:</w:t>
      </w:r>
    </w:p>
    <w:p w:rsidR="00552BFD" w:rsidRDefault="00552BFD" w:rsidP="00552BFD">
      <w:pPr>
        <w:pStyle w:val="Didascalia"/>
        <w:rPr>
          <w:vertAlign w:val="subscript"/>
        </w:rPr>
      </w:pPr>
      <w:r w:rsidRPr="00552BFD">
        <w:rPr>
          <w:position w:val="-30"/>
          <w:vertAlign w:val="subscript"/>
        </w:rPr>
        <w:object w:dxaOrig="1219" w:dyaOrig="680">
          <v:shape id="_x0000_i1061" type="#_x0000_t75" style="width:61.8pt;height:33.95pt" o:ole="">
            <v:imagedata r:id="rId158" o:title=""/>
          </v:shape>
          <o:OLEObject Type="Embed" ProgID="Equation.DSMT4" ShapeID="_x0000_i1061" DrawAspect="Content" ObjectID="_1448530290" r:id="rId159"/>
        </w:object>
      </w:r>
      <w:r>
        <w:rPr>
          <w:vertAlign w:val="subscript"/>
        </w:rPr>
        <w:t xml:space="preserve"> </w:t>
      </w:r>
    </w:p>
    <w:p w:rsidR="00552BFD" w:rsidRDefault="00F24D88" w:rsidP="00552BFD">
      <w:pPr>
        <w:rPr>
          <w:vertAlign w:val="subscript"/>
        </w:rPr>
      </w:pPr>
      <w:r>
        <w:t xml:space="preserve">A </w:t>
      </w:r>
      <w:r w:rsidRPr="00F24D88">
        <w:rPr>
          <w:rFonts w:ascii="Symbol" w:hAnsi="Symbol"/>
        </w:rPr>
        <w:t></w:t>
      </w:r>
      <w:r w:rsidRPr="00F24D88">
        <w:rPr>
          <w:vertAlign w:val="subscript"/>
        </w:rPr>
        <w:t>m</w:t>
      </w:r>
      <w:r>
        <w:t xml:space="preserve"> più elevata corrispondono diametri più piccoli e quindi la proposta dei diametri teorici si sposta verso diametri minori.</w:t>
      </w:r>
    </w:p>
    <w:p w:rsidR="008F6A72" w:rsidRPr="00F24D88" w:rsidRDefault="008F6A72" w:rsidP="008F6A72">
      <w:pPr>
        <w:pStyle w:val="Titolo4"/>
      </w:pPr>
      <w:bookmarkStart w:id="196" w:name="_Toc374788136"/>
      <w:r>
        <w:t>Fase di Calcolo N.2</w:t>
      </w:r>
      <w:bookmarkEnd w:id="196"/>
    </w:p>
    <w:p w:rsidR="00F24D88" w:rsidRDefault="008F6A72" w:rsidP="00552BFD">
      <w:r>
        <w:t>Si è già detto che le perdite localizzate si possono calcolare solo noti che siano i diametri e pertanto occorre preliminarmente selezionare i diametri commerciali in base alla tipologia di tubazione scelta.</w:t>
      </w:r>
    </w:p>
    <w:p w:rsidR="00F24D88" w:rsidRDefault="008F6A72" w:rsidP="00552BFD">
      <w:r>
        <w:t>Quest’operazione può essere effettuata manualmente dall’Utente utilizzando un menu a tendina disponibili nelle celle della colonna M (colorata con sfondo giallino).</w:t>
      </w:r>
    </w:p>
    <w:p w:rsidR="00F24D88" w:rsidRPr="008F6A72" w:rsidRDefault="008F6A72" w:rsidP="00552BFD">
      <w:r>
        <w:t xml:space="preserve">E’ anche possibile effettuare automaticamente questa selezione avviando da menu principale il programma </w:t>
      </w:r>
      <w:r>
        <w:rPr>
          <w:b/>
        </w:rPr>
        <w:t>Diametri</w:t>
      </w:r>
      <w:r>
        <w:t>. In questo modo il programma sceglie il diametro commerciale immediatamente superiore a quello teorico per ogni tipologia di tubazione.</w:t>
      </w:r>
    </w:p>
    <w:p w:rsidR="00552BFD" w:rsidRDefault="006B22F0" w:rsidP="00552BFD">
      <w:r>
        <w:t xml:space="preserve">Naturalmente l’Utente può sempre modificare i valori </w:t>
      </w:r>
      <w:r>
        <w:rPr>
          <w:i/>
        </w:rPr>
        <w:t>proposti</w:t>
      </w:r>
      <w:r>
        <w:t xml:space="preserve"> dal programma. Quest’operazione è fondamentale per la terza fase di calcolo, il bilanciamento dei circuiti.</w:t>
      </w:r>
    </w:p>
    <w:p w:rsidR="006B22F0" w:rsidRPr="006B22F0" w:rsidRDefault="006B22F0" w:rsidP="006B22F0">
      <w:pPr>
        <w:pStyle w:val="Titolo4"/>
      </w:pPr>
      <w:bookmarkStart w:id="197" w:name="_Toc374788137"/>
      <w:r>
        <w:t>Fase di Calcolo N. 3</w:t>
      </w:r>
      <w:bookmarkEnd w:id="197"/>
    </w:p>
    <w:p w:rsidR="00552BFD" w:rsidRDefault="00E50804" w:rsidP="00552BFD">
      <w:r>
        <w:t xml:space="preserve">Questa fase si avvia dal menu principale con la voce </w:t>
      </w:r>
      <w:r>
        <w:rPr>
          <w:b/>
        </w:rPr>
        <w:t xml:space="preserve">Bilancia. </w:t>
      </w:r>
      <w:r>
        <w:t>Noti i diametri commerciali (colonna giallina M) il programma è ora in grado di calcolare in modo più corretto sia le perdite specifiche che le velocità reali e le perdite localizzate</w:t>
      </w:r>
      <w:r w:rsidR="00DC5EED">
        <w:t>. A questo scopo è bene porre r.c.d. =0 in modo che si prendano in considerazione le perdite localizzate vere</w:t>
      </w:r>
      <w:r>
        <w:t xml:space="preserve">. In questo modo </w:t>
      </w:r>
      <w:r w:rsidR="00DC5EED">
        <w:t>v</w:t>
      </w:r>
      <w:r w:rsidR="00264931">
        <w:t>engono riempite le colonne dalla N alla T, calcolando anche il valore di r.c.d. per ciascun ramo e il valore medio dei singoli circuiti.</w:t>
      </w:r>
    </w:p>
    <w:p w:rsidR="00264931" w:rsidRDefault="00264931" w:rsidP="00552BFD">
      <w:r>
        <w:t xml:space="preserve">Viene poi calcolato il valore massimo dell’r.c.d. dei circuito e registrato nella cella colorata in verde </w:t>
      </w:r>
      <w:r>
        <w:rPr>
          <w:b/>
        </w:rPr>
        <w:t>r.c.d. effettivo</w:t>
      </w:r>
      <w:r>
        <w:t>.</w:t>
      </w:r>
    </w:p>
    <w:p w:rsidR="00264931" w:rsidRDefault="00264931" w:rsidP="00552BFD">
      <w:r>
        <w:t xml:space="preserve">Per ciascun circuito (determinato con l’algoritmo dell’albero inverso) viene calcolata la perdita di pressione totale. Infine viene determinata la perdita massima e registrata nelle celle </w:t>
      </w:r>
      <w:r>
        <w:rPr>
          <w:b/>
        </w:rPr>
        <w:t>delta-p massima</w:t>
      </w:r>
      <w:r>
        <w:t xml:space="preserve"> in alto.</w:t>
      </w:r>
    </w:p>
    <w:p w:rsidR="00264931" w:rsidRDefault="00264931" w:rsidP="00552BFD">
      <w:r>
        <w:t xml:space="preserve">Ora l’Utente può rendersi conto dello sbilanciamento dei singoli circuiti ed apportare le modifiche che ritiene opportuno. La via preferenziale è modificare il valore dei diametri commerciali scelti (colonna M) aumentando quelli dei rami principali. </w:t>
      </w:r>
    </w:p>
    <w:p w:rsidR="00264931" w:rsidRDefault="00264931" w:rsidP="00552BFD">
      <w:r>
        <w:t xml:space="preserve">Pertanto modificati i diametri dei rami desiderati si può nuovamente lanciare il programma </w:t>
      </w:r>
      <w:r>
        <w:rPr>
          <w:b/>
        </w:rPr>
        <w:t>Bilancia</w:t>
      </w:r>
      <w:r>
        <w:t xml:space="preserve"> per una nuova verifica.</w:t>
      </w:r>
    </w:p>
    <w:p w:rsidR="00264931" w:rsidRDefault="00264931" w:rsidP="00552BFD">
      <w:r>
        <w:t>Le iterazioni possono essere effettuate senza limite, fino al raggiungimento dell’equilibramento della rete.</w:t>
      </w:r>
    </w:p>
    <w:p w:rsidR="00203BB8" w:rsidRDefault="00B958D0" w:rsidP="00552BFD">
      <w:r>
        <w:lastRenderedPageBreak/>
        <w:t>Si può anche lanciare la fase di calcolo n.1 con una nuova ipotesi di r.c.d. imposto e ripetere le fasi di calcolo successive.</w:t>
      </w:r>
    </w:p>
    <w:p w:rsidR="00B958D0" w:rsidRDefault="00B958D0" w:rsidP="00B958D0">
      <w:pPr>
        <w:pStyle w:val="Titolo4"/>
      </w:pPr>
      <w:bookmarkStart w:id="198" w:name="_Toc374788138"/>
      <w:r>
        <w:t>Calcolo automatico completo</w:t>
      </w:r>
      <w:bookmarkEnd w:id="198"/>
    </w:p>
    <w:p w:rsidR="00B958D0" w:rsidRDefault="005B2653" w:rsidP="00B958D0">
      <w:r>
        <w:t xml:space="preserve">Il programma può anche effettuare due o più fasi di calcolo in modo automatico, a scelta dell’Utente. Un’opzione molto comoda è il calcolo completo che comprende le tre fasi insieme. Questo vene lanciato sempre mal menu principale con la voce </w:t>
      </w:r>
      <w:r>
        <w:rPr>
          <w:b/>
        </w:rPr>
        <w:t xml:space="preserve">Calcola </w:t>
      </w:r>
      <w:r>
        <w:t>e selezionando il calcolo totale (vedi più avanti).</w:t>
      </w:r>
    </w:p>
    <w:p w:rsidR="00DC5EED" w:rsidRDefault="00DC5EED" w:rsidP="00B958D0">
      <w:r>
        <w:t>Con quest’opzione si avvia una procedura di ottimizzazione in due tempi:</w:t>
      </w:r>
    </w:p>
    <w:p w:rsidR="00DC5EED" w:rsidRDefault="00DC5EED" w:rsidP="00DC5EED">
      <w:pPr>
        <w:pStyle w:val="Elencoindentatopuntato"/>
      </w:pPr>
      <w:r>
        <w:t>Inizialmente si avvia la fase di calcolo n. 1 con l’r.c.d. imposto fissato dall’Utente. Il calcolo procede poi con la fase di calcolo n.2 per la selezione automatica dei diametri e poi, ponendo r.c.d.=0, al bilanciamento (Fase di calcolo n.3);</w:t>
      </w:r>
    </w:p>
    <w:p w:rsidR="00DC5EED" w:rsidRDefault="00DC5EED" w:rsidP="00DC5EED">
      <w:pPr>
        <w:pStyle w:val="Elencoindentatopuntato"/>
      </w:pPr>
      <w:r>
        <w:t xml:space="preserve">Successivamente il programma impone come r.c.d. il valore dell’r.c.d. effettivo calcolato nel primo tentativo e ripete le tre fasi di calcolo fino al </w:t>
      </w:r>
      <w:r w:rsidR="00CC1A8F">
        <w:t>bilanciamento</w:t>
      </w:r>
      <w:r>
        <w:t>.</w:t>
      </w:r>
    </w:p>
    <w:p w:rsidR="00DC5EED" w:rsidRDefault="00CC1A8F" w:rsidP="00DC5EED">
      <w:r>
        <w:t>In questo modo si ha una buona ottimizzazione del bilanciamento della rete. Naturalmente l’Utente può sempre intervenire variando le ipotesi di calcolo o i diametri commerciali, come prima esposto.</w:t>
      </w:r>
    </w:p>
    <w:p w:rsidR="00CC1A8F" w:rsidRDefault="008D32AE" w:rsidP="008D32AE">
      <w:pPr>
        <w:pStyle w:val="Titolo4"/>
      </w:pPr>
      <w:bookmarkStart w:id="199" w:name="_Toc374788139"/>
      <w:r>
        <w:t>Osservazione sul bilanciamento delle reti</w:t>
      </w:r>
      <w:bookmarkEnd w:id="199"/>
    </w:p>
    <w:p w:rsidR="008D32AE" w:rsidRDefault="008D32AE" w:rsidP="008D32AE">
      <w:r>
        <w:t xml:space="preserve">Il bilanciamento dei circuiti serve ad avere una caduta totale di pressione il più possibile eguale per tutti. Si ricordi, infatti, che tutti i circuiti sono in parallelo alla pompa e pertanto tutti debbono avere la stessa </w:t>
      </w:r>
      <w:r w:rsidRPr="008D32AE">
        <w:rPr>
          <w:rFonts w:ascii="Symbol" w:hAnsi="Symbol"/>
        </w:rPr>
        <w:t></w:t>
      </w:r>
      <w:r>
        <w:t>p totale.</w:t>
      </w:r>
    </w:p>
    <w:p w:rsidR="008D32AE" w:rsidRDefault="008D32AE" w:rsidP="008D32AE">
      <w:r>
        <w:t xml:space="preserve">La mancata verifica di questa condizione comporta una redistribuzione delle portate nei circuiti in modo inversamente proporzionale alla resistenza di imbocco presentata. In pratica i circuiti che presentano </w:t>
      </w:r>
      <w:r w:rsidRPr="008D32AE">
        <w:rPr>
          <w:rFonts w:ascii="Symbol" w:hAnsi="Symbol"/>
        </w:rPr>
        <w:t></w:t>
      </w:r>
      <w:r>
        <w:t xml:space="preserve">p maggiore hanno una portata minore e, viceversa, quelli con </w:t>
      </w:r>
      <w:r w:rsidRPr="008D32AE">
        <w:rPr>
          <w:rFonts w:ascii="Symbol" w:hAnsi="Symbol"/>
        </w:rPr>
        <w:t></w:t>
      </w:r>
      <w:r>
        <w:t>p minore hanno una portata maggiore.</w:t>
      </w:r>
    </w:p>
    <w:p w:rsidR="00730E77" w:rsidRDefault="00730E77" w:rsidP="008D32AE">
      <w:r>
        <w:t>L’effetto di questa ridistribuzione delle portate è quello di non soddisfare le richieste dei terminali che, per le reti tecnologiche, debbono essere alimentati alla portata nominale:</w:t>
      </w:r>
    </w:p>
    <w:p w:rsidR="00730E77" w:rsidRDefault="00730E77" w:rsidP="00730E77">
      <w:pPr>
        <w:pStyle w:val="Didascalia"/>
      </w:pPr>
      <w:r w:rsidRPr="00730E77">
        <w:rPr>
          <w:position w:val="-32"/>
        </w:rPr>
        <w:object w:dxaOrig="1300" w:dyaOrig="700">
          <v:shape id="_x0000_i1062" type="#_x0000_t75" style="width:65.2pt;height:35.3pt" o:ole="">
            <v:imagedata r:id="rId160" o:title=""/>
          </v:shape>
          <o:OLEObject Type="Embed" ProgID="Equation.DSMT4" ShapeID="_x0000_i1062" DrawAspect="Content" ObjectID="_1448530291" r:id="rId161"/>
        </w:object>
      </w:r>
    </w:p>
    <w:p w:rsidR="00730E77" w:rsidRDefault="009342B6" w:rsidP="00730E77">
      <w:r>
        <w:t>Un classico esempio si ha nel riscaldamento non equilibrato dei condomini: i piani bassi sono surriscaldati perché vicini alla pompa di circolazione e presentano perdite totali minori rispetto ai piani alti, solitamente al freddo.</w:t>
      </w:r>
    </w:p>
    <w:p w:rsidR="009342B6" w:rsidRDefault="00367417" w:rsidP="00730E77">
      <w:r>
        <w:t>Fra l’altro si osserva che il DPR 59/09 impone oggi il bilanciamento obbligatorio delle reti perché lo squilibrio comporta maggiori sprechi energetici.</w:t>
      </w:r>
    </w:p>
    <w:p w:rsidR="00367417" w:rsidRDefault="006F5EA9" w:rsidP="00730E77">
      <w:r>
        <w:t>In alcuni casi si applica il metodo di bilanciamento delle portate</w:t>
      </w:r>
      <w:r w:rsidR="00E05036">
        <w:t xml:space="preserve"> confluenti in un nodo</w:t>
      </w:r>
      <w:r>
        <w:t xml:space="preserve"> basato sulla relazione:</w:t>
      </w:r>
    </w:p>
    <w:p w:rsidR="006F5EA9" w:rsidRDefault="006F5EA9" w:rsidP="006F5EA9">
      <w:pPr>
        <w:pStyle w:val="Didascalia"/>
      </w:pPr>
      <w:r w:rsidRPr="006F5EA9">
        <w:rPr>
          <w:position w:val="-30"/>
        </w:rPr>
        <w:object w:dxaOrig="1680" w:dyaOrig="780">
          <v:shape id="_x0000_i1063" type="#_x0000_t75" style="width:84.25pt;height:38.7pt" o:ole="">
            <v:imagedata r:id="rId162" o:title=""/>
          </v:shape>
          <o:OLEObject Type="Embed" ProgID="Equation.DSMT4" ShapeID="_x0000_i1063" DrawAspect="Content" ObjectID="_1448530292" r:id="rId163"/>
        </w:object>
      </w:r>
      <w:r>
        <w:t xml:space="preserve"> </w:t>
      </w:r>
    </w:p>
    <w:p w:rsidR="006F5EA9" w:rsidRDefault="006F5EA9" w:rsidP="006F5EA9">
      <w:r>
        <w:t>Ove si ha:</w:t>
      </w:r>
    </w:p>
    <w:p w:rsidR="006F5EA9" w:rsidRPr="006F5EA9" w:rsidRDefault="006F5EA9" w:rsidP="006F5EA9">
      <w:pPr>
        <w:pStyle w:val="Elencoindentatopuntato"/>
      </w:pPr>
      <w:r>
        <w:t>m</w:t>
      </w:r>
      <w:r w:rsidRPr="006F5EA9">
        <w:rPr>
          <w:vertAlign w:val="subscript"/>
        </w:rPr>
        <w:t>i</w:t>
      </w:r>
      <w:r>
        <w:tab/>
      </w:r>
      <w:r>
        <w:rPr>
          <w:i w:val="0"/>
        </w:rPr>
        <w:t>nuova portata di bilanciamento del ramo;</w:t>
      </w:r>
    </w:p>
    <w:p w:rsidR="006F5EA9" w:rsidRPr="006F5EA9" w:rsidRDefault="006F5EA9" w:rsidP="006F5EA9">
      <w:pPr>
        <w:pStyle w:val="Elencoindentatopuntato"/>
      </w:pPr>
      <w:r>
        <w:t>m</w:t>
      </w:r>
      <w:r>
        <w:rPr>
          <w:i w:val="0"/>
        </w:rPr>
        <w:tab/>
        <w:t>portata del circuito da bilanciare;</w:t>
      </w:r>
    </w:p>
    <w:p w:rsidR="006F5EA9" w:rsidRPr="006F5EA9" w:rsidRDefault="006F5EA9" w:rsidP="006F5EA9">
      <w:pPr>
        <w:pStyle w:val="Elencoindentatopuntato"/>
        <w:rPr>
          <w:rFonts w:ascii="Symbol" w:hAnsi="Symbol"/>
          <w:i w:val="0"/>
        </w:rPr>
      </w:pPr>
      <w:r>
        <w:rPr>
          <w:rFonts w:ascii="Symbol" w:hAnsi="Symbol"/>
        </w:rPr>
        <w:t></w:t>
      </w:r>
      <w:r>
        <w:rPr>
          <w:rFonts w:asciiTheme="minorHAnsi" w:hAnsiTheme="minorHAnsi"/>
        </w:rPr>
        <w:t>p</w:t>
      </w:r>
      <w:r w:rsidRPr="006F5EA9">
        <w:rPr>
          <w:rFonts w:asciiTheme="minorHAnsi" w:hAnsiTheme="minorHAnsi"/>
          <w:vertAlign w:val="subscript"/>
        </w:rPr>
        <w:t>i</w:t>
      </w:r>
      <w:r w:rsidRPr="006F5EA9">
        <w:rPr>
          <w:rFonts w:asciiTheme="minorHAnsi" w:hAnsiTheme="minorHAnsi"/>
        </w:rPr>
        <w:tab/>
      </w:r>
      <w:r w:rsidRPr="006F5EA9">
        <w:rPr>
          <w:rFonts w:asciiTheme="minorHAnsi" w:hAnsiTheme="minorHAnsi"/>
          <w:i w:val="0"/>
        </w:rPr>
        <w:t>nuova prevalenza del circuito</w:t>
      </w:r>
      <w:r>
        <w:rPr>
          <w:rFonts w:asciiTheme="minorHAnsi" w:hAnsiTheme="minorHAnsi"/>
          <w:i w:val="0"/>
        </w:rPr>
        <w:t>;</w:t>
      </w:r>
    </w:p>
    <w:p w:rsidR="006F5EA9" w:rsidRPr="006F5EA9" w:rsidRDefault="006F5EA9" w:rsidP="006F5EA9">
      <w:pPr>
        <w:pStyle w:val="Elencoindentatopuntato"/>
        <w:rPr>
          <w:rFonts w:ascii="Symbol" w:hAnsi="Symbol"/>
          <w:i w:val="0"/>
        </w:rPr>
      </w:pPr>
      <w:r w:rsidRPr="006F5EA9">
        <w:rPr>
          <w:rFonts w:ascii="Symbol" w:hAnsi="Symbol"/>
        </w:rPr>
        <w:t></w:t>
      </w:r>
      <w:r>
        <w:t>p</w:t>
      </w:r>
      <w:r>
        <w:rPr>
          <w:i w:val="0"/>
        </w:rPr>
        <w:tab/>
        <w:t>prevalenza del circuito da bilanciare.</w:t>
      </w:r>
    </w:p>
    <w:p w:rsidR="006F5EA9" w:rsidRDefault="00405BB9" w:rsidP="006F5EA9">
      <w:r>
        <w:lastRenderedPageBreak/>
        <w:t>La relazione di bilanciamento sopra scritta presuppone che le perdite totali dei circuiti siano</w:t>
      </w:r>
      <w:r w:rsidR="004A7DF8">
        <w:t xml:space="preserve"> proporzionali alla portata con</w:t>
      </w:r>
      <w:r>
        <w:t xml:space="preserve"> un esponente pari ad 1.9.</w:t>
      </w:r>
    </w:p>
    <w:p w:rsidR="004A7DF8" w:rsidRDefault="004A7DF8" w:rsidP="006F5EA9">
      <w:r>
        <w:t>L’applicazione di questo criterio può portare a variazioni di portata, rispetto a quella nominale, anche sensibile. Di solito per il corretto funzionamento dei terminali si accetta una variazione della portata entro il 5%.</w:t>
      </w:r>
    </w:p>
    <w:p w:rsidR="004A7DF8" w:rsidRPr="00142D4E" w:rsidRDefault="00142D4E" w:rsidP="006F5EA9">
      <w:r>
        <w:t xml:space="preserve">Al fine di garantire il corretto funzionamento dei terminali si preferisce bilanciare i circuiti utilizzando le valvole di bilanciamento, vedi </w:t>
      </w:r>
      <w:r>
        <w:fldChar w:fldCharType="begin"/>
      </w:r>
      <w:r>
        <w:instrText xml:space="preserve"> REF _Ref350424078 \h </w:instrText>
      </w:r>
      <w:r>
        <w:fldChar w:fldCharType="separate"/>
      </w:r>
      <w:r w:rsidR="006C1543">
        <w:t xml:space="preserve">Figura </w:t>
      </w:r>
      <w:r w:rsidR="006C1543">
        <w:rPr>
          <w:noProof/>
        </w:rPr>
        <w:t>76</w:t>
      </w:r>
      <w:r>
        <w:fldChar w:fldCharType="end"/>
      </w:r>
      <w:r>
        <w:t xml:space="preserve">, che forniscono </w:t>
      </w:r>
      <w:r w:rsidRPr="00142D4E">
        <w:rPr>
          <w:rFonts w:ascii="Symbol" w:hAnsi="Symbol"/>
        </w:rPr>
        <w:t></w:t>
      </w:r>
      <w:r>
        <w:t xml:space="preserve">p variabili mediante una ghiera graduata (vedi </w:t>
      </w:r>
      <w:r>
        <w:fldChar w:fldCharType="begin"/>
      </w:r>
      <w:r>
        <w:instrText xml:space="preserve"> REF _Ref51846502 \h </w:instrText>
      </w:r>
      <w:r>
        <w:fldChar w:fldCharType="separate"/>
      </w:r>
      <w:r w:rsidR="006C1543">
        <w:t xml:space="preserve">Figura </w:t>
      </w:r>
      <w:r w:rsidR="006C1543">
        <w:rPr>
          <w:noProof/>
        </w:rPr>
        <w:t>77</w:t>
      </w:r>
      <w:r>
        <w:fldChar w:fldCharType="end"/>
      </w:r>
      <w:r>
        <w:t>).</w:t>
      </w:r>
    </w:p>
    <w:p w:rsidR="00142D4E" w:rsidRDefault="00142D4E" w:rsidP="00142D4E">
      <w:pPr>
        <w:pStyle w:val="Didascalia"/>
      </w:pPr>
      <w:r>
        <w:rPr>
          <w:i w:val="0"/>
          <w:noProof/>
        </w:rPr>
        <w:drawing>
          <wp:inline distT="0" distB="0" distL="0" distR="0" wp14:anchorId="61F52CCB" wp14:editId="15C464A8">
            <wp:extent cx="3585094" cy="3140015"/>
            <wp:effectExtent l="0" t="0" r="0" b="0"/>
            <wp:docPr id="395" name="Immagine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3"/>
                    <pic:cNvPicPr>
                      <a:picLocks noChangeAspect="1" noChangeArrowheads="1"/>
                    </pic:cNvPicPr>
                  </pic:nvPicPr>
                  <pic:blipFill rotWithShape="1">
                    <a:blip r:embed="rId164" cstate="print">
                      <a:extLst>
                        <a:ext uri="{28A0092B-C50C-407E-A947-70E740481C1C}">
                          <a14:useLocalDpi xmlns:a14="http://schemas.microsoft.com/office/drawing/2010/main" val="0"/>
                        </a:ext>
                      </a:extLst>
                    </a:blip>
                    <a:srcRect t="19792"/>
                    <a:stretch/>
                  </pic:blipFill>
                  <pic:spPr bwMode="auto">
                    <a:xfrm>
                      <a:off x="0" y="0"/>
                      <a:ext cx="3592412" cy="3146424"/>
                    </a:xfrm>
                    <a:prstGeom prst="rect">
                      <a:avLst/>
                    </a:prstGeom>
                    <a:noFill/>
                    <a:ln>
                      <a:noFill/>
                    </a:ln>
                    <a:extLst>
                      <a:ext uri="{53640926-AAD7-44D8-BBD7-CCE9431645EC}">
                        <a14:shadowObscured xmlns:a14="http://schemas.microsoft.com/office/drawing/2010/main"/>
                      </a:ext>
                    </a:extLst>
                  </pic:spPr>
                </pic:pic>
              </a:graphicData>
            </a:graphic>
          </wp:inline>
        </w:drawing>
      </w:r>
    </w:p>
    <w:p w:rsidR="00142D4E" w:rsidRPr="00197C9B" w:rsidRDefault="00142D4E" w:rsidP="00142D4E">
      <w:pPr>
        <w:pStyle w:val="Didascalia"/>
      </w:pPr>
      <w:bookmarkStart w:id="200" w:name="_Ref350424078"/>
      <w:bookmarkStart w:id="201" w:name="_Toc322256675"/>
      <w:bookmarkStart w:id="202" w:name="_Toc330640594"/>
      <w:bookmarkStart w:id="203" w:name="_Toc344909402"/>
      <w:bookmarkStart w:id="204" w:name="_Toc374788236"/>
      <w:r>
        <w:t xml:space="preserve">Figura </w:t>
      </w:r>
      <w:r w:rsidR="00A17F30">
        <w:fldChar w:fldCharType="begin"/>
      </w:r>
      <w:r w:rsidR="00A17F30">
        <w:instrText xml:space="preserve"> SEQ Figura \* ARABIC </w:instrText>
      </w:r>
      <w:r w:rsidR="00A17F30">
        <w:fldChar w:fldCharType="separate"/>
      </w:r>
      <w:r w:rsidR="006C1543">
        <w:rPr>
          <w:noProof/>
        </w:rPr>
        <w:t>76</w:t>
      </w:r>
      <w:r w:rsidR="00A17F30">
        <w:rPr>
          <w:noProof/>
        </w:rPr>
        <w:fldChar w:fldCharType="end"/>
      </w:r>
      <w:bookmarkEnd w:id="200"/>
      <w:r>
        <w:t>: Esempi di valvole di bilanciamento filettate e flangiate</w:t>
      </w:r>
      <w:bookmarkEnd w:id="201"/>
      <w:bookmarkEnd w:id="202"/>
      <w:bookmarkEnd w:id="203"/>
      <w:bookmarkEnd w:id="204"/>
    </w:p>
    <w:p w:rsidR="00142D4E" w:rsidRDefault="00142D4E" w:rsidP="00142D4E">
      <w:pPr>
        <w:pStyle w:val="Figura"/>
        <w:rPr>
          <w:i w:val="0"/>
        </w:rPr>
      </w:pPr>
      <w:r>
        <w:rPr>
          <w:i w:val="0"/>
          <w:noProof/>
        </w:rPr>
        <w:drawing>
          <wp:inline distT="0" distB="0" distL="0" distR="0" wp14:anchorId="2A562CA4" wp14:editId="46FB5E7A">
            <wp:extent cx="3040269" cy="3579962"/>
            <wp:effectExtent l="0" t="0" r="0" b="0"/>
            <wp:docPr id="398" name="Immagine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0"/>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3050902" cy="3592482"/>
                    </a:xfrm>
                    <a:prstGeom prst="rect">
                      <a:avLst/>
                    </a:prstGeom>
                    <a:noFill/>
                    <a:ln>
                      <a:noFill/>
                    </a:ln>
                  </pic:spPr>
                </pic:pic>
              </a:graphicData>
            </a:graphic>
          </wp:inline>
        </w:drawing>
      </w:r>
    </w:p>
    <w:p w:rsidR="00142D4E" w:rsidRPr="00145B2C" w:rsidRDefault="00142D4E" w:rsidP="00142D4E">
      <w:pPr>
        <w:pStyle w:val="Didascalia"/>
      </w:pPr>
      <w:bookmarkStart w:id="205" w:name="_Ref51846502"/>
      <w:bookmarkStart w:id="206" w:name="_Toc322256672"/>
      <w:bookmarkStart w:id="207" w:name="_Toc330640591"/>
      <w:bookmarkStart w:id="208" w:name="_Toc344909399"/>
      <w:bookmarkStart w:id="209" w:name="_Toc374788237"/>
      <w:r>
        <w:t xml:space="preserve">Figura </w:t>
      </w:r>
      <w:r w:rsidR="00A17F30">
        <w:fldChar w:fldCharType="begin"/>
      </w:r>
      <w:r w:rsidR="00A17F30">
        <w:instrText xml:space="preserve"> SEQ Figura \* ARABIC </w:instrText>
      </w:r>
      <w:r w:rsidR="00A17F30">
        <w:fldChar w:fldCharType="separate"/>
      </w:r>
      <w:r w:rsidR="006C1543">
        <w:rPr>
          <w:noProof/>
        </w:rPr>
        <w:t>77</w:t>
      </w:r>
      <w:r w:rsidR="00A17F30">
        <w:rPr>
          <w:noProof/>
        </w:rPr>
        <w:fldChar w:fldCharType="end"/>
      </w:r>
      <w:bookmarkEnd w:id="205"/>
      <w:r>
        <w:t>: Esempio di utilizzo dell’abaco di calcolo delle valvole di bilanciamento</w:t>
      </w:r>
      <w:bookmarkEnd w:id="206"/>
      <w:bookmarkEnd w:id="207"/>
      <w:bookmarkEnd w:id="208"/>
      <w:bookmarkEnd w:id="209"/>
    </w:p>
    <w:p w:rsidR="004A7DF8" w:rsidRPr="00960D24" w:rsidRDefault="00960D24" w:rsidP="00960D24">
      <w:r>
        <w:lastRenderedPageBreak/>
        <w:t xml:space="preserve">A questo scopo il programma calcola automaticamente la differenza di caduta di pressione di ciascun circuito rispetto a quella del circuito più sfavorito (colonna W) fornendo così il valore del </w:t>
      </w:r>
      <w:r w:rsidRPr="00960D24">
        <w:rPr>
          <w:rFonts w:ascii="Symbol" w:hAnsi="Symbol"/>
        </w:rPr>
        <w:t></w:t>
      </w:r>
      <w:r>
        <w:t>p di bilanciamento tramite la valvola.</w:t>
      </w:r>
    </w:p>
    <w:p w:rsidR="004A7DF8" w:rsidRDefault="00E05036" w:rsidP="00E05036">
      <w:pPr>
        <w:pStyle w:val="Titolo2"/>
      </w:pPr>
      <w:bookmarkStart w:id="210" w:name="_Toc374788140"/>
      <w:r>
        <w:t>Menu CALCOLA</w:t>
      </w:r>
      <w:bookmarkEnd w:id="210"/>
    </w:p>
    <w:p w:rsidR="004A7DF8" w:rsidRDefault="00E05036" w:rsidP="006F5EA9">
      <w:r>
        <w:t>Vediamo adesso nel dettaglio l’utilizzo del programma nelle fasi di calcolo. Prendiamo in considerazione l’esempio già visto per l’input dei dati. Abbiamo cioè il foglio riempito con i dati di input dei rami principali, comprese le resistenze localizzate, come illustrato nelle figure seguenti.</w:t>
      </w:r>
    </w:p>
    <w:p w:rsidR="004A7DF8" w:rsidRDefault="005B0E30" w:rsidP="00E05036">
      <w:pPr>
        <w:pStyle w:val="Didascalia"/>
      </w:pPr>
      <w:r>
        <w:rPr>
          <w:noProof/>
        </w:rPr>
        <w:drawing>
          <wp:inline distT="0" distB="0" distL="0" distR="0" wp14:anchorId="3464526D" wp14:editId="07BAECDA">
            <wp:extent cx="6120130" cy="2750820"/>
            <wp:effectExtent l="0" t="0" r="0" b="0"/>
            <wp:docPr id="595" name="Immagine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a:stretch>
                      <a:fillRect/>
                    </a:stretch>
                  </pic:blipFill>
                  <pic:spPr>
                    <a:xfrm>
                      <a:off x="0" y="0"/>
                      <a:ext cx="6120130" cy="2750820"/>
                    </a:xfrm>
                    <a:prstGeom prst="rect">
                      <a:avLst/>
                    </a:prstGeom>
                  </pic:spPr>
                </pic:pic>
              </a:graphicData>
            </a:graphic>
          </wp:inline>
        </w:drawing>
      </w:r>
    </w:p>
    <w:p w:rsidR="004A7DF8" w:rsidRDefault="00E05036" w:rsidP="00E05036">
      <w:pPr>
        <w:pStyle w:val="Didascalia"/>
      </w:pPr>
      <w:bookmarkStart w:id="211" w:name="_Toc374788238"/>
      <w:r>
        <w:t xml:space="preserve">Figura </w:t>
      </w:r>
      <w:r w:rsidR="00A17F30">
        <w:fldChar w:fldCharType="begin"/>
      </w:r>
      <w:r w:rsidR="00A17F30">
        <w:instrText xml:space="preserve"> SEQ Figura \* ARABIC </w:instrText>
      </w:r>
      <w:r w:rsidR="00A17F30">
        <w:fldChar w:fldCharType="separate"/>
      </w:r>
      <w:r w:rsidR="006C1543">
        <w:rPr>
          <w:noProof/>
        </w:rPr>
        <w:t>78</w:t>
      </w:r>
      <w:r w:rsidR="00A17F30">
        <w:rPr>
          <w:noProof/>
        </w:rPr>
        <w:fldChar w:fldCharType="end"/>
      </w:r>
      <w:r>
        <w:t xml:space="preserve">: </w:t>
      </w:r>
      <w:r w:rsidR="00C64525">
        <w:t>D</w:t>
      </w:r>
      <w:r>
        <w:t>ati di input dei rami circuitali</w:t>
      </w:r>
      <w:bookmarkEnd w:id="211"/>
    </w:p>
    <w:p w:rsidR="004A7DF8" w:rsidRDefault="005B0E30" w:rsidP="00E05036">
      <w:pPr>
        <w:pStyle w:val="Didascalia"/>
      </w:pPr>
      <w:r>
        <w:rPr>
          <w:noProof/>
        </w:rPr>
        <w:drawing>
          <wp:inline distT="0" distB="0" distL="0" distR="0" wp14:anchorId="291D2516" wp14:editId="5E24982E">
            <wp:extent cx="6120130" cy="2752725"/>
            <wp:effectExtent l="0" t="0" r="0" b="0"/>
            <wp:docPr id="596" name="Immagine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6120130" cy="2752725"/>
                    </a:xfrm>
                    <a:prstGeom prst="rect">
                      <a:avLst/>
                    </a:prstGeom>
                  </pic:spPr>
                </pic:pic>
              </a:graphicData>
            </a:graphic>
          </wp:inline>
        </w:drawing>
      </w:r>
    </w:p>
    <w:p w:rsidR="00E05036" w:rsidRPr="00E05036" w:rsidRDefault="00E05036" w:rsidP="00E05036">
      <w:pPr>
        <w:pStyle w:val="Didascalia"/>
      </w:pPr>
      <w:bookmarkStart w:id="212" w:name="_Toc374788239"/>
      <w:r>
        <w:t xml:space="preserve">Figura </w:t>
      </w:r>
      <w:r w:rsidR="00A17F30">
        <w:fldChar w:fldCharType="begin"/>
      </w:r>
      <w:r w:rsidR="00A17F30">
        <w:instrText xml:space="preserve"> SEQ Figura \* ARABIC </w:instrText>
      </w:r>
      <w:r w:rsidR="00A17F30">
        <w:fldChar w:fldCharType="separate"/>
      </w:r>
      <w:r w:rsidR="006C1543">
        <w:rPr>
          <w:noProof/>
        </w:rPr>
        <w:t>79</w:t>
      </w:r>
      <w:r w:rsidR="00A17F30">
        <w:rPr>
          <w:noProof/>
        </w:rPr>
        <w:fldChar w:fldCharType="end"/>
      </w:r>
      <w:r w:rsidR="00C64525">
        <w:t>: D</w:t>
      </w:r>
      <w:r>
        <w:t>ati per le tipologie delle resistenze localizzate</w:t>
      </w:r>
      <w:bookmarkEnd w:id="212"/>
    </w:p>
    <w:p w:rsidR="004A7DF8" w:rsidRDefault="000D1FD0" w:rsidP="006F5EA9">
      <w:r>
        <w:t>In pratica si tratta di una rete formata da due collettori complanari, C1 e C2, con sei radiatori collegati e indicati con il prefisso R. La pompa ha il prefisso P.</w:t>
      </w:r>
    </w:p>
    <w:p w:rsidR="000D1FD0" w:rsidRDefault="000D1FD0" w:rsidP="006F5EA9">
      <w:r>
        <w:t xml:space="preserve">Si suppone che l’alimentazione avvenga con acqua a 70 °C e che sia </w:t>
      </w:r>
      <w:r w:rsidRPr="000D1FD0">
        <w:rPr>
          <w:rFonts w:ascii="Symbol" w:hAnsi="Symbol"/>
        </w:rPr>
        <w:t></w:t>
      </w:r>
      <w:r>
        <w:t>t=10 °C. La pompa selezionata abbia una prevalenza di 10000 Pa (pari a 1.02 m. c.a.) e che l’r.c.d. imposto sia pari</w:t>
      </w:r>
      <w:r w:rsidR="002E6AE3">
        <w:t xml:space="preserve"> ad 1 (quindi perdite concentrate pari a quelle distribuite).</w:t>
      </w:r>
    </w:p>
    <w:p w:rsidR="002E6AE3" w:rsidRDefault="002E6AE3" w:rsidP="006F5EA9">
      <w:r>
        <w:lastRenderedPageBreak/>
        <w:t>Come di può osservare sono state fornite le portate per i soli rami terminali mentre quelle dei rami principali (P-A, A-C1, A-C2) non sono presenti. Ci penserà il programma a calcolarle.</w:t>
      </w:r>
    </w:p>
    <w:p w:rsidR="002E6AE3" w:rsidRDefault="00A17F30" w:rsidP="006F5EA9">
      <w:r>
        <w:rPr>
          <w:noProof/>
        </w:rPr>
        <w:pict>
          <v:shape id="_x0000_s1430" type="#_x0000_t32" style="position:absolute;left:0;text-align:left;margin-left:235.4pt;margin-top:6pt;width:205.8pt;height:21.05pt;flip:x;z-index:251739136" o:connectortype="straight" strokecolor="red" strokeweight="2.25pt">
            <v:stroke endarrow="block"/>
          </v:shape>
        </w:pict>
      </w:r>
      <w:r w:rsidR="002E6AE3">
        <w:t xml:space="preserve">Lanciamo la prima fase di calcolo tramite il menu principale selezionando la voce </w:t>
      </w:r>
      <w:r w:rsidR="002E6AE3">
        <w:rPr>
          <w:b/>
        </w:rPr>
        <w:t>Calcola</w:t>
      </w:r>
      <w:r w:rsidR="002E6AE3">
        <w:t>.</w:t>
      </w:r>
    </w:p>
    <w:p w:rsidR="002E6AE3" w:rsidRDefault="00A17F30" w:rsidP="002E6AE3">
      <w:pPr>
        <w:pStyle w:val="Didascalia"/>
      </w:pPr>
      <w:r>
        <w:rPr>
          <w:noProof/>
        </w:rPr>
        <w:pict>
          <v:rect id="_x0000_s1429" style="position:absolute;left:0;text-align:left;margin-left:198.7pt;margin-top:11.7pt;width:34.65pt;height:16.35pt;z-index:251738112" filled="f" strokecolor="red" strokeweight="1.5pt"/>
        </w:pict>
      </w:r>
      <w:r w:rsidR="002E6AE3">
        <w:rPr>
          <w:noProof/>
        </w:rPr>
        <w:drawing>
          <wp:inline distT="0" distB="0" distL="0" distR="0" wp14:anchorId="3CEEF8B9" wp14:editId="36C8AD25">
            <wp:extent cx="3647619" cy="438095"/>
            <wp:effectExtent l="0" t="0" r="0" b="635"/>
            <wp:docPr id="57" name="Immagin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3647619" cy="438095"/>
                    </a:xfrm>
                    <a:prstGeom prst="rect">
                      <a:avLst/>
                    </a:prstGeom>
                  </pic:spPr>
                </pic:pic>
              </a:graphicData>
            </a:graphic>
          </wp:inline>
        </w:drawing>
      </w:r>
    </w:p>
    <w:p w:rsidR="002E6AE3" w:rsidRPr="002E6AE3" w:rsidRDefault="002E6AE3" w:rsidP="002E6AE3">
      <w:pPr>
        <w:pStyle w:val="Didascalia"/>
      </w:pPr>
      <w:bookmarkStart w:id="213" w:name="_Toc374788240"/>
      <w:r>
        <w:t xml:space="preserve">Figura </w:t>
      </w:r>
      <w:r w:rsidR="00A17F30">
        <w:fldChar w:fldCharType="begin"/>
      </w:r>
      <w:r w:rsidR="00A17F30">
        <w:instrText xml:space="preserve"> SEQ Figura \* ARABIC </w:instrText>
      </w:r>
      <w:r w:rsidR="00A17F30">
        <w:fldChar w:fldCharType="separate"/>
      </w:r>
      <w:r w:rsidR="006C1543">
        <w:rPr>
          <w:noProof/>
        </w:rPr>
        <w:t>80</w:t>
      </w:r>
      <w:r w:rsidR="00A17F30">
        <w:rPr>
          <w:noProof/>
        </w:rPr>
        <w:fldChar w:fldCharType="end"/>
      </w:r>
      <w:r>
        <w:t>: Selezione della fase di calcolo dal menu principale</w:t>
      </w:r>
      <w:bookmarkEnd w:id="213"/>
    </w:p>
    <w:p w:rsidR="002E6AE3" w:rsidRDefault="002E6AE3" w:rsidP="006F5EA9">
      <w:r>
        <w:t>Il programma presenta subito una finestra di selezione dei parametri di calcolo e per la scelta delle tipologie di calcolo.</w:t>
      </w:r>
    </w:p>
    <w:p w:rsidR="002E6AE3" w:rsidRDefault="002E6AE3" w:rsidP="006F5EA9">
      <w:r>
        <w:t>Si osservi come nella zona a sinistra si hanno i parametri progettuali di calcolo (r.c.d. imposto, Delta_p della pompa, Temperatura di mandata e differenza di temperatura di progetto).  E’ possibile effettuare qualunque modifica di questi parametri e si avrà anche l’aggiornamento immediato del foglio di calcolo.</w:t>
      </w:r>
    </w:p>
    <w:p w:rsidR="002E6AE3" w:rsidRDefault="00A17F30" w:rsidP="002E6AE3">
      <w:pPr>
        <w:pStyle w:val="Didascalia"/>
      </w:pPr>
      <w:r>
        <w:rPr>
          <w:noProof/>
        </w:rPr>
        <w:pict>
          <v:rect id="_x0000_s1431" style="position:absolute;left:0;text-align:left;margin-left:18.75pt;margin-top:78.95pt;width:269.6pt;height:153.1pt;z-index:251740160" filled="f" strokecolor="red" strokeweight="1.5pt"/>
        </w:pict>
      </w:r>
      <w:r>
        <w:rPr>
          <w:noProof/>
        </w:rPr>
        <w:pict>
          <v:rect id="_x0000_s1432" style="position:absolute;left:0;text-align:left;margin-left:299.9pt;margin-top:120.65pt;width:135.8pt;height:79.45pt;z-index:251741184" filled="f" strokecolor="red" strokeweight="1.5pt"/>
        </w:pict>
      </w:r>
      <w:r w:rsidR="002E6AE3">
        <w:rPr>
          <w:noProof/>
        </w:rPr>
        <w:drawing>
          <wp:inline distT="0" distB="0" distL="0" distR="0" wp14:anchorId="4BA73969" wp14:editId="69524A3B">
            <wp:extent cx="6120130" cy="3553460"/>
            <wp:effectExtent l="0" t="0" r="0" b="0"/>
            <wp:docPr id="58" name="Immagin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6120130" cy="3553460"/>
                    </a:xfrm>
                    <a:prstGeom prst="rect">
                      <a:avLst/>
                    </a:prstGeom>
                  </pic:spPr>
                </pic:pic>
              </a:graphicData>
            </a:graphic>
          </wp:inline>
        </w:drawing>
      </w:r>
    </w:p>
    <w:p w:rsidR="002E6AE3" w:rsidRPr="002E6AE3" w:rsidRDefault="002E6AE3" w:rsidP="002E6AE3">
      <w:pPr>
        <w:pStyle w:val="Didascalia"/>
      </w:pPr>
      <w:bookmarkStart w:id="214" w:name="_Toc374788241"/>
      <w:r>
        <w:t xml:space="preserve">Figura </w:t>
      </w:r>
      <w:r w:rsidR="00A17F30">
        <w:fldChar w:fldCharType="begin"/>
      </w:r>
      <w:r w:rsidR="00A17F30">
        <w:instrText xml:space="preserve"> SEQ Figura \* ARABIC </w:instrText>
      </w:r>
      <w:r w:rsidR="00A17F30">
        <w:fldChar w:fldCharType="separate"/>
      </w:r>
      <w:r w:rsidR="006C1543">
        <w:rPr>
          <w:noProof/>
        </w:rPr>
        <w:t>81</w:t>
      </w:r>
      <w:r w:rsidR="00A17F30">
        <w:rPr>
          <w:noProof/>
        </w:rPr>
        <w:fldChar w:fldCharType="end"/>
      </w:r>
      <w:r>
        <w:t>: Finestra del menu di calcolo</w:t>
      </w:r>
      <w:bookmarkEnd w:id="214"/>
    </w:p>
    <w:p w:rsidR="002E6AE3" w:rsidRDefault="002E6AE3" w:rsidP="006F5EA9">
      <w:r>
        <w:t>Nella zona a destra si hanno tre possibili scelte corrispondenti a tre modalità di calcolo.</w:t>
      </w:r>
    </w:p>
    <w:p w:rsidR="002E6AE3" w:rsidRDefault="002E6AE3" w:rsidP="002E6AE3">
      <w:pPr>
        <w:pStyle w:val="Titolo3"/>
      </w:pPr>
      <w:bookmarkStart w:id="215" w:name="_Toc374788141"/>
      <w:r>
        <w:t>Solo Calcolo Inziale</w:t>
      </w:r>
      <w:bookmarkEnd w:id="215"/>
    </w:p>
    <w:p w:rsidR="002E6AE3" w:rsidRDefault="002E6AE3" w:rsidP="006F5EA9">
      <w:r>
        <w:t>Si effettua solo il calcolo indicato in precedenza come Fase n. 1 e cioè si arriva alla determinazione dei diametri teorici.</w:t>
      </w:r>
    </w:p>
    <w:p w:rsidR="002E6AE3" w:rsidRDefault="00A17F30" w:rsidP="002E6AE3">
      <w:pPr>
        <w:pStyle w:val="Didascalia"/>
      </w:pPr>
      <w:r>
        <w:rPr>
          <w:noProof/>
        </w:rPr>
        <w:lastRenderedPageBreak/>
        <w:pict>
          <v:rect id="_x0000_s1433" style="position:absolute;left:0;text-align:left;margin-left:293.75pt;margin-top:259.75pt;width:123pt;height:27.2pt;z-index:251742208" filled="f" strokecolor="red" strokeweight="1.5pt"/>
        </w:pict>
      </w:r>
      <w:r w:rsidR="005B0E30">
        <w:rPr>
          <w:noProof/>
        </w:rPr>
        <w:drawing>
          <wp:inline distT="0" distB="0" distL="0" distR="0" wp14:anchorId="14F6B884" wp14:editId="581155D3">
            <wp:extent cx="6120130" cy="1968500"/>
            <wp:effectExtent l="0" t="0" r="0" b="0"/>
            <wp:docPr id="61" name="Immagin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6120130" cy="1968500"/>
                    </a:xfrm>
                    <a:prstGeom prst="rect">
                      <a:avLst/>
                    </a:prstGeom>
                  </pic:spPr>
                </pic:pic>
              </a:graphicData>
            </a:graphic>
          </wp:inline>
        </w:drawing>
      </w:r>
      <w:r w:rsidR="002E6AE3">
        <w:rPr>
          <w:noProof/>
        </w:rPr>
        <w:drawing>
          <wp:inline distT="0" distB="0" distL="0" distR="0" wp14:anchorId="2C16707F" wp14:editId="73E680BD">
            <wp:extent cx="5904469" cy="3422117"/>
            <wp:effectExtent l="0" t="0" r="0" b="0"/>
            <wp:docPr id="60" name="Immagin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5907703" cy="3423991"/>
                    </a:xfrm>
                    <a:prstGeom prst="rect">
                      <a:avLst/>
                    </a:prstGeom>
                  </pic:spPr>
                </pic:pic>
              </a:graphicData>
            </a:graphic>
          </wp:inline>
        </w:drawing>
      </w:r>
    </w:p>
    <w:p w:rsidR="002E6AE3" w:rsidRPr="002E6AE3" w:rsidRDefault="002E6AE3" w:rsidP="002E6AE3">
      <w:pPr>
        <w:pStyle w:val="Didascalia"/>
      </w:pPr>
      <w:bookmarkStart w:id="216" w:name="_Toc374788242"/>
      <w:r>
        <w:t xml:space="preserve">Figura </w:t>
      </w:r>
      <w:r w:rsidR="00A17F30">
        <w:fldChar w:fldCharType="begin"/>
      </w:r>
      <w:r w:rsidR="00A17F30">
        <w:instrText xml:space="preserve"> SEQ Figura \* ARABIC </w:instrText>
      </w:r>
      <w:r w:rsidR="00A17F30">
        <w:fldChar w:fldCharType="separate"/>
      </w:r>
      <w:r w:rsidR="006C1543">
        <w:rPr>
          <w:noProof/>
        </w:rPr>
        <w:t>82</w:t>
      </w:r>
      <w:r w:rsidR="00A17F30">
        <w:rPr>
          <w:noProof/>
        </w:rPr>
        <w:fldChar w:fldCharType="end"/>
      </w:r>
      <w:r>
        <w:t>: Selezione del solo calcolo iniziale</w:t>
      </w:r>
      <w:bookmarkEnd w:id="216"/>
    </w:p>
    <w:p w:rsidR="002E6AE3" w:rsidRDefault="002E6AE3" w:rsidP="006F5EA9">
      <w:r>
        <w:t xml:space="preserve">Premendo il tasto </w:t>
      </w:r>
      <w:r>
        <w:rPr>
          <w:b/>
        </w:rPr>
        <w:t>avvia il calcolo delle reti idroniche</w:t>
      </w:r>
      <w:r>
        <w:t xml:space="preserve"> si ottiene il risultato di</w:t>
      </w:r>
      <w:r w:rsidR="00742AC9">
        <w:t xml:space="preserve"> </w:t>
      </w:r>
      <w:r w:rsidR="00742AC9">
        <w:fldChar w:fldCharType="begin"/>
      </w:r>
      <w:r w:rsidR="00742AC9">
        <w:instrText xml:space="preserve"> REF _Ref350434161 \h </w:instrText>
      </w:r>
      <w:r w:rsidR="00742AC9">
        <w:fldChar w:fldCharType="separate"/>
      </w:r>
      <w:r w:rsidR="006C1543">
        <w:t xml:space="preserve">Figura </w:t>
      </w:r>
      <w:r w:rsidR="006C1543">
        <w:rPr>
          <w:noProof/>
        </w:rPr>
        <w:t>83</w:t>
      </w:r>
      <w:r w:rsidR="00742AC9">
        <w:fldChar w:fldCharType="end"/>
      </w:r>
      <w:r w:rsidR="00742AC9">
        <w:t>.</w:t>
      </w:r>
    </w:p>
    <w:p w:rsidR="002E6AE3" w:rsidRDefault="002E6AE3" w:rsidP="002E6AE3">
      <w:pPr>
        <w:pStyle w:val="Didascalia"/>
      </w:pPr>
    </w:p>
    <w:p w:rsidR="00742AC9" w:rsidRPr="00742AC9" w:rsidRDefault="00742AC9" w:rsidP="00742AC9">
      <w:pPr>
        <w:pStyle w:val="Didascalia"/>
      </w:pPr>
      <w:bookmarkStart w:id="217" w:name="_Ref350434161"/>
      <w:bookmarkStart w:id="218" w:name="_Toc374788243"/>
      <w:r>
        <w:t xml:space="preserve">Figura </w:t>
      </w:r>
      <w:r w:rsidR="00A17F30">
        <w:fldChar w:fldCharType="begin"/>
      </w:r>
      <w:r w:rsidR="00A17F30">
        <w:instrText xml:space="preserve"> SEQ Figura \* ARABIC </w:instrText>
      </w:r>
      <w:r w:rsidR="00A17F30">
        <w:fldChar w:fldCharType="separate"/>
      </w:r>
      <w:r w:rsidR="006C1543">
        <w:rPr>
          <w:noProof/>
        </w:rPr>
        <w:t>83</w:t>
      </w:r>
      <w:r w:rsidR="00A17F30">
        <w:rPr>
          <w:noProof/>
        </w:rPr>
        <w:fldChar w:fldCharType="end"/>
      </w:r>
      <w:bookmarkEnd w:id="217"/>
      <w:r>
        <w:t>: Risultati ottenuti con la Fase n. 1</w:t>
      </w:r>
      <w:bookmarkEnd w:id="218"/>
    </w:p>
    <w:p w:rsidR="002E6AE3" w:rsidRDefault="003E7D23" w:rsidP="006F5EA9">
      <w:r>
        <w:t>Come si può osservare il programma ha riempito tutte le colonne dalla F alla L. Quest’ultima contiene i diametri teorici appena calcolati.</w:t>
      </w:r>
      <w:r w:rsidR="005B0E30">
        <w:t xml:space="preserve"> </w:t>
      </w:r>
      <w:r>
        <w:t>Da questo punto occorre selezionare i diametri commerciali sia in modo manuale o automaticamente, come si vedrà più avanti.</w:t>
      </w:r>
    </w:p>
    <w:p w:rsidR="003E7D23" w:rsidRDefault="003E7D23" w:rsidP="003E7D23">
      <w:pPr>
        <w:pStyle w:val="Titolo3"/>
      </w:pPr>
      <w:bookmarkStart w:id="219" w:name="_Toc374788142"/>
      <w:r>
        <w:t>Con Serlezione dei Diametri</w:t>
      </w:r>
      <w:bookmarkEnd w:id="219"/>
    </w:p>
    <w:p w:rsidR="00A61A95" w:rsidRDefault="003E7D23" w:rsidP="003E7D23">
      <w:r>
        <w:t xml:space="preserve">Si può selezionare la seconda opzione </w:t>
      </w:r>
      <w:r>
        <w:rPr>
          <w:b/>
        </w:rPr>
        <w:t>Con selezione dei diametri</w:t>
      </w:r>
      <w:r w:rsidRPr="003E7D23">
        <w:t>, come</w:t>
      </w:r>
      <w:r>
        <w:t xml:space="preserve"> indicato in </w:t>
      </w:r>
      <w:r>
        <w:fldChar w:fldCharType="begin"/>
      </w:r>
      <w:r>
        <w:instrText xml:space="preserve"> REF _Ref350434415 \h </w:instrText>
      </w:r>
      <w:r>
        <w:fldChar w:fldCharType="separate"/>
      </w:r>
      <w:r w:rsidR="006C1543">
        <w:t xml:space="preserve">Figura </w:t>
      </w:r>
      <w:r w:rsidR="006C1543">
        <w:rPr>
          <w:noProof/>
        </w:rPr>
        <w:t>84</w:t>
      </w:r>
      <w:r>
        <w:fldChar w:fldCharType="end"/>
      </w:r>
      <w:r>
        <w:t xml:space="preserve">. </w:t>
      </w:r>
      <w:r w:rsidR="00CC331F">
        <w:t xml:space="preserve">Il programma effettua gli stessi calcoli visti nel paragrafo precedente con in più la </w:t>
      </w:r>
      <w:r w:rsidR="00AF1AA2">
        <w:t xml:space="preserve">scelta dei diametri commerciali, come si può osservare in </w:t>
      </w:r>
      <w:r w:rsidR="00AF1AA2">
        <w:fldChar w:fldCharType="begin"/>
      </w:r>
      <w:r w:rsidR="00AF1AA2">
        <w:instrText xml:space="preserve"> REF _Ref350434555 \h </w:instrText>
      </w:r>
      <w:r w:rsidR="00AF1AA2">
        <w:fldChar w:fldCharType="separate"/>
      </w:r>
      <w:r w:rsidR="006C1543">
        <w:t xml:space="preserve">Figura </w:t>
      </w:r>
      <w:r w:rsidR="006C1543">
        <w:rPr>
          <w:noProof/>
        </w:rPr>
        <w:t>85</w:t>
      </w:r>
      <w:r w:rsidR="00AF1AA2">
        <w:fldChar w:fldCharType="end"/>
      </w:r>
      <w:r w:rsidR="00AF1AA2">
        <w:t>.</w:t>
      </w:r>
      <w:r w:rsidR="00A61A95">
        <w:t xml:space="preserve"> In pratica viene riempita anche la colonna M (in giallino).</w:t>
      </w:r>
      <w:r w:rsidR="005B0E30">
        <w:t xml:space="preserve"> </w:t>
      </w:r>
      <w:r w:rsidR="00A61A95">
        <w:t xml:space="preserve">La selezione dei diametri avviene in funzione della serie commerciale di ciascuna tipologia di tubazione (vedi </w:t>
      </w:r>
      <w:r w:rsidR="00A61A95">
        <w:fldChar w:fldCharType="begin"/>
      </w:r>
      <w:r w:rsidR="00A61A95">
        <w:instrText xml:space="preserve"> REF _Ref350354025 \h </w:instrText>
      </w:r>
      <w:r w:rsidR="00A61A95">
        <w:fldChar w:fldCharType="separate"/>
      </w:r>
      <w:r w:rsidR="006C1543">
        <w:t xml:space="preserve">Figura </w:t>
      </w:r>
      <w:r w:rsidR="006C1543">
        <w:rPr>
          <w:noProof/>
        </w:rPr>
        <w:t>50</w:t>
      </w:r>
      <w:r w:rsidR="00A61A95">
        <w:fldChar w:fldCharType="end"/>
      </w:r>
      <w:r w:rsidR="00A61A95">
        <w:t>) scegliendo il diametro immediatamente superiore a quello teorico.</w:t>
      </w:r>
      <w:r w:rsidR="005B0E30">
        <w:t xml:space="preserve"> </w:t>
      </w:r>
      <w:r w:rsidR="00A61A95">
        <w:t xml:space="preserve">Lo stesso risultato si ottiene selezionando la voce </w:t>
      </w:r>
      <w:r w:rsidR="00A61A95">
        <w:rPr>
          <w:b/>
        </w:rPr>
        <w:t xml:space="preserve">Diametri </w:t>
      </w:r>
      <w:r w:rsidR="00A61A95">
        <w:t>dal menu principale, dopo aver lanciato il calcolo dei soli diametri teorici visto nel paragrafo precedente.</w:t>
      </w:r>
    </w:p>
    <w:p w:rsidR="00A61A95" w:rsidRDefault="00BF2509" w:rsidP="003E7D23">
      <w:r>
        <w:lastRenderedPageBreak/>
        <w:t>Si osservi che la selezione automatica è effettuata con un criterio uniforme per tutti i rami e non si fanno distinzioni fra rami principali e secondari.</w:t>
      </w:r>
    </w:p>
    <w:p w:rsidR="00644C36" w:rsidRDefault="00BF2509" w:rsidP="003E7D23">
      <w:r>
        <w:t xml:space="preserve">Inoltre la selezione dei diametri tiene conto dei valori commerciali presenti nel foglio </w:t>
      </w:r>
      <w:r>
        <w:rPr>
          <w:b/>
        </w:rPr>
        <w:t>Parametri_Fisici</w:t>
      </w:r>
      <w:r>
        <w:t xml:space="preserve"> nella colonna AJ. </w:t>
      </w:r>
    </w:p>
    <w:p w:rsidR="00BF2509" w:rsidRDefault="00BF2509" w:rsidP="003E7D23">
      <w:r>
        <w:t>Questi valori vengono generati automaticamente dal programma in fase di inizializzazione di un nuovo progetto (vedi capitolo precedente). Le modifiche fatte in questa colonna vengono recepite per la selezione del progetto in corso e quindi si possono sostituire alcuni valori dei diametri commerciali secondo le proprie esigenze.</w:t>
      </w:r>
    </w:p>
    <w:p w:rsidR="003E7D23" w:rsidRDefault="00A17F30" w:rsidP="003E7D23">
      <w:pPr>
        <w:pStyle w:val="Didascalia"/>
      </w:pPr>
      <w:r>
        <w:rPr>
          <w:noProof/>
        </w:rPr>
        <w:pict>
          <v:rect id="_x0000_s1702" style="position:absolute;left:0;text-align:left;margin-left:292pt;margin-top:313.75pt;width:127pt;height:27.9pt;z-index:251819008" filled="f" strokecolor="red" strokeweight="1.5pt"/>
        </w:pict>
      </w:r>
      <w:r w:rsidR="003E7D23">
        <w:rPr>
          <w:noProof/>
        </w:rPr>
        <w:drawing>
          <wp:inline distT="0" distB="0" distL="0" distR="0" wp14:anchorId="6CE5D33C" wp14:editId="47E5994F">
            <wp:extent cx="6120130" cy="5677535"/>
            <wp:effectExtent l="0" t="0" r="0" b="0"/>
            <wp:docPr id="517" name="Immagin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6120130" cy="5677535"/>
                    </a:xfrm>
                    <a:prstGeom prst="rect">
                      <a:avLst/>
                    </a:prstGeom>
                  </pic:spPr>
                </pic:pic>
              </a:graphicData>
            </a:graphic>
          </wp:inline>
        </w:drawing>
      </w:r>
    </w:p>
    <w:p w:rsidR="003E7D23" w:rsidRDefault="003E7D23" w:rsidP="003E7D23">
      <w:pPr>
        <w:pStyle w:val="Didascalia"/>
      </w:pPr>
      <w:bookmarkStart w:id="220" w:name="_Ref350434415"/>
      <w:bookmarkStart w:id="221" w:name="_Toc374788244"/>
      <w:r>
        <w:t xml:space="preserve">Figura </w:t>
      </w:r>
      <w:r w:rsidR="00A17F30">
        <w:fldChar w:fldCharType="begin"/>
      </w:r>
      <w:r w:rsidR="00A17F30">
        <w:instrText xml:space="preserve"> SEQ Figura \* ARABIC </w:instrText>
      </w:r>
      <w:r w:rsidR="00A17F30">
        <w:fldChar w:fldCharType="separate"/>
      </w:r>
      <w:r w:rsidR="006C1543">
        <w:rPr>
          <w:noProof/>
        </w:rPr>
        <w:t>84</w:t>
      </w:r>
      <w:r w:rsidR="00A17F30">
        <w:rPr>
          <w:noProof/>
        </w:rPr>
        <w:fldChar w:fldCharType="end"/>
      </w:r>
      <w:bookmarkEnd w:id="220"/>
      <w:r>
        <w:t>: Avvio del calcolo con selezione dei diametri</w:t>
      </w:r>
      <w:bookmarkEnd w:id="221"/>
    </w:p>
    <w:p w:rsidR="005B0E30" w:rsidRDefault="005B0E30" w:rsidP="005B0E30">
      <w:r>
        <w:t>Si ricordi, tuttavia, che questi valori modificati non vengono salvati con il progetto e pertanto potrebbero verificarsi incongruenze con i risultati in caso di nuova elaborazione susseguente al richiamo dei un progetto salvato. In pratica le serie dei diametri commerciali non sono modificabili a piacere perché dipendenti dalla tipologia di tubazione. La modifica possibile è quella di cambiare qualche diametro con altri di valore maggiore, non presente nell’elenco sopra indicato.</w:t>
      </w:r>
    </w:p>
    <w:p w:rsidR="005B0E30" w:rsidRPr="00BF2509" w:rsidRDefault="005B0E30" w:rsidP="005B0E30">
      <w:r>
        <w:t xml:space="preserve">Si è cercato di dara ampia flessibilità all’uso del programma ma vanno scoraggiate personalizzazioni non coerenti con la realtà produttiva. Si consiglia di effettuare le modifiche dei diametri commerciali con molta attenzione. Nel caso si desideri cambiare in modo permanente </w:t>
      </w:r>
      <w:r>
        <w:lastRenderedPageBreak/>
        <w:t>una o più serie commerciali (ad esempio tipologie di polietilene diverse o tubi in acciaio diversi) allora occorre intervenire, sempre con molta attenzione, nel programma in VBA come già accennato per i valori dei fattori di Darcy delle resistenze localizzate.</w:t>
      </w:r>
    </w:p>
    <w:p w:rsidR="003E7D23" w:rsidRDefault="00A17F30" w:rsidP="003E7D23">
      <w:pPr>
        <w:pStyle w:val="Didascalia"/>
      </w:pPr>
      <w:r>
        <w:rPr>
          <w:noProof/>
        </w:rPr>
        <w:pict>
          <v:rect id="_x0000_s1434" style="position:absolute;left:0;text-align:left;margin-left:433.05pt;margin-top:59.15pt;width:47.5pt;height:97.15pt;z-index:251743232" filled="f" strokecolor="red" strokeweight="1.5pt"/>
        </w:pict>
      </w:r>
      <w:r w:rsidR="003E7D23">
        <w:rPr>
          <w:noProof/>
        </w:rPr>
        <w:drawing>
          <wp:inline distT="0" distB="0" distL="0" distR="0" wp14:anchorId="4E3756EC" wp14:editId="3C0E72CD">
            <wp:extent cx="6120130" cy="1950720"/>
            <wp:effectExtent l="0" t="0" r="0" b="0"/>
            <wp:docPr id="519" name="Immagine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stretch>
                      <a:fillRect/>
                    </a:stretch>
                  </pic:blipFill>
                  <pic:spPr>
                    <a:xfrm>
                      <a:off x="0" y="0"/>
                      <a:ext cx="6120130" cy="1950720"/>
                    </a:xfrm>
                    <a:prstGeom prst="rect">
                      <a:avLst/>
                    </a:prstGeom>
                  </pic:spPr>
                </pic:pic>
              </a:graphicData>
            </a:graphic>
          </wp:inline>
        </w:drawing>
      </w:r>
    </w:p>
    <w:p w:rsidR="003E7D23" w:rsidRDefault="003E7D23" w:rsidP="003E7D23">
      <w:pPr>
        <w:pStyle w:val="Didascalia"/>
      </w:pPr>
      <w:bookmarkStart w:id="222" w:name="_Ref350434555"/>
      <w:bookmarkStart w:id="223" w:name="_Toc374788245"/>
      <w:r>
        <w:t xml:space="preserve">Figura </w:t>
      </w:r>
      <w:r w:rsidR="00A17F30">
        <w:fldChar w:fldCharType="begin"/>
      </w:r>
      <w:r w:rsidR="00A17F30">
        <w:instrText xml:space="preserve"> SEQ Figura \* ARABIC </w:instrText>
      </w:r>
      <w:r w:rsidR="00A17F30">
        <w:fldChar w:fldCharType="separate"/>
      </w:r>
      <w:r w:rsidR="006C1543">
        <w:rPr>
          <w:noProof/>
        </w:rPr>
        <w:t>85</w:t>
      </w:r>
      <w:r w:rsidR="00A17F30">
        <w:rPr>
          <w:noProof/>
        </w:rPr>
        <w:fldChar w:fldCharType="end"/>
      </w:r>
      <w:bookmarkEnd w:id="222"/>
      <w:r>
        <w:t>: Risultati ottenuti con la selezione dei diametri</w:t>
      </w:r>
      <w:bookmarkEnd w:id="223"/>
    </w:p>
    <w:p w:rsidR="00644C36" w:rsidRDefault="00E432CD" w:rsidP="00E432CD">
      <w:pPr>
        <w:pStyle w:val="Titolo3"/>
      </w:pPr>
      <w:bookmarkStart w:id="224" w:name="_Toc374788143"/>
      <w:r>
        <w:t>Calcolo Completo con Bilanciamento</w:t>
      </w:r>
      <w:bookmarkEnd w:id="224"/>
    </w:p>
    <w:p w:rsidR="00E432CD" w:rsidRDefault="00E432CD" w:rsidP="00E432CD">
      <w:r>
        <w:t xml:space="preserve">Questa selezione è attivata dall’ultimo bottone della finestra di calcolo, come indicato in </w:t>
      </w:r>
      <w:r>
        <w:fldChar w:fldCharType="begin"/>
      </w:r>
      <w:r>
        <w:instrText xml:space="preserve"> REF _Ref350435581 \h </w:instrText>
      </w:r>
      <w:r>
        <w:fldChar w:fldCharType="separate"/>
      </w:r>
      <w:r w:rsidR="006C1543">
        <w:t xml:space="preserve">Figura </w:t>
      </w:r>
      <w:r w:rsidR="006C1543">
        <w:rPr>
          <w:noProof/>
        </w:rPr>
        <w:t>86</w:t>
      </w:r>
      <w:r>
        <w:fldChar w:fldCharType="end"/>
      </w:r>
      <w:r>
        <w:t>.</w:t>
      </w:r>
      <w:r w:rsidR="00267D08">
        <w:t xml:space="preserve"> Si ottengono i risultati di </w:t>
      </w:r>
      <w:r w:rsidR="00F039B3">
        <w:fldChar w:fldCharType="begin"/>
      </w:r>
      <w:r w:rsidR="00F039B3">
        <w:instrText xml:space="preserve"> REF _Ref350435714 \h </w:instrText>
      </w:r>
      <w:r w:rsidR="00F039B3">
        <w:fldChar w:fldCharType="separate"/>
      </w:r>
      <w:r w:rsidR="006C1543">
        <w:t xml:space="preserve">Figura </w:t>
      </w:r>
      <w:r w:rsidR="006C1543">
        <w:rPr>
          <w:noProof/>
        </w:rPr>
        <w:t>87</w:t>
      </w:r>
      <w:r w:rsidR="00F039B3">
        <w:fldChar w:fldCharType="end"/>
      </w:r>
      <w:r w:rsidR="00F039B3">
        <w:t>.</w:t>
      </w:r>
    </w:p>
    <w:p w:rsidR="00E432CD" w:rsidRDefault="00A17F30" w:rsidP="00E432CD">
      <w:pPr>
        <w:pStyle w:val="Didascalia"/>
      </w:pPr>
      <w:r>
        <w:rPr>
          <w:noProof/>
        </w:rPr>
        <w:pict>
          <v:rect id="_x0000_s1703" style="position:absolute;left:0;text-align:left;margin-left:280.9pt;margin-top:323.65pt;width:144.7pt;height:34.7pt;z-index:251820032" filled="f" strokecolor="red" strokeweight="1.5pt"/>
        </w:pict>
      </w:r>
      <w:r w:rsidR="00E432CD">
        <w:rPr>
          <w:noProof/>
        </w:rPr>
        <w:drawing>
          <wp:inline distT="0" distB="0" distL="0" distR="0" wp14:anchorId="1156FEDD" wp14:editId="517C1656">
            <wp:extent cx="5292349" cy="4873925"/>
            <wp:effectExtent l="0" t="0" r="0" b="0"/>
            <wp:docPr id="520" name="Immagine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5302207" cy="4883004"/>
                    </a:xfrm>
                    <a:prstGeom prst="rect">
                      <a:avLst/>
                    </a:prstGeom>
                  </pic:spPr>
                </pic:pic>
              </a:graphicData>
            </a:graphic>
          </wp:inline>
        </w:drawing>
      </w:r>
    </w:p>
    <w:p w:rsidR="00E432CD" w:rsidRDefault="00E432CD" w:rsidP="00E432CD">
      <w:pPr>
        <w:pStyle w:val="Didascalia"/>
      </w:pPr>
      <w:bookmarkStart w:id="225" w:name="_Ref350435581"/>
      <w:bookmarkStart w:id="226" w:name="_Toc374788246"/>
      <w:r>
        <w:t xml:space="preserve">Figura </w:t>
      </w:r>
      <w:r w:rsidR="00A17F30">
        <w:fldChar w:fldCharType="begin"/>
      </w:r>
      <w:r w:rsidR="00A17F30">
        <w:instrText xml:space="preserve"> SEQ Figura \* ARABIC </w:instrText>
      </w:r>
      <w:r w:rsidR="00A17F30">
        <w:fldChar w:fldCharType="separate"/>
      </w:r>
      <w:r w:rsidR="006C1543">
        <w:rPr>
          <w:noProof/>
        </w:rPr>
        <w:t>86</w:t>
      </w:r>
      <w:r w:rsidR="00A17F30">
        <w:rPr>
          <w:noProof/>
        </w:rPr>
        <w:fldChar w:fldCharType="end"/>
      </w:r>
      <w:bookmarkEnd w:id="225"/>
      <w:r>
        <w:t xml:space="preserve">: </w:t>
      </w:r>
      <w:r w:rsidR="00C64525">
        <w:t>A</w:t>
      </w:r>
      <w:r>
        <w:t>vvio del calcolo completo con bilanciamento</w:t>
      </w:r>
      <w:bookmarkEnd w:id="226"/>
    </w:p>
    <w:p w:rsidR="00267D08" w:rsidRDefault="00267D08" w:rsidP="00267D08">
      <w:pPr>
        <w:pStyle w:val="Didascalia"/>
      </w:pPr>
      <w:r>
        <w:rPr>
          <w:noProof/>
        </w:rPr>
        <w:lastRenderedPageBreak/>
        <w:drawing>
          <wp:inline distT="0" distB="0" distL="0" distR="0" wp14:anchorId="2071C7F9" wp14:editId="4811500E">
            <wp:extent cx="6120130" cy="1104900"/>
            <wp:effectExtent l="0" t="0" r="0" b="0"/>
            <wp:docPr id="521" name="Immagine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5"/>
                    <a:stretch>
                      <a:fillRect/>
                    </a:stretch>
                  </pic:blipFill>
                  <pic:spPr>
                    <a:xfrm>
                      <a:off x="0" y="0"/>
                      <a:ext cx="6120130" cy="1104900"/>
                    </a:xfrm>
                    <a:prstGeom prst="rect">
                      <a:avLst/>
                    </a:prstGeom>
                  </pic:spPr>
                </pic:pic>
              </a:graphicData>
            </a:graphic>
          </wp:inline>
        </w:drawing>
      </w:r>
    </w:p>
    <w:p w:rsidR="00267D08" w:rsidRDefault="00267D08" w:rsidP="00267D08">
      <w:pPr>
        <w:pStyle w:val="Didascalia"/>
      </w:pPr>
      <w:bookmarkStart w:id="227" w:name="_Ref350435714"/>
      <w:bookmarkStart w:id="228" w:name="_Toc374788247"/>
      <w:r>
        <w:t xml:space="preserve">Figura </w:t>
      </w:r>
      <w:r w:rsidR="00A17F30">
        <w:fldChar w:fldCharType="begin"/>
      </w:r>
      <w:r w:rsidR="00A17F30">
        <w:instrText xml:space="preserve"> SEQ Figura \* ARABIC </w:instrText>
      </w:r>
      <w:r w:rsidR="00A17F30">
        <w:fldChar w:fldCharType="separate"/>
      </w:r>
      <w:r w:rsidR="006C1543">
        <w:rPr>
          <w:noProof/>
        </w:rPr>
        <w:t>87</w:t>
      </w:r>
      <w:r w:rsidR="00A17F30">
        <w:rPr>
          <w:noProof/>
        </w:rPr>
        <w:fldChar w:fldCharType="end"/>
      </w:r>
      <w:bookmarkEnd w:id="227"/>
      <w:r>
        <w:t>: R</w:t>
      </w:r>
      <w:r w:rsidR="00F039B3">
        <w:t>isultati con il calcolo completo</w:t>
      </w:r>
      <w:bookmarkEnd w:id="228"/>
    </w:p>
    <w:p w:rsidR="00F039B3" w:rsidRDefault="00F039B3" w:rsidP="00F039B3">
      <w:r>
        <w:t xml:space="preserve">In particolare in </w:t>
      </w:r>
      <w:r>
        <w:fldChar w:fldCharType="begin"/>
      </w:r>
      <w:r>
        <w:instrText xml:space="preserve"> REF _Ref350435784 \h </w:instrText>
      </w:r>
      <w:r>
        <w:fldChar w:fldCharType="separate"/>
      </w:r>
      <w:r w:rsidR="006C1543">
        <w:t xml:space="preserve">Figura </w:t>
      </w:r>
      <w:r w:rsidR="006C1543">
        <w:rPr>
          <w:noProof/>
        </w:rPr>
        <w:t>88</w:t>
      </w:r>
      <w:r>
        <w:fldChar w:fldCharType="end"/>
      </w:r>
      <w:r>
        <w:t xml:space="preserve"> si riporta la seconda parte del foglio di calcolo, a partire dalla colonna L fino alla colonna W, contenente i risultati anche del bilanciamento.</w:t>
      </w:r>
    </w:p>
    <w:p w:rsidR="00CF37AC" w:rsidRDefault="00F039B3" w:rsidP="00F039B3">
      <w:r>
        <w:t>In pratica sono state effettuate tutte e tre le fasi di calcolo viste in precedenza. In più viene effettuato un doppio calcolo di ottimizzazione, il primo partendo da r.c.d.=1 come valore iniziale imposto, il secondo partendo da r.c.d. = 0.16</w:t>
      </w:r>
      <w:r w:rsidR="00CF37AC">
        <w:t>4</w:t>
      </w:r>
      <w:r>
        <w:t xml:space="preserve"> che è il risultato della prima elaborazione di bilanciamento.</w:t>
      </w:r>
      <w:r w:rsidR="00CF37AC">
        <w:t xml:space="preserve"> A seguito della seconda elaborazione si ottiene un r.c.d. effettivo pari a 0.164.</w:t>
      </w:r>
    </w:p>
    <w:p w:rsidR="007120E2" w:rsidRPr="00F039B3" w:rsidRDefault="00CF37AC" w:rsidP="00F039B3">
      <w:r>
        <w:t>Si possono ottenere gli stessi risultati lanciando manualmente le tre fasi di calcolo per le due iterazioni.</w:t>
      </w:r>
      <w:r w:rsidR="007120E2">
        <w:t xml:space="preserve"> Durante le elaborazioni si hanno le emissioni di due </w:t>
      </w:r>
      <w:r w:rsidR="007120E2" w:rsidRPr="007120E2">
        <w:rPr>
          <w:i/>
        </w:rPr>
        <w:t>Beep</w:t>
      </w:r>
      <w:r w:rsidR="007120E2">
        <w:t xml:space="preserve"> per indicare le due ripetizioni del calcolo.</w:t>
      </w:r>
    </w:p>
    <w:p w:rsidR="00F039B3" w:rsidRDefault="00A17F30" w:rsidP="00F039B3">
      <w:pPr>
        <w:pStyle w:val="Didascalia"/>
      </w:pPr>
      <w:r>
        <w:rPr>
          <w:noProof/>
        </w:rPr>
        <w:pict>
          <v:rect id="_x0000_s1435" style="position:absolute;left:0;text-align:left;margin-left:358.3pt;margin-top:48.75pt;width:122.3pt;height:92.4pt;z-index:251744256" filled="f" strokecolor="red" strokeweight="1.5pt"/>
        </w:pict>
      </w:r>
      <w:r>
        <w:rPr>
          <w:noProof/>
        </w:rPr>
        <w:pict>
          <v:shape id="_x0000_s1438" type="#_x0000_t32" style="position:absolute;left:0;text-align:left;margin-left:321.65pt;margin-top:96.2pt;width:52.95pt;height:11.55pt;flip:y;z-index:251747328" o:connectortype="straight" strokecolor="red" strokeweight="2.25pt">
            <v:stroke endarrow="block"/>
          </v:shape>
        </w:pict>
      </w:r>
      <w:r w:rsidR="00F039B3">
        <w:rPr>
          <w:noProof/>
        </w:rPr>
        <w:drawing>
          <wp:inline distT="0" distB="0" distL="0" distR="0" wp14:anchorId="5B39168E" wp14:editId="38232DE3">
            <wp:extent cx="6120130" cy="1715770"/>
            <wp:effectExtent l="0" t="0" r="0" b="0"/>
            <wp:docPr id="522" name="Immagine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a:stretch>
                      <a:fillRect/>
                    </a:stretch>
                  </pic:blipFill>
                  <pic:spPr>
                    <a:xfrm>
                      <a:off x="0" y="0"/>
                      <a:ext cx="6120130" cy="1715770"/>
                    </a:xfrm>
                    <a:prstGeom prst="rect">
                      <a:avLst/>
                    </a:prstGeom>
                  </pic:spPr>
                </pic:pic>
              </a:graphicData>
            </a:graphic>
          </wp:inline>
        </w:drawing>
      </w:r>
    </w:p>
    <w:p w:rsidR="00F039B3" w:rsidRDefault="00F039B3" w:rsidP="00F039B3">
      <w:pPr>
        <w:pStyle w:val="Didascalia"/>
      </w:pPr>
      <w:bookmarkStart w:id="229" w:name="_Ref350435784"/>
      <w:bookmarkStart w:id="230" w:name="_Toc374788248"/>
      <w:r>
        <w:t xml:space="preserve">Figura </w:t>
      </w:r>
      <w:r w:rsidR="00A17F30">
        <w:fldChar w:fldCharType="begin"/>
      </w:r>
      <w:r w:rsidR="00A17F30">
        <w:instrText xml:space="preserve"> SEQ Figura \* ARABIC </w:instrText>
      </w:r>
      <w:r w:rsidR="00A17F30">
        <w:fldChar w:fldCharType="separate"/>
      </w:r>
      <w:r w:rsidR="006C1543">
        <w:rPr>
          <w:noProof/>
        </w:rPr>
        <w:t>88</w:t>
      </w:r>
      <w:r w:rsidR="00A17F30">
        <w:rPr>
          <w:noProof/>
        </w:rPr>
        <w:fldChar w:fldCharType="end"/>
      </w:r>
      <w:bookmarkEnd w:id="229"/>
      <w:r>
        <w:t>: Vista della seconda parte del foglio relativa al bilanciamento</w:t>
      </w:r>
      <w:bookmarkEnd w:id="230"/>
    </w:p>
    <w:p w:rsidR="00001A1D" w:rsidRDefault="00001A1D" w:rsidP="00001A1D">
      <w:r>
        <w:t>Si osservi che le ultime tre colonne riportano, rispettivamente:</w:t>
      </w:r>
    </w:p>
    <w:p w:rsidR="00001A1D" w:rsidRDefault="00001A1D" w:rsidP="00001A1D">
      <w:pPr>
        <w:pStyle w:val="Elencoindentatopuntato"/>
      </w:pPr>
      <w:r>
        <w:t>La perdita di pressione totale del circuito, in Pa;</w:t>
      </w:r>
    </w:p>
    <w:p w:rsidR="00001A1D" w:rsidRDefault="00001A1D" w:rsidP="00001A1D">
      <w:pPr>
        <w:pStyle w:val="Elencoindentatopuntato"/>
      </w:pPr>
      <w:r>
        <w:t>La perdita di pressione totale del circuito, in m. c.a.;</w:t>
      </w:r>
    </w:p>
    <w:p w:rsidR="00001A1D" w:rsidRDefault="00001A1D" w:rsidP="00001A1D">
      <w:pPr>
        <w:pStyle w:val="Elencoindentatopuntato"/>
      </w:pPr>
      <w:r>
        <w:t xml:space="preserve">La </w:t>
      </w:r>
      <w:r w:rsidRPr="00001A1D">
        <w:rPr>
          <w:rFonts w:ascii="Symbol" w:hAnsi="Symbol"/>
        </w:rPr>
        <w:t></w:t>
      </w:r>
      <w:r>
        <w:t>p di regolazione rispetto al circuito più sfavorevole, in Pa.</w:t>
      </w:r>
    </w:p>
    <w:p w:rsidR="0060224E" w:rsidRDefault="0060224E" w:rsidP="0060224E">
      <w:r>
        <w:t>Inoltre si osserva come il terminale C1-R2 sia quello relativo al circuito più sfavorito (6440 Pa). La caduta di pressione massima è inferiore a quella della pompa (10000 Pa).</w:t>
      </w:r>
    </w:p>
    <w:p w:rsidR="0060224E" w:rsidRDefault="0060224E" w:rsidP="0060224E">
      <w:r>
        <w:t xml:space="preserve">Possiamo ottimizzare ulteriormente i risultati scegliendo diametri dei rami terminali più piccoli di quelli già selezionati, come indicato in </w:t>
      </w:r>
      <w:r>
        <w:fldChar w:fldCharType="begin"/>
      </w:r>
      <w:r>
        <w:instrText xml:space="preserve"> REF _Ref350436572 \h </w:instrText>
      </w:r>
      <w:r>
        <w:fldChar w:fldCharType="separate"/>
      </w:r>
      <w:r w:rsidR="006C1543">
        <w:t xml:space="preserve">Figura </w:t>
      </w:r>
      <w:r w:rsidR="006C1543">
        <w:rPr>
          <w:noProof/>
        </w:rPr>
        <w:t>89</w:t>
      </w:r>
      <w:r>
        <w:fldChar w:fldCharType="end"/>
      </w:r>
      <w:r>
        <w:t>.</w:t>
      </w:r>
    </w:p>
    <w:p w:rsidR="0060224E" w:rsidRDefault="00A17F30" w:rsidP="0060224E">
      <w:pPr>
        <w:pStyle w:val="Didascalia"/>
      </w:pPr>
      <w:r>
        <w:rPr>
          <w:noProof/>
        </w:rPr>
        <w:pict>
          <v:rect id="_x0000_s1437" style="position:absolute;left:0;text-align:left;margin-left:217.75pt;margin-top:12.65pt;width:84.85pt;height:137.25pt;z-index:251746304" filled="f" strokecolor="red" strokeweight="1.5pt"/>
        </w:pict>
      </w:r>
      <w:r w:rsidR="0060224E">
        <w:rPr>
          <w:noProof/>
        </w:rPr>
        <w:drawing>
          <wp:inline distT="0" distB="0" distL="0" distR="0" wp14:anchorId="38A4314F" wp14:editId="0E04875B">
            <wp:extent cx="1628571" cy="1800000"/>
            <wp:effectExtent l="0" t="0" r="0" b="0"/>
            <wp:docPr id="523" name="Immagine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stretch>
                      <a:fillRect/>
                    </a:stretch>
                  </pic:blipFill>
                  <pic:spPr>
                    <a:xfrm>
                      <a:off x="0" y="0"/>
                      <a:ext cx="1628571" cy="1800000"/>
                    </a:xfrm>
                    <a:prstGeom prst="rect">
                      <a:avLst/>
                    </a:prstGeom>
                  </pic:spPr>
                </pic:pic>
              </a:graphicData>
            </a:graphic>
          </wp:inline>
        </w:drawing>
      </w:r>
    </w:p>
    <w:p w:rsidR="0060224E" w:rsidRPr="0060224E" w:rsidRDefault="0060224E" w:rsidP="0060224E">
      <w:pPr>
        <w:pStyle w:val="Didascalia"/>
      </w:pPr>
      <w:bookmarkStart w:id="231" w:name="_Ref350436572"/>
      <w:bookmarkStart w:id="232" w:name="_Toc374788249"/>
      <w:r>
        <w:t xml:space="preserve">Figura </w:t>
      </w:r>
      <w:r w:rsidR="00A17F30">
        <w:fldChar w:fldCharType="begin"/>
      </w:r>
      <w:r w:rsidR="00A17F30">
        <w:instrText xml:space="preserve"> SEQ Figura \* ARABIC </w:instrText>
      </w:r>
      <w:r w:rsidR="00A17F30">
        <w:fldChar w:fldCharType="separate"/>
      </w:r>
      <w:r w:rsidR="006C1543">
        <w:rPr>
          <w:noProof/>
        </w:rPr>
        <w:t>89</w:t>
      </w:r>
      <w:r w:rsidR="00A17F30">
        <w:rPr>
          <w:noProof/>
        </w:rPr>
        <w:fldChar w:fldCharType="end"/>
      </w:r>
      <w:bookmarkEnd w:id="231"/>
      <w:r>
        <w:t>: Selezione manuale dei diametri commerciali</w:t>
      </w:r>
      <w:bookmarkEnd w:id="232"/>
    </w:p>
    <w:p w:rsidR="0060224E" w:rsidRDefault="002D5481" w:rsidP="0060224E">
      <w:r>
        <w:lastRenderedPageBreak/>
        <w:t>La selezione manuale è assistita da un menu a tendina attraverso il quale è possibile selezionare il diametro desiderato</w:t>
      </w:r>
      <w:r w:rsidR="00646BAF">
        <w:t xml:space="preserve"> per la tipologia della tubazione (basta scorrere il menu a tendina verso il basso)</w:t>
      </w:r>
      <w:r>
        <w:t>.</w:t>
      </w:r>
    </w:p>
    <w:p w:rsidR="0060224E" w:rsidRDefault="002D5481" w:rsidP="0060224E">
      <w:r>
        <w:t>Dopo la nuova selezione dei diametri è possibile lanciare la fase di bilanciamento</w:t>
      </w:r>
      <w:r w:rsidR="00646BAF">
        <w:t xml:space="preserve"> (</w:t>
      </w:r>
      <w:r w:rsidR="00646BAF">
        <w:rPr>
          <w:b/>
        </w:rPr>
        <w:t>Bilancia</w:t>
      </w:r>
      <w:r w:rsidR="00646BAF">
        <w:t>)</w:t>
      </w:r>
      <w:r>
        <w:t xml:space="preserve">, vedi </w:t>
      </w:r>
      <w:r>
        <w:fldChar w:fldCharType="begin"/>
      </w:r>
      <w:r>
        <w:instrText xml:space="preserve"> REF _Ref350436702 \h </w:instrText>
      </w:r>
      <w:r>
        <w:fldChar w:fldCharType="separate"/>
      </w:r>
      <w:r w:rsidR="006C1543">
        <w:t xml:space="preserve">Figura </w:t>
      </w:r>
      <w:r w:rsidR="006C1543">
        <w:rPr>
          <w:noProof/>
        </w:rPr>
        <w:t>90</w:t>
      </w:r>
      <w:r>
        <w:fldChar w:fldCharType="end"/>
      </w:r>
      <w:r>
        <w:t xml:space="preserve">, ed ottenere i risultati di </w:t>
      </w:r>
      <w:r>
        <w:fldChar w:fldCharType="begin"/>
      </w:r>
      <w:r>
        <w:instrText xml:space="preserve"> REF _Ref350436754 \h </w:instrText>
      </w:r>
      <w:r>
        <w:fldChar w:fldCharType="separate"/>
      </w:r>
      <w:r w:rsidR="006C1543">
        <w:t xml:space="preserve">Figura </w:t>
      </w:r>
      <w:r w:rsidR="006C1543">
        <w:rPr>
          <w:noProof/>
        </w:rPr>
        <w:t>91</w:t>
      </w:r>
      <w:r>
        <w:fldChar w:fldCharType="end"/>
      </w:r>
      <w:r w:rsidR="00646BAF">
        <w:t xml:space="preserve"> che evidenzia i nuovi risultati di calcolo.</w:t>
      </w:r>
    </w:p>
    <w:p w:rsidR="00646BAF" w:rsidRDefault="00646BAF" w:rsidP="0060224E">
      <w:r>
        <w:t>Queste operazioni possono essere svolte più volte al fine di ottenere il miglior risultato possibile del bilanciamento dei circuiti. Possono essere utili le seguenti linee guida:</w:t>
      </w:r>
    </w:p>
    <w:p w:rsidR="00646BAF" w:rsidRDefault="00646BAF" w:rsidP="00646BAF">
      <w:pPr>
        <w:pStyle w:val="Elencoindentatopuntato"/>
      </w:pPr>
      <w:r>
        <w:t>Incrementare il diametro del ramo terminale relativo al circuito di massima caduta di pressione può aiutare poco perché riduce le perdite solo nell’ultimo ramo. Meglio modificare i diametri dei rami principali che partecipano alla formazione di più circuiti;</w:t>
      </w:r>
    </w:p>
    <w:p w:rsidR="00646BAF" w:rsidRDefault="00646BAF" w:rsidP="00646BAF">
      <w:pPr>
        <w:pStyle w:val="Elencoindentatopuntato"/>
      </w:pPr>
      <w:r>
        <w:t xml:space="preserve">Osservando i </w:t>
      </w:r>
      <w:r w:rsidRPr="00646BAF">
        <w:rPr>
          <w:rFonts w:ascii="Symbol" w:hAnsi="Symbol"/>
        </w:rPr>
        <w:t></w:t>
      </w:r>
      <w:r>
        <w:t>p dei vari circuiti è facile individuare il nodo a monte e quindi il ramo principale che lo alimento: è su questo ramo che bisogna intervenire incrementando il diametro;</w:t>
      </w:r>
    </w:p>
    <w:p w:rsidR="00646BAF" w:rsidRDefault="00646BAF" w:rsidP="00646BAF">
      <w:pPr>
        <w:pStyle w:val="Elencoindentatopuntato"/>
      </w:pPr>
      <w:r>
        <w:t>Dalla colonna S (</w:t>
      </w:r>
      <w:r w:rsidRPr="00646BAF">
        <w:rPr>
          <w:b/>
        </w:rPr>
        <w:t>P.CON/P.DIS</w:t>
      </w:r>
      <w:r>
        <w:t>) si può individuare il o i rami con maggior rapporto r.c.d. e quindi agire su questi incrementandoli;</w:t>
      </w:r>
    </w:p>
    <w:p w:rsidR="00646BAF" w:rsidRDefault="00646BAF" w:rsidP="00646BAF">
      <w:pPr>
        <w:pStyle w:val="Elencoindentatopuntato"/>
      </w:pPr>
      <w:r>
        <w:t>Se l’incremento dei diametri apporta pochi benefici (cioè si osserva una scarsa riduzione delle perdite totali più sfavorite o del singolo circuito) allora è bene controllare le tipologie e il numero di perdite localizzate dei rami più sfavoriti,</w:t>
      </w:r>
    </w:p>
    <w:p w:rsidR="00646BAF" w:rsidRDefault="00646BAF" w:rsidP="00646BAF">
      <w:pPr>
        <w:pStyle w:val="Elencoindentatopuntato"/>
        <w:spacing w:after="120"/>
      </w:pPr>
      <w:r>
        <w:t xml:space="preserve">Se tutta la rete si mantiene con </w:t>
      </w:r>
      <w:r w:rsidRPr="00646BAF">
        <w:rPr>
          <w:rFonts w:ascii="Symbol" w:hAnsi="Symbol"/>
        </w:rPr>
        <w:t></w:t>
      </w:r>
      <w:r>
        <w:t xml:space="preserve">p elevati è opportuno cambiare la prevalenza della pompa incrementandone il valore selezionato. Basta rilanciare la fase </w:t>
      </w:r>
      <w:r>
        <w:rPr>
          <w:b/>
        </w:rPr>
        <w:t>Calcola</w:t>
      </w:r>
      <w:r>
        <w:t xml:space="preserve"> inserendo un valore di </w:t>
      </w:r>
      <w:r>
        <w:rPr>
          <w:b/>
        </w:rPr>
        <w:t>delta-p pompa</w:t>
      </w:r>
      <w:r>
        <w:t xml:space="preserve"> più elevato.</w:t>
      </w:r>
    </w:p>
    <w:p w:rsidR="002D5481" w:rsidRDefault="00A17F30" w:rsidP="002D5481">
      <w:pPr>
        <w:pStyle w:val="Didascalia"/>
      </w:pPr>
      <w:r>
        <w:rPr>
          <w:noProof/>
        </w:rPr>
        <w:pict>
          <v:rect id="_x0000_s1439" style="position:absolute;left:0;text-align:left;margin-left:412.65pt;margin-top:13.3pt;width:67.9pt;height:110.05pt;z-index:251748352" filled="f" strokecolor="red" strokeweight="1.5pt"/>
        </w:pict>
      </w:r>
      <w:r w:rsidR="002D5481">
        <w:rPr>
          <w:noProof/>
        </w:rPr>
        <w:drawing>
          <wp:inline distT="0" distB="0" distL="0" distR="0" wp14:anchorId="5EC977DD" wp14:editId="72082FE6">
            <wp:extent cx="5891211" cy="4589252"/>
            <wp:effectExtent l="0" t="0" r="0" b="0"/>
            <wp:docPr id="524" name="Immagine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a:stretch>
                      <a:fillRect/>
                    </a:stretch>
                  </pic:blipFill>
                  <pic:spPr>
                    <a:xfrm>
                      <a:off x="0" y="0"/>
                      <a:ext cx="5894632" cy="4591917"/>
                    </a:xfrm>
                    <a:prstGeom prst="rect">
                      <a:avLst/>
                    </a:prstGeom>
                  </pic:spPr>
                </pic:pic>
              </a:graphicData>
            </a:graphic>
          </wp:inline>
        </w:drawing>
      </w:r>
    </w:p>
    <w:p w:rsidR="002D5481" w:rsidRPr="002D5481" w:rsidRDefault="002D5481" w:rsidP="002D5481">
      <w:pPr>
        <w:pStyle w:val="Didascalia"/>
      </w:pPr>
      <w:bookmarkStart w:id="233" w:name="_Ref350436702"/>
      <w:bookmarkStart w:id="234" w:name="_Toc374788250"/>
      <w:r>
        <w:t xml:space="preserve">Figura </w:t>
      </w:r>
      <w:r w:rsidR="00A17F30">
        <w:fldChar w:fldCharType="begin"/>
      </w:r>
      <w:r w:rsidR="00A17F30">
        <w:instrText xml:space="preserve"> SEQ Figura \* ARABIC </w:instrText>
      </w:r>
      <w:r w:rsidR="00A17F30">
        <w:fldChar w:fldCharType="separate"/>
      </w:r>
      <w:r w:rsidR="006C1543">
        <w:rPr>
          <w:noProof/>
        </w:rPr>
        <w:t>90</w:t>
      </w:r>
      <w:r w:rsidR="00A17F30">
        <w:rPr>
          <w:noProof/>
        </w:rPr>
        <w:fldChar w:fldCharType="end"/>
      </w:r>
      <w:bookmarkEnd w:id="233"/>
      <w:r>
        <w:t>: Riavvio della fase di bilanciamento</w:t>
      </w:r>
      <w:bookmarkEnd w:id="234"/>
    </w:p>
    <w:p w:rsidR="0060224E" w:rsidRDefault="00A17F30" w:rsidP="002D5481">
      <w:pPr>
        <w:pStyle w:val="Didascalia"/>
      </w:pPr>
      <w:r>
        <w:rPr>
          <w:noProof/>
        </w:rPr>
        <w:lastRenderedPageBreak/>
        <w:pict>
          <v:rect id="_x0000_s1440" style="position:absolute;left:0;text-align:left;margin-left:344.75pt;margin-top:19.25pt;width:135.8pt;height:96.5pt;z-index:251749376" filled="f" strokecolor="red" strokeweight="1.5pt"/>
        </w:pict>
      </w:r>
      <w:r w:rsidR="002D5481">
        <w:rPr>
          <w:noProof/>
        </w:rPr>
        <w:drawing>
          <wp:inline distT="0" distB="0" distL="0" distR="0" wp14:anchorId="3F2289DC" wp14:editId="2B0F87C7">
            <wp:extent cx="6120130" cy="1531620"/>
            <wp:effectExtent l="0" t="0" r="0" b="0"/>
            <wp:docPr id="525" name="Immagine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a:stretch>
                      <a:fillRect/>
                    </a:stretch>
                  </pic:blipFill>
                  <pic:spPr>
                    <a:xfrm>
                      <a:off x="0" y="0"/>
                      <a:ext cx="6120130" cy="1531620"/>
                    </a:xfrm>
                    <a:prstGeom prst="rect">
                      <a:avLst/>
                    </a:prstGeom>
                  </pic:spPr>
                </pic:pic>
              </a:graphicData>
            </a:graphic>
          </wp:inline>
        </w:drawing>
      </w:r>
    </w:p>
    <w:p w:rsidR="002D5481" w:rsidRDefault="002D5481" w:rsidP="002D5481">
      <w:pPr>
        <w:pStyle w:val="Didascalia"/>
      </w:pPr>
      <w:bookmarkStart w:id="235" w:name="_Ref350436754"/>
      <w:bookmarkStart w:id="236" w:name="_Toc374788251"/>
      <w:r>
        <w:t xml:space="preserve">Figura </w:t>
      </w:r>
      <w:r w:rsidR="00A17F30">
        <w:fldChar w:fldCharType="begin"/>
      </w:r>
      <w:r w:rsidR="00A17F30">
        <w:instrText xml:space="preserve"> SEQ Figura \* ARABIC </w:instrText>
      </w:r>
      <w:r w:rsidR="00A17F30">
        <w:fldChar w:fldCharType="separate"/>
      </w:r>
      <w:r w:rsidR="006C1543">
        <w:rPr>
          <w:noProof/>
        </w:rPr>
        <w:t>91</w:t>
      </w:r>
      <w:r w:rsidR="00A17F30">
        <w:rPr>
          <w:noProof/>
        </w:rPr>
        <w:fldChar w:fldCharType="end"/>
      </w:r>
      <w:bookmarkEnd w:id="235"/>
      <w:r>
        <w:t>: Nuovi risultati di bilanciamento</w:t>
      </w:r>
      <w:bookmarkEnd w:id="236"/>
    </w:p>
    <w:p w:rsidR="00E23DB7" w:rsidRDefault="00E23DB7" w:rsidP="00E23DB7">
      <w:pPr>
        <w:pStyle w:val="Titolo3"/>
      </w:pPr>
      <w:bookmarkStart w:id="237" w:name="_Ref374787530"/>
      <w:bookmarkStart w:id="238" w:name="_Toc374788144"/>
      <w:r>
        <w:t>Dimesionamento di reti per fan coil a due tubi</w:t>
      </w:r>
      <w:bookmarkEnd w:id="237"/>
      <w:bookmarkEnd w:id="238"/>
    </w:p>
    <w:p w:rsidR="00E23DB7" w:rsidRDefault="00CD177B" w:rsidP="00E23DB7">
      <w:r>
        <w:t>Se si utilizzano fan coil a due tubi (cioè con una sola batteria sia per il regime estivo che per quello invernale)</w:t>
      </w:r>
      <w:r w:rsidR="003D68E7">
        <w:t>, vedi più avanti $</w:t>
      </w:r>
      <w:r w:rsidR="003D68E7">
        <w:fldChar w:fldCharType="begin"/>
      </w:r>
      <w:r w:rsidR="003D68E7">
        <w:instrText xml:space="preserve"> REF _Ref374787530 \r \h </w:instrText>
      </w:r>
      <w:r w:rsidR="003D68E7">
        <w:fldChar w:fldCharType="separate"/>
      </w:r>
      <w:r w:rsidR="006C1543">
        <w:t>3.2.4</w:t>
      </w:r>
      <w:r w:rsidR="003D68E7">
        <w:fldChar w:fldCharType="end"/>
      </w:r>
      <w:r w:rsidR="003D68E7">
        <w:t>,</w:t>
      </w:r>
      <w:r>
        <w:t xml:space="preserve"> </w:t>
      </w:r>
      <w:r w:rsidR="003D68E7">
        <w:t>si deve verificare che la rete di distribuzione progettata per una stagione sia valida anche per la seconda.</w:t>
      </w:r>
    </w:p>
    <w:p w:rsidR="003D68E7" w:rsidRDefault="003D68E7" w:rsidP="00E23DB7">
      <w:r>
        <w:t>Di solito si parte dalle peggiori condizioni. Ad esempio quelle estive. Dopo aver effettuato il dimensionamento della rete occorre verificare che anche per i carichi delle condizioni invernali la rete va bene.</w:t>
      </w:r>
    </w:p>
    <w:p w:rsidR="003D68E7" w:rsidRDefault="003D68E7" w:rsidP="00E23DB7">
      <w:r>
        <w:t xml:space="preserve">In questo caso, dopo aver salvata la rete per la prima condizione, si procede alla fase di reinizializzazione del foglio con l’opzione </w:t>
      </w:r>
      <w:r w:rsidRPr="00F432F7">
        <w:t>del</w:t>
      </w:r>
      <w:r w:rsidRPr="003D68E7">
        <w:rPr>
          <w:b/>
        </w:rPr>
        <w:t xml:space="preserve"> mantenimento dei diametri commerciali</w:t>
      </w:r>
      <w:r>
        <w:t xml:space="preserve"> (vedi quanto detto al $</w:t>
      </w:r>
      <w:r>
        <w:fldChar w:fldCharType="begin"/>
      </w:r>
      <w:r>
        <w:instrText xml:space="preserve"> REF _Ref374787707 \r \h </w:instrText>
      </w:r>
      <w:r>
        <w:fldChar w:fldCharType="separate"/>
      </w:r>
      <w:r w:rsidR="006C1543">
        <w:t>2.2.1</w:t>
      </w:r>
      <w:r>
        <w:fldChar w:fldCharType="end"/>
      </w:r>
      <w:r>
        <w:t>). E’ quindi possibili cambiare pe potenzialità termiche dei terminali e le ipotesi di funzionamento (Temperatura dell’acqua, salto termico ed eventualmente la prevalenza della pompa) procedendo al calcolo e verifica di bilanciamento:</w:t>
      </w:r>
    </w:p>
    <w:p w:rsidR="003D68E7" w:rsidRDefault="003D68E7" w:rsidP="003D68E7">
      <w:pPr>
        <w:pStyle w:val="Elencoindentatopuntato"/>
      </w:pPr>
      <w:r>
        <w:t>Fase di calcolo con solo calcolo iniziale con r.c.d. =0 perché la rete è già dimensionata;</w:t>
      </w:r>
    </w:p>
    <w:p w:rsidR="003D68E7" w:rsidRDefault="003D68E7" w:rsidP="003D68E7">
      <w:pPr>
        <w:pStyle w:val="Elencoindentatopuntato"/>
      </w:pPr>
      <w:r>
        <w:t>Saltare la selezione dei diametri perché già selezionati;</w:t>
      </w:r>
    </w:p>
    <w:p w:rsidR="003D68E7" w:rsidRDefault="003D68E7" w:rsidP="003D68E7">
      <w:pPr>
        <w:pStyle w:val="Elencoindentatopuntato"/>
      </w:pPr>
      <w:r>
        <w:t>Avviare la fase di bilanciamento con r.c.d. =0 e confrontare i risultati ottenuti con quella della prima rete.</w:t>
      </w:r>
    </w:p>
    <w:p w:rsidR="003D68E7" w:rsidRDefault="003D68E7" w:rsidP="003D68E7">
      <w:r>
        <w:t>Per ulteriori informazioni si vada al paragrafo $</w:t>
      </w:r>
      <w:r>
        <w:fldChar w:fldCharType="begin"/>
      </w:r>
      <w:r>
        <w:instrText xml:space="preserve"> REF _Ref374787530 \r \h </w:instrText>
      </w:r>
      <w:r>
        <w:fldChar w:fldCharType="separate"/>
      </w:r>
      <w:r w:rsidR="006C1543">
        <w:t>3.2.4</w:t>
      </w:r>
      <w:r>
        <w:fldChar w:fldCharType="end"/>
      </w:r>
      <w:r>
        <w:t>.</w:t>
      </w:r>
    </w:p>
    <w:p w:rsidR="003D68E7" w:rsidRPr="00E23DB7" w:rsidRDefault="003D68E7" w:rsidP="003D68E7">
      <w:r>
        <w:t>Nel caso di fan coil a quattro tubi le reti di distribuzione sono diverse e fra loro indipendenti e pertanto possono essere dimensionate separatamente.</w:t>
      </w:r>
    </w:p>
    <w:p w:rsidR="006C5414" w:rsidRDefault="006C5414" w:rsidP="006C5414">
      <w:pPr>
        <w:pStyle w:val="Titolo2"/>
      </w:pPr>
      <w:bookmarkStart w:id="239" w:name="_Toc374788145"/>
      <w:r>
        <w:t>Menu DIAMETRI</w:t>
      </w:r>
      <w:bookmarkEnd w:id="239"/>
    </w:p>
    <w:p w:rsidR="006C5414" w:rsidRDefault="006C5414" w:rsidP="006C5414">
      <w:r>
        <w:t xml:space="preserve">La scelta automatica dei diametri commerciali può essere effettuata tramite la voce di menu principale </w:t>
      </w:r>
      <w:r>
        <w:rPr>
          <w:b/>
        </w:rPr>
        <w:t>Diametri</w:t>
      </w:r>
      <w:r>
        <w:t xml:space="preserve">, come illustrato in </w:t>
      </w:r>
      <w:r>
        <w:fldChar w:fldCharType="begin"/>
      </w:r>
      <w:r>
        <w:instrText xml:space="preserve"> REF _Ref350496607 \h </w:instrText>
      </w:r>
      <w:r>
        <w:fldChar w:fldCharType="separate"/>
      </w:r>
      <w:r w:rsidR="006C1543">
        <w:t xml:space="preserve">Figura </w:t>
      </w:r>
      <w:r w:rsidR="006C1543">
        <w:rPr>
          <w:noProof/>
        </w:rPr>
        <w:t>92</w:t>
      </w:r>
      <w:r>
        <w:fldChar w:fldCharType="end"/>
      </w:r>
      <w:r>
        <w:t>.</w:t>
      </w:r>
    </w:p>
    <w:p w:rsidR="006C5414" w:rsidRDefault="00A17F30" w:rsidP="006C5414">
      <w:pPr>
        <w:pStyle w:val="Didascalia"/>
      </w:pPr>
      <w:r>
        <w:rPr>
          <w:noProof/>
        </w:rPr>
        <w:pict>
          <v:rect id="_x0000_s1477" style="position:absolute;left:0;text-align:left;margin-left:230.55pt;margin-top:5.95pt;width:40.5pt;height:25.5pt;z-index:251750400" filled="f" fillcolor="red" strokecolor="red" strokeweight="2.25pt"/>
        </w:pict>
      </w:r>
      <w:r w:rsidR="006C5414">
        <w:rPr>
          <w:noProof/>
        </w:rPr>
        <w:drawing>
          <wp:inline distT="0" distB="0" distL="0" distR="0" wp14:anchorId="3110A514" wp14:editId="6699B0B4">
            <wp:extent cx="3685714" cy="552381"/>
            <wp:effectExtent l="0" t="0" r="0" b="635"/>
            <wp:docPr id="526" name="Immagine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0"/>
                    <a:stretch>
                      <a:fillRect/>
                    </a:stretch>
                  </pic:blipFill>
                  <pic:spPr>
                    <a:xfrm>
                      <a:off x="0" y="0"/>
                      <a:ext cx="3685714" cy="552381"/>
                    </a:xfrm>
                    <a:prstGeom prst="rect">
                      <a:avLst/>
                    </a:prstGeom>
                  </pic:spPr>
                </pic:pic>
              </a:graphicData>
            </a:graphic>
          </wp:inline>
        </w:drawing>
      </w:r>
    </w:p>
    <w:p w:rsidR="006C5414" w:rsidRDefault="006C5414" w:rsidP="006C5414">
      <w:pPr>
        <w:pStyle w:val="Didascalia"/>
      </w:pPr>
      <w:bookmarkStart w:id="240" w:name="_Ref350496607"/>
      <w:bookmarkStart w:id="241" w:name="_Toc374788252"/>
      <w:r>
        <w:t xml:space="preserve">Figura </w:t>
      </w:r>
      <w:r w:rsidR="00A17F30">
        <w:fldChar w:fldCharType="begin"/>
      </w:r>
      <w:r w:rsidR="00A17F30">
        <w:instrText xml:space="preserve"> SEQ Figura \* ARABIC </w:instrText>
      </w:r>
      <w:r w:rsidR="00A17F30">
        <w:fldChar w:fldCharType="separate"/>
      </w:r>
      <w:r w:rsidR="006C1543">
        <w:rPr>
          <w:noProof/>
        </w:rPr>
        <w:t>92</w:t>
      </w:r>
      <w:r w:rsidR="00A17F30">
        <w:rPr>
          <w:noProof/>
        </w:rPr>
        <w:fldChar w:fldCharType="end"/>
      </w:r>
      <w:bookmarkEnd w:id="240"/>
      <w:r>
        <w:t>: Selezione della voce Diametri</w:t>
      </w:r>
      <w:bookmarkEnd w:id="241"/>
    </w:p>
    <w:p w:rsidR="006C5414" w:rsidRDefault="006C5414" w:rsidP="006C5414">
      <w:pPr>
        <w:spacing w:after="120"/>
      </w:pPr>
      <w:r>
        <w:t xml:space="preserve">Si ha subito una finestra di conferma, vedi </w:t>
      </w:r>
      <w:r>
        <w:fldChar w:fldCharType="begin"/>
      </w:r>
      <w:r>
        <w:instrText xml:space="preserve"> REF _Ref350496739 \h </w:instrText>
      </w:r>
      <w:r>
        <w:fldChar w:fldCharType="separate"/>
      </w:r>
      <w:r w:rsidR="006C1543">
        <w:t xml:space="preserve">Figura </w:t>
      </w:r>
      <w:r w:rsidR="006C1543">
        <w:rPr>
          <w:noProof/>
        </w:rPr>
        <w:t>93</w:t>
      </w:r>
      <w:r>
        <w:fldChar w:fldCharType="end"/>
      </w:r>
      <w:r>
        <w:t>. Premendo il tasto AVVIA il programma effettua la selezione dei diametri commerciali scegliendo il primo diametro immediatamente superiore a quello teorico, per ciascuna tipologia di tubazione.</w:t>
      </w:r>
    </w:p>
    <w:p w:rsidR="006C5414" w:rsidRDefault="00A17F30" w:rsidP="006C5414">
      <w:pPr>
        <w:pStyle w:val="Didascalia"/>
      </w:pPr>
      <w:r>
        <w:rPr>
          <w:noProof/>
        </w:rPr>
        <w:lastRenderedPageBreak/>
        <w:pict>
          <v:rect id="_x0000_s1478" style="position:absolute;left:0;text-align:left;margin-left:250.8pt;margin-top:235.25pt;width:83.25pt;height:56.25pt;z-index:251751424" filled="f" strokecolor="red" strokeweight="2.25pt"/>
        </w:pict>
      </w:r>
      <w:r w:rsidR="006C5414">
        <w:rPr>
          <w:noProof/>
        </w:rPr>
        <w:drawing>
          <wp:inline distT="0" distB="0" distL="0" distR="0" wp14:anchorId="311CCB53" wp14:editId="38B0F224">
            <wp:extent cx="6120130" cy="3992880"/>
            <wp:effectExtent l="0" t="0" r="0" b="0"/>
            <wp:docPr id="527" name="Immagine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a:stretch>
                      <a:fillRect/>
                    </a:stretch>
                  </pic:blipFill>
                  <pic:spPr>
                    <a:xfrm>
                      <a:off x="0" y="0"/>
                      <a:ext cx="6120130" cy="3992880"/>
                    </a:xfrm>
                    <a:prstGeom prst="rect">
                      <a:avLst/>
                    </a:prstGeom>
                  </pic:spPr>
                </pic:pic>
              </a:graphicData>
            </a:graphic>
          </wp:inline>
        </w:drawing>
      </w:r>
    </w:p>
    <w:p w:rsidR="006C5414" w:rsidRDefault="006C5414" w:rsidP="006C5414">
      <w:pPr>
        <w:pStyle w:val="Didascalia"/>
      </w:pPr>
      <w:bookmarkStart w:id="242" w:name="_Ref350496739"/>
      <w:bookmarkStart w:id="243" w:name="_Toc374788253"/>
      <w:r>
        <w:t xml:space="preserve">Figura </w:t>
      </w:r>
      <w:r w:rsidR="00A17F30">
        <w:fldChar w:fldCharType="begin"/>
      </w:r>
      <w:r w:rsidR="00A17F30">
        <w:instrText xml:space="preserve"> SEQ Figura \* ARABIC </w:instrText>
      </w:r>
      <w:r w:rsidR="00A17F30">
        <w:fldChar w:fldCharType="separate"/>
      </w:r>
      <w:r w:rsidR="006C1543">
        <w:rPr>
          <w:noProof/>
        </w:rPr>
        <w:t>93</w:t>
      </w:r>
      <w:r w:rsidR="00A17F30">
        <w:rPr>
          <w:noProof/>
        </w:rPr>
        <w:fldChar w:fldCharType="end"/>
      </w:r>
      <w:bookmarkEnd w:id="242"/>
      <w:r>
        <w:t>: Finestra di conferma del menu Diametri</w:t>
      </w:r>
      <w:bookmarkEnd w:id="243"/>
    </w:p>
    <w:p w:rsidR="006C5414" w:rsidRDefault="006C5414" w:rsidP="006C5414">
      <w:r>
        <w:t>Nella colonna M (in giallino) si possono leggere i valori dei diametri calcolati.</w:t>
      </w:r>
    </w:p>
    <w:p w:rsidR="006C5414" w:rsidRDefault="00A17F30" w:rsidP="006C5414">
      <w:pPr>
        <w:pStyle w:val="Didascalia"/>
      </w:pPr>
      <w:r>
        <w:rPr>
          <w:noProof/>
        </w:rPr>
        <w:pict>
          <v:rect id="_x0000_s1480" style="position:absolute;left:0;text-align:left;margin-left:431.55pt;margin-top:11.7pt;width:50.25pt;height:105pt;z-index:251753472" filled="f" strokecolor="red" strokeweight="2.25pt"/>
        </w:pict>
      </w:r>
      <w:r>
        <w:rPr>
          <w:noProof/>
        </w:rPr>
        <w:pict>
          <v:rect id="_x0000_s1479" style="position:absolute;left:0;text-align:left;margin-left:431.55pt;margin-top:11.7pt;width:50.25pt;height:105pt;z-index:251752448" filled="f" strokecolor="red" strokeweight="2.25pt"/>
        </w:pict>
      </w:r>
      <w:r w:rsidR="006C5414">
        <w:rPr>
          <w:noProof/>
        </w:rPr>
        <w:drawing>
          <wp:inline distT="0" distB="0" distL="0" distR="0" wp14:anchorId="77461163" wp14:editId="5615F9A6">
            <wp:extent cx="6120130" cy="1397000"/>
            <wp:effectExtent l="0" t="0" r="0" b="0"/>
            <wp:docPr id="528" name="Immagine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2"/>
                    <a:stretch>
                      <a:fillRect/>
                    </a:stretch>
                  </pic:blipFill>
                  <pic:spPr>
                    <a:xfrm>
                      <a:off x="0" y="0"/>
                      <a:ext cx="6120130" cy="1397000"/>
                    </a:xfrm>
                    <a:prstGeom prst="rect">
                      <a:avLst/>
                    </a:prstGeom>
                  </pic:spPr>
                </pic:pic>
              </a:graphicData>
            </a:graphic>
          </wp:inline>
        </w:drawing>
      </w:r>
    </w:p>
    <w:p w:rsidR="006C5414" w:rsidRDefault="006C5414" w:rsidP="006C5414">
      <w:pPr>
        <w:pStyle w:val="Didascalia"/>
      </w:pPr>
      <w:bookmarkStart w:id="244" w:name="_Toc374788254"/>
      <w:r>
        <w:t xml:space="preserve">Figura </w:t>
      </w:r>
      <w:r w:rsidR="00A17F30">
        <w:fldChar w:fldCharType="begin"/>
      </w:r>
      <w:r w:rsidR="00A17F30">
        <w:instrText xml:space="preserve"> SEQ Figura \* ARABIC </w:instrText>
      </w:r>
      <w:r w:rsidR="00A17F30">
        <w:fldChar w:fldCharType="separate"/>
      </w:r>
      <w:r w:rsidR="006C1543">
        <w:rPr>
          <w:noProof/>
        </w:rPr>
        <w:t>94</w:t>
      </w:r>
      <w:r w:rsidR="00A17F30">
        <w:rPr>
          <w:noProof/>
        </w:rPr>
        <w:fldChar w:fldCharType="end"/>
      </w:r>
      <w:r>
        <w:t>: Selezione dei diametri commerciali</w:t>
      </w:r>
      <w:bookmarkEnd w:id="244"/>
    </w:p>
    <w:p w:rsidR="006C5414" w:rsidRDefault="006C5414" w:rsidP="006C5414">
      <w:r>
        <w:t xml:space="preserve">Si osservi che il risultato di quest’operazione è sempre lo stesso e quindi se si lancia </w:t>
      </w:r>
      <w:r>
        <w:rPr>
          <w:b/>
        </w:rPr>
        <w:t>Diametri</w:t>
      </w:r>
      <w:r>
        <w:t xml:space="preserve"> più volte si ritrovano sempre gli stessi valori, a meno che non si cambi la fase di calcolo (vedi in precedenza).</w:t>
      </w:r>
    </w:p>
    <w:p w:rsidR="006C5414" w:rsidRDefault="006C5414" w:rsidP="006C5414">
      <w:r>
        <w:t xml:space="preserve">Rilanciare più volte la fase </w:t>
      </w:r>
      <w:r>
        <w:rPr>
          <w:b/>
        </w:rPr>
        <w:t>Diametri</w:t>
      </w:r>
      <w:r>
        <w:t xml:space="preserve"> può essere comodo se si desidera annullare </w:t>
      </w:r>
      <w:r w:rsidR="0004429D">
        <w:t xml:space="preserve">una serie di modifiche fatte con la fase </w:t>
      </w:r>
      <w:r w:rsidR="0004429D">
        <w:rPr>
          <w:b/>
        </w:rPr>
        <w:t>Bilancia</w:t>
      </w:r>
      <w:r w:rsidR="0004429D">
        <w:t xml:space="preserve"> per ricominciare nuovamente con altre selezioni dei diametri.</w:t>
      </w:r>
    </w:p>
    <w:p w:rsidR="00AA650F" w:rsidRDefault="00AA650F" w:rsidP="00AA650F">
      <w:pPr>
        <w:pStyle w:val="Titolo4"/>
      </w:pPr>
      <w:bookmarkStart w:id="245" w:name="_Toc374788146"/>
      <w:r>
        <w:t>Fase di Calcolo e Selezione dei diametri concatenate</w:t>
      </w:r>
      <w:bookmarkEnd w:id="245"/>
    </w:p>
    <w:p w:rsidR="005716B6" w:rsidRPr="005716B6" w:rsidRDefault="005716B6" w:rsidP="006C5414">
      <w:r>
        <w:t xml:space="preserve">Questa fase può essere inglobata nel menu </w:t>
      </w:r>
      <w:r>
        <w:rPr>
          <w:b/>
        </w:rPr>
        <w:t>Calcola</w:t>
      </w:r>
      <w:r>
        <w:t xml:space="preserve"> scegliendo l’opzione </w:t>
      </w:r>
      <w:r>
        <w:rPr>
          <w:b/>
        </w:rPr>
        <w:t>Con selezione dei diametri</w:t>
      </w:r>
      <w:r>
        <w:t xml:space="preserve">, come indicato in </w:t>
      </w:r>
      <w:r>
        <w:fldChar w:fldCharType="begin"/>
      </w:r>
      <w:r>
        <w:instrText xml:space="preserve"> REF _Ref350497304 \h </w:instrText>
      </w:r>
      <w:r>
        <w:fldChar w:fldCharType="separate"/>
      </w:r>
      <w:r w:rsidR="006C1543">
        <w:t xml:space="preserve">Figura </w:t>
      </w:r>
      <w:r w:rsidR="006C1543">
        <w:rPr>
          <w:noProof/>
        </w:rPr>
        <w:t>95</w:t>
      </w:r>
      <w:r>
        <w:fldChar w:fldCharType="end"/>
      </w:r>
      <w:r>
        <w:t>,</w:t>
      </w:r>
    </w:p>
    <w:p w:rsidR="005716B6" w:rsidRDefault="00A17F30" w:rsidP="005716B6">
      <w:pPr>
        <w:pStyle w:val="Didascalia"/>
      </w:pPr>
      <w:r>
        <w:rPr>
          <w:noProof/>
        </w:rPr>
        <w:lastRenderedPageBreak/>
        <w:pict>
          <v:rect id="_x0000_s1481" style="position:absolute;left:0;text-align:left;margin-left:295.05pt;margin-top:139.85pt;width:134.25pt;height:32.25pt;z-index:251754496" filled="f" strokecolor="red" strokeweight="2.25pt"/>
        </w:pict>
      </w:r>
      <w:r w:rsidR="005716B6">
        <w:rPr>
          <w:noProof/>
        </w:rPr>
        <w:drawing>
          <wp:inline distT="0" distB="0" distL="0" distR="0" wp14:anchorId="24174AB8" wp14:editId="2C9A4086">
            <wp:extent cx="6120130" cy="3514725"/>
            <wp:effectExtent l="0" t="0" r="0" b="0"/>
            <wp:docPr id="529" name="Immagine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3"/>
                    <a:stretch>
                      <a:fillRect/>
                    </a:stretch>
                  </pic:blipFill>
                  <pic:spPr>
                    <a:xfrm>
                      <a:off x="0" y="0"/>
                      <a:ext cx="6120130" cy="3514725"/>
                    </a:xfrm>
                    <a:prstGeom prst="rect">
                      <a:avLst/>
                    </a:prstGeom>
                  </pic:spPr>
                </pic:pic>
              </a:graphicData>
            </a:graphic>
          </wp:inline>
        </w:drawing>
      </w:r>
    </w:p>
    <w:p w:rsidR="005716B6" w:rsidRDefault="005716B6" w:rsidP="005716B6">
      <w:pPr>
        <w:pStyle w:val="Didascalia"/>
      </w:pPr>
      <w:bookmarkStart w:id="246" w:name="_Ref350497304"/>
      <w:bookmarkStart w:id="247" w:name="_Toc374788255"/>
      <w:r>
        <w:t xml:space="preserve">Figura </w:t>
      </w:r>
      <w:r w:rsidR="00A17F30">
        <w:fldChar w:fldCharType="begin"/>
      </w:r>
      <w:r w:rsidR="00A17F30">
        <w:instrText xml:space="preserve"> SEQ Figura \* ARABIC </w:instrText>
      </w:r>
      <w:r w:rsidR="00A17F30">
        <w:fldChar w:fldCharType="separate"/>
      </w:r>
      <w:r w:rsidR="006C1543">
        <w:rPr>
          <w:noProof/>
        </w:rPr>
        <w:t>95</w:t>
      </w:r>
      <w:r w:rsidR="00A17F30">
        <w:rPr>
          <w:noProof/>
        </w:rPr>
        <w:fldChar w:fldCharType="end"/>
      </w:r>
      <w:bookmarkEnd w:id="246"/>
      <w:r>
        <w:t>: Selezione di calcolo con selezione dei diametri</w:t>
      </w:r>
      <w:bookmarkEnd w:id="247"/>
    </w:p>
    <w:p w:rsidR="00B378B3" w:rsidRPr="00975F78" w:rsidRDefault="00B378B3" w:rsidP="00B378B3">
      <w:r>
        <w:t>In questo caso si effettua la fase 1 di calcolo e la selezione automatica dei diametri ma non la fase 3 di bilanciamento.</w:t>
      </w:r>
      <w:r w:rsidR="00975F78">
        <w:t xml:space="preserve"> Questa scelta equivale l’opzione </w:t>
      </w:r>
      <w:r w:rsidR="00975F78">
        <w:rPr>
          <w:b/>
        </w:rPr>
        <w:t>Solo calcolo inziale</w:t>
      </w:r>
      <w:r w:rsidR="00975F78">
        <w:t xml:space="preserve"> più la selezione </w:t>
      </w:r>
      <w:r w:rsidR="00975F78">
        <w:rPr>
          <w:b/>
        </w:rPr>
        <w:t>Diametri</w:t>
      </w:r>
      <w:r w:rsidR="00975F78">
        <w:t xml:space="preserve"> dal menu principale.</w:t>
      </w:r>
    </w:p>
    <w:p w:rsidR="00170F75" w:rsidRDefault="00170F75" w:rsidP="00170F75">
      <w:pPr>
        <w:pStyle w:val="Titolo2"/>
      </w:pPr>
      <w:bookmarkStart w:id="248" w:name="_Toc374788147"/>
      <w:r>
        <w:t>Menu BILANCIA</w:t>
      </w:r>
      <w:bookmarkEnd w:id="248"/>
    </w:p>
    <w:p w:rsidR="00170F75" w:rsidRDefault="00AA650F" w:rsidP="00170F75">
      <w:r>
        <w:t xml:space="preserve">Dal menu principale si seleziona la voce </w:t>
      </w:r>
      <w:r>
        <w:rPr>
          <w:b/>
        </w:rPr>
        <w:t>Bilancia</w:t>
      </w:r>
      <w:r>
        <w:rPr>
          <w:b/>
          <w:i/>
        </w:rPr>
        <w:t xml:space="preserve">, </w:t>
      </w:r>
      <w:r w:rsidRPr="00AA650F">
        <w:t>come indicato</w:t>
      </w:r>
      <w:r>
        <w:rPr>
          <w:b/>
          <w:i/>
        </w:rPr>
        <w:t xml:space="preserve"> </w:t>
      </w:r>
      <w:r w:rsidRPr="00AA650F">
        <w:t>in</w:t>
      </w:r>
      <w:r>
        <w:t xml:space="preserve"> </w:t>
      </w:r>
      <w:r>
        <w:fldChar w:fldCharType="begin"/>
      </w:r>
      <w:r>
        <w:instrText xml:space="preserve"> REF _Ref350498269 \h </w:instrText>
      </w:r>
      <w:r>
        <w:fldChar w:fldCharType="separate"/>
      </w:r>
      <w:r w:rsidR="006C1543">
        <w:t xml:space="preserve">Figura </w:t>
      </w:r>
      <w:r w:rsidR="006C1543">
        <w:rPr>
          <w:noProof/>
        </w:rPr>
        <w:t>96</w:t>
      </w:r>
      <w:r>
        <w:fldChar w:fldCharType="end"/>
      </w:r>
      <w:r>
        <w:t xml:space="preserve">. Si ha immediatamente la finestra di </w:t>
      </w:r>
      <w:r w:rsidR="006E5FEF">
        <w:fldChar w:fldCharType="begin"/>
      </w:r>
      <w:r w:rsidR="006E5FEF">
        <w:instrText xml:space="preserve"> REF _Ref350498380 \h </w:instrText>
      </w:r>
      <w:r w:rsidR="006E5FEF">
        <w:fldChar w:fldCharType="separate"/>
      </w:r>
      <w:r w:rsidR="006C1543">
        <w:t xml:space="preserve">Figura </w:t>
      </w:r>
      <w:r w:rsidR="006C1543">
        <w:rPr>
          <w:noProof/>
        </w:rPr>
        <w:t>97</w:t>
      </w:r>
      <w:r w:rsidR="006E5FEF">
        <w:fldChar w:fldCharType="end"/>
      </w:r>
      <w:r w:rsidR="006E5FEF">
        <w:t>.</w:t>
      </w:r>
    </w:p>
    <w:p w:rsidR="00AA650F" w:rsidRDefault="00A17F30" w:rsidP="00AA650F">
      <w:pPr>
        <w:pStyle w:val="Didascalia"/>
      </w:pPr>
      <w:r>
        <w:rPr>
          <w:noProof/>
        </w:rPr>
        <w:pict>
          <v:rect id="_x0000_s1482" style="position:absolute;left:0;text-align:left;margin-left:268.8pt;margin-top:12.6pt;width:42.75pt;height:15pt;z-index:251755520" filled="f" strokecolor="red" strokeweight="2.25pt"/>
        </w:pict>
      </w:r>
      <w:r w:rsidR="00AA650F">
        <w:rPr>
          <w:noProof/>
        </w:rPr>
        <w:drawing>
          <wp:inline distT="0" distB="0" distL="0" distR="0" wp14:anchorId="34AA19B1" wp14:editId="7CA859F0">
            <wp:extent cx="3676190" cy="476190"/>
            <wp:effectExtent l="0" t="0" r="635" b="635"/>
            <wp:docPr id="530" name="Immagine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
                    <a:stretch>
                      <a:fillRect/>
                    </a:stretch>
                  </pic:blipFill>
                  <pic:spPr>
                    <a:xfrm>
                      <a:off x="0" y="0"/>
                      <a:ext cx="3676190" cy="476190"/>
                    </a:xfrm>
                    <a:prstGeom prst="rect">
                      <a:avLst/>
                    </a:prstGeom>
                  </pic:spPr>
                </pic:pic>
              </a:graphicData>
            </a:graphic>
          </wp:inline>
        </w:drawing>
      </w:r>
    </w:p>
    <w:p w:rsidR="00AA650F" w:rsidRDefault="00AA650F" w:rsidP="00AA650F">
      <w:pPr>
        <w:pStyle w:val="Didascalia"/>
      </w:pPr>
      <w:bookmarkStart w:id="249" w:name="_Ref350498269"/>
      <w:bookmarkStart w:id="250" w:name="_Toc374788256"/>
      <w:r>
        <w:t xml:space="preserve">Figura </w:t>
      </w:r>
      <w:r w:rsidR="00A17F30">
        <w:fldChar w:fldCharType="begin"/>
      </w:r>
      <w:r w:rsidR="00A17F30">
        <w:instrText xml:space="preserve"> SEQ Figura \* ARABIC </w:instrText>
      </w:r>
      <w:r w:rsidR="00A17F30">
        <w:fldChar w:fldCharType="separate"/>
      </w:r>
      <w:r w:rsidR="006C1543">
        <w:rPr>
          <w:noProof/>
        </w:rPr>
        <w:t>96</w:t>
      </w:r>
      <w:r w:rsidR="00A17F30">
        <w:rPr>
          <w:noProof/>
        </w:rPr>
        <w:fldChar w:fldCharType="end"/>
      </w:r>
      <w:bookmarkEnd w:id="249"/>
      <w:r>
        <w:t>: Selezione della fase Bilancia</w:t>
      </w:r>
      <w:bookmarkEnd w:id="250"/>
    </w:p>
    <w:p w:rsidR="00AA650F" w:rsidRDefault="006E5FEF" w:rsidP="00AA650F">
      <w:r>
        <w:t>A sinistra della finestra si hanno le ipotesi di calcolo attive al momento del lancio. Se il rapporto r.c.d. è diverso da zero è opportuno digitare 0 per avere il calcolo esatto con le perdite localizzate indicate in fase di input (vedi capitolo precedente).</w:t>
      </w:r>
    </w:p>
    <w:p w:rsidR="004233C7" w:rsidRPr="004233C7" w:rsidRDefault="006E5FEF" w:rsidP="004233C7">
      <w:pPr>
        <w:rPr>
          <w:rFonts w:ascii="Arial Narrow" w:hAnsi="Arial Narrow" w:cs="Arial"/>
          <w:b/>
          <w:bCs/>
          <w:sz w:val="18"/>
          <w:szCs w:val="18"/>
        </w:rPr>
      </w:pPr>
      <w:r>
        <w:t>Se r.c.d. è diverso da zero le perdite concentrate sono calcolate secondo questo rapporto.</w:t>
      </w:r>
      <w:r w:rsidR="004233C7">
        <w:t xml:space="preserve"> Si osservi che se si pone r.c.d.=0 ma non sono presenti resistenze localizzate in input il programma visualizzerà </w:t>
      </w:r>
      <w:r w:rsidR="004233C7" w:rsidRPr="004233C7">
        <w:rPr>
          <w:rFonts w:ascii="Arial Narrow" w:hAnsi="Arial Narrow" w:cs="Arial"/>
          <w:b/>
          <w:bCs/>
          <w:sz w:val="18"/>
          <w:szCs w:val="18"/>
        </w:rPr>
        <w:t xml:space="preserve">  r.c.d.  </w:t>
      </w:r>
      <w:r w:rsidR="00C64525" w:rsidRPr="004233C7">
        <w:rPr>
          <w:rFonts w:ascii="Arial Narrow" w:hAnsi="Arial Narrow" w:cs="Arial"/>
          <w:b/>
          <w:bCs/>
          <w:sz w:val="18"/>
          <w:szCs w:val="18"/>
        </w:rPr>
        <w:t>Effettivo</w:t>
      </w:r>
      <w:r w:rsidR="004233C7" w:rsidRPr="004233C7">
        <w:rPr>
          <w:rFonts w:ascii="Arial Narrow" w:hAnsi="Arial Narrow" w:cs="Arial"/>
          <w:b/>
          <w:bCs/>
          <w:sz w:val="18"/>
          <w:szCs w:val="18"/>
        </w:rPr>
        <w:t xml:space="preserve"> =</w:t>
      </w:r>
      <w:r w:rsidR="004233C7">
        <w:rPr>
          <w:rFonts w:ascii="Arial Narrow" w:hAnsi="Arial Narrow" w:cs="Arial"/>
          <w:b/>
          <w:bCs/>
          <w:sz w:val="18"/>
          <w:szCs w:val="18"/>
        </w:rPr>
        <w:t>0</w:t>
      </w:r>
      <w:r w:rsidR="004233C7" w:rsidRPr="004233C7">
        <w:t xml:space="preserve"> dopo</w:t>
      </w:r>
      <w:r w:rsidR="004233C7">
        <w:t xml:space="preserve"> la fase di bilanciamento. Questo può essere utile per quantificare le sole perdite distribuite ma è poi necessario ripetere il calcolo indicando anche le perdite localizzate.</w:t>
      </w:r>
    </w:p>
    <w:p w:rsidR="00AA650F" w:rsidRDefault="00A17F30" w:rsidP="00047C7F">
      <w:pPr>
        <w:pStyle w:val="Didascalia"/>
      </w:pPr>
      <w:r>
        <w:rPr>
          <w:noProof/>
        </w:rPr>
        <w:lastRenderedPageBreak/>
        <w:pict>
          <v:rect id="_x0000_s1483" style="position:absolute;left:0;text-align:left;margin-left:68.3pt;margin-top:187.15pt;width:233.65pt;height:146.25pt;z-index:251756544" filled="f" strokecolor="red" strokeweight="2.25pt"/>
        </w:pict>
      </w:r>
      <w:r>
        <w:rPr>
          <w:noProof/>
        </w:rPr>
        <w:pict>
          <v:rect id="_x0000_s1485" style="position:absolute;left:0;text-align:left;margin-left:74.95pt;margin-top:191.9pt;width:166.55pt;height:24.15pt;z-index:251758592" filled="f" strokecolor="red" strokeweight="2.25pt"/>
        </w:pict>
      </w:r>
      <w:r>
        <w:rPr>
          <w:noProof/>
        </w:rPr>
        <w:pict>
          <v:rect id="_x0000_s1484" style="position:absolute;left:0;text-align:left;margin-left:316pt;margin-top:195.4pt;width:137.25pt;height:50.25pt;z-index:251757568" filled="f" strokecolor="red" strokeweight="2.25pt"/>
        </w:pict>
      </w:r>
      <w:r w:rsidR="00AA650F">
        <w:rPr>
          <w:noProof/>
        </w:rPr>
        <w:drawing>
          <wp:inline distT="0" distB="0" distL="0" distR="0" wp14:anchorId="618F46B2" wp14:editId="5097F3E7">
            <wp:extent cx="6120130" cy="4641850"/>
            <wp:effectExtent l="0" t="0" r="0" b="0"/>
            <wp:docPr id="531" name="Immagine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a:stretch>
                      <a:fillRect/>
                    </a:stretch>
                  </pic:blipFill>
                  <pic:spPr>
                    <a:xfrm>
                      <a:off x="0" y="0"/>
                      <a:ext cx="6120130" cy="4641850"/>
                    </a:xfrm>
                    <a:prstGeom prst="rect">
                      <a:avLst/>
                    </a:prstGeom>
                  </pic:spPr>
                </pic:pic>
              </a:graphicData>
            </a:graphic>
          </wp:inline>
        </w:drawing>
      </w:r>
    </w:p>
    <w:p w:rsidR="00AA650F" w:rsidRDefault="006E5FEF" w:rsidP="006E5FEF">
      <w:pPr>
        <w:pStyle w:val="Didascalia"/>
      </w:pPr>
      <w:bookmarkStart w:id="251" w:name="_Ref350498380"/>
      <w:bookmarkStart w:id="252" w:name="_Toc374788257"/>
      <w:r>
        <w:t xml:space="preserve">Figura </w:t>
      </w:r>
      <w:r w:rsidR="00A17F30">
        <w:fldChar w:fldCharType="begin"/>
      </w:r>
      <w:r w:rsidR="00A17F30">
        <w:instrText xml:space="preserve"> SEQ Figura \* ARABIC </w:instrText>
      </w:r>
      <w:r w:rsidR="00A17F30">
        <w:fldChar w:fldCharType="separate"/>
      </w:r>
      <w:r w:rsidR="006C1543">
        <w:rPr>
          <w:noProof/>
        </w:rPr>
        <w:t>97</w:t>
      </w:r>
      <w:r w:rsidR="00A17F30">
        <w:rPr>
          <w:noProof/>
        </w:rPr>
        <w:fldChar w:fldCharType="end"/>
      </w:r>
      <w:bookmarkEnd w:id="251"/>
      <w:r>
        <w:t>: Finestra del fase di bilanciamento</w:t>
      </w:r>
      <w:bookmarkEnd w:id="252"/>
    </w:p>
    <w:p w:rsidR="007F3BAD" w:rsidRDefault="007F3BAD" w:rsidP="007F3BAD">
      <w:r>
        <w:t>La fase di calcolo di bilanciamento effettua un calcolo più raffinato delle perdite di pressione nei circuiti avendo disponibili i diametri commerciali delle tubazioni.</w:t>
      </w:r>
    </w:p>
    <w:p w:rsidR="007F3BAD" w:rsidRDefault="007F3BAD" w:rsidP="007F3BAD">
      <w:r>
        <w:t>E’ importante ricordare che il calcolo di bilanciamento parte dai valori dei diametri presenti nella colonna M, senza mai modificarli. Questo significa che l’Utente può effettuare la fase di bilanciamento con più ipotesi di diametri commerciali.</w:t>
      </w:r>
    </w:p>
    <w:p w:rsidR="007F3BAD" w:rsidRDefault="00047C7F" w:rsidP="007F3BAD">
      <w:r>
        <w:t>In pratica ciò risulta comodo per effettuare un bilanciamento ottimale della rete operando due operazioni fondamentale:</w:t>
      </w:r>
    </w:p>
    <w:p w:rsidR="00047C7F" w:rsidRDefault="00047C7F" w:rsidP="00047C7F">
      <w:pPr>
        <w:pStyle w:val="Elencoindentatopuntato"/>
      </w:pPr>
      <w:r>
        <w:t>Modificare i diametri commerciali dei rami ritenuti importanti (e/o influenti);</w:t>
      </w:r>
    </w:p>
    <w:p w:rsidR="00047C7F" w:rsidRDefault="00047C7F" w:rsidP="00047C7F">
      <w:pPr>
        <w:pStyle w:val="Elencoindentatopuntato"/>
      </w:pPr>
      <w:r>
        <w:t xml:space="preserve">Lanciare la fase </w:t>
      </w:r>
      <w:r>
        <w:rPr>
          <w:b/>
        </w:rPr>
        <w:t>Bilancia</w:t>
      </w:r>
      <w:r>
        <w:t xml:space="preserve"> per verificare il bilanciamento della rete.</w:t>
      </w:r>
    </w:p>
    <w:p w:rsidR="00A05C74" w:rsidRDefault="00A05C74" w:rsidP="00A05C74">
      <w:r>
        <w:t xml:space="preserve">Si ottengono i risultati riportati in </w:t>
      </w:r>
      <w:r>
        <w:fldChar w:fldCharType="begin"/>
      </w:r>
      <w:r>
        <w:instrText xml:space="preserve"> REF _Ref350500420 \h </w:instrText>
      </w:r>
      <w:r>
        <w:fldChar w:fldCharType="separate"/>
      </w:r>
      <w:r w:rsidR="006C1543">
        <w:t xml:space="preserve">Figura </w:t>
      </w:r>
      <w:r w:rsidR="006C1543">
        <w:rPr>
          <w:noProof/>
        </w:rPr>
        <w:t>98</w:t>
      </w:r>
      <w:r>
        <w:fldChar w:fldCharType="end"/>
      </w:r>
      <w:r>
        <w:t>.</w:t>
      </w:r>
    </w:p>
    <w:p w:rsidR="00A05C74" w:rsidRDefault="00A17F30" w:rsidP="00A05C74">
      <w:pPr>
        <w:pStyle w:val="Didascalia"/>
      </w:pPr>
      <w:r>
        <w:rPr>
          <w:noProof/>
        </w:rPr>
        <w:pict>
          <v:rect id="_x0000_s1491" style="position:absolute;left:0;text-align:left;margin-left:39.3pt;margin-top:33.15pt;width:133.5pt;height:25.5pt;z-index:251764736" filled="f" strokecolor="red" strokeweight="2.25pt"/>
        </w:pict>
      </w:r>
      <w:r>
        <w:rPr>
          <w:noProof/>
        </w:rPr>
        <w:pict>
          <v:rect id="_x0000_s1490" style="position:absolute;left:0;text-align:left;margin-left:348.3pt;margin-top:55.65pt;width:132pt;height:99.75pt;z-index:251763712" filled="f" strokecolor="red" strokeweight="2.25pt"/>
        </w:pict>
      </w:r>
      <w:r w:rsidR="00A05C74">
        <w:rPr>
          <w:noProof/>
        </w:rPr>
        <w:drawing>
          <wp:inline distT="0" distB="0" distL="0" distR="0" wp14:anchorId="7074CB91" wp14:editId="4BB27409">
            <wp:extent cx="6120130" cy="1890395"/>
            <wp:effectExtent l="0" t="0" r="0" b="0"/>
            <wp:docPr id="533" name="Immagine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6120130" cy="1890395"/>
                    </a:xfrm>
                    <a:prstGeom prst="rect">
                      <a:avLst/>
                    </a:prstGeom>
                  </pic:spPr>
                </pic:pic>
              </a:graphicData>
            </a:graphic>
          </wp:inline>
        </w:drawing>
      </w:r>
    </w:p>
    <w:p w:rsidR="00A05C74" w:rsidRDefault="00A05C74" w:rsidP="00A05C74">
      <w:pPr>
        <w:pStyle w:val="Didascalia"/>
      </w:pPr>
      <w:bookmarkStart w:id="253" w:name="_Ref350500420"/>
      <w:bookmarkStart w:id="254" w:name="_Toc374788258"/>
      <w:r>
        <w:t xml:space="preserve">Figura </w:t>
      </w:r>
      <w:r w:rsidR="00A17F30">
        <w:fldChar w:fldCharType="begin"/>
      </w:r>
      <w:r w:rsidR="00A17F30">
        <w:instrText xml:space="preserve"> SEQ Figura \* ARABIC </w:instrText>
      </w:r>
      <w:r w:rsidR="00A17F30">
        <w:fldChar w:fldCharType="separate"/>
      </w:r>
      <w:r w:rsidR="006C1543">
        <w:rPr>
          <w:noProof/>
        </w:rPr>
        <w:t>98</w:t>
      </w:r>
      <w:r w:rsidR="00A17F30">
        <w:rPr>
          <w:noProof/>
        </w:rPr>
        <w:fldChar w:fldCharType="end"/>
      </w:r>
      <w:bookmarkEnd w:id="253"/>
      <w:r>
        <w:t>: Risultati della fase di bilanciamento</w:t>
      </w:r>
      <w:bookmarkEnd w:id="254"/>
    </w:p>
    <w:p w:rsidR="00A05C74" w:rsidRPr="00A05C74" w:rsidRDefault="00A17F30" w:rsidP="00A05C74">
      <w:pPr>
        <w:spacing w:after="120"/>
      </w:pPr>
      <w:r>
        <w:rPr>
          <w:noProof/>
        </w:rPr>
        <w:lastRenderedPageBreak/>
        <w:pict>
          <v:rect id="_x0000_s1492" style="position:absolute;left:0;text-align:left;margin-left:142.05pt;margin-top:64.1pt;width:197.25pt;height:37.25pt;z-index:251765760" filled="f" strokecolor="red" strokeweight="2.25pt"/>
        </w:pict>
      </w:r>
      <w:r w:rsidR="00A05C74">
        <w:t xml:space="preserve">Il programma calcola tutti i valori dalla colonna N fino alla W. In particolare vengono calcolate le perdite di pressione distribuite, concentrate e  totali di ciascun circuito individuato dai terminali. Viene anche indicato in grassetto il terminale corrispondente al circuito più sfavorevole e quindi viene indicato il valore della </w:t>
      </w:r>
      <w:r w:rsidR="00A05C74">
        <w:rPr>
          <w:b/>
        </w:rPr>
        <w:t>Delta-p massima</w:t>
      </w:r>
      <w:r w:rsidR="00A05C74">
        <w:t xml:space="preserve"> (sia in Pa che in m. di c.a.) ottenuta.</w:t>
      </w:r>
    </w:p>
    <w:p w:rsidR="00A05C74" w:rsidRDefault="00A05C74" w:rsidP="00A05C74">
      <w:pPr>
        <w:pStyle w:val="Didascalia"/>
      </w:pPr>
      <w:r>
        <w:rPr>
          <w:noProof/>
        </w:rPr>
        <w:drawing>
          <wp:inline distT="0" distB="0" distL="0" distR="0" wp14:anchorId="181A4893" wp14:editId="435EF7EF">
            <wp:extent cx="2631544" cy="750498"/>
            <wp:effectExtent l="0" t="0" r="0" b="0"/>
            <wp:docPr id="534" name="Immagine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2654240" cy="756971"/>
                    </a:xfrm>
                    <a:prstGeom prst="rect">
                      <a:avLst/>
                    </a:prstGeom>
                  </pic:spPr>
                </pic:pic>
              </a:graphicData>
            </a:graphic>
          </wp:inline>
        </w:drawing>
      </w:r>
    </w:p>
    <w:p w:rsidR="00A05C74" w:rsidRDefault="00A05C74" w:rsidP="00A05C74">
      <w:pPr>
        <w:pStyle w:val="Didascalia"/>
      </w:pPr>
      <w:bookmarkStart w:id="255" w:name="_Toc374788259"/>
      <w:r>
        <w:t xml:space="preserve">Figura </w:t>
      </w:r>
      <w:r w:rsidR="00A17F30">
        <w:fldChar w:fldCharType="begin"/>
      </w:r>
      <w:r w:rsidR="00A17F30">
        <w:instrText xml:space="preserve"> SEQ Figura \* ARABIC </w:instrText>
      </w:r>
      <w:r w:rsidR="00A17F30">
        <w:fldChar w:fldCharType="separate"/>
      </w:r>
      <w:r w:rsidR="006C1543">
        <w:rPr>
          <w:noProof/>
        </w:rPr>
        <w:t>99</w:t>
      </w:r>
      <w:r w:rsidR="00A17F30">
        <w:rPr>
          <w:noProof/>
        </w:rPr>
        <w:fldChar w:fldCharType="end"/>
      </w:r>
      <w:r>
        <w:t>: Visualizzazione della Delta-p massima</w:t>
      </w:r>
      <w:bookmarkEnd w:id="255"/>
    </w:p>
    <w:p w:rsidR="00A05C74" w:rsidRDefault="00A05C74" w:rsidP="00A05C74">
      <w:r>
        <w:t xml:space="preserve">Questo dato risulta utile per confrontarlo col </w:t>
      </w:r>
      <w:r w:rsidRPr="00A05C74">
        <w:rPr>
          <w:rFonts w:ascii="Symbol" w:hAnsi="Symbol"/>
        </w:rPr>
        <w:t></w:t>
      </w:r>
      <w:r>
        <w:t>p della pompa ed eventualmente procedere ad un nuovo calcolo che preveda una nuova prevalenza della pompa o una nuova fase di bilanciamento dei circuiti con altre ipotesi sui diametri commerciali.</w:t>
      </w:r>
    </w:p>
    <w:p w:rsidR="001B522A" w:rsidRDefault="001B522A" w:rsidP="001B522A">
      <w:pPr>
        <w:pStyle w:val="Titolo4"/>
      </w:pPr>
      <w:bookmarkStart w:id="256" w:name="_Toc374788148"/>
      <w:r>
        <w:t>Effetti della selezione dei diametri commerciali</w:t>
      </w:r>
      <w:bookmarkEnd w:id="256"/>
    </w:p>
    <w:p w:rsidR="001B522A" w:rsidRDefault="00A60241" w:rsidP="001B522A">
      <w:r>
        <w:t>Quando si cerca di ottimizzare la fase di bilanciamento ci si trova praticamente di fronte a due opzioni:</w:t>
      </w:r>
    </w:p>
    <w:p w:rsidR="00A60241" w:rsidRDefault="00A60241" w:rsidP="00A60241">
      <w:pPr>
        <w:pStyle w:val="Elencoindentatopuntato"/>
      </w:pPr>
      <w:r>
        <w:t>Incrementare il diametro attualmente selezionato (ad esempio passare da 25,4 a 29.1 per tubi in Acciaio);</w:t>
      </w:r>
    </w:p>
    <w:p w:rsidR="00A60241" w:rsidRDefault="00A60241" w:rsidP="00A60241">
      <w:pPr>
        <w:pStyle w:val="Elencoindentatopuntato"/>
      </w:pPr>
      <w:r>
        <w:t xml:space="preserve">Ridurre il diametro attualmente presente nella colonna M. </w:t>
      </w:r>
    </w:p>
    <w:p w:rsidR="00A60241" w:rsidRDefault="00A60241" w:rsidP="00A60241">
      <w:r>
        <w:t>Nel primo caso, di solito per i rami principali, si ha un effetto benefico sulla perdite di pressione dei circuiti che contengono quel (o quei) ramo.</w:t>
      </w:r>
    </w:p>
    <w:p w:rsidR="00A60241" w:rsidRDefault="00A60241" w:rsidP="00A60241">
      <w:r>
        <w:t xml:space="preserve">Nel secondo caso, di solito per i rami terminali, si ha effetto solo sulle perdite di pressione del ramo interessato. </w:t>
      </w:r>
      <w:r w:rsidR="002B79D9">
        <w:t xml:space="preserve">Inoltre spesso si ha il problema di non potere selezionare diametri inferiori al minimo commerciale, come indicato in </w:t>
      </w:r>
      <w:r w:rsidR="002B79D9">
        <w:fldChar w:fldCharType="begin"/>
      </w:r>
      <w:r w:rsidR="002B79D9">
        <w:instrText xml:space="preserve"> REF _Ref350502290 \h </w:instrText>
      </w:r>
      <w:r w:rsidR="002B79D9">
        <w:fldChar w:fldCharType="separate"/>
      </w:r>
      <w:r w:rsidR="006C1543">
        <w:t xml:space="preserve">Figura </w:t>
      </w:r>
      <w:r w:rsidR="006C1543">
        <w:rPr>
          <w:noProof/>
        </w:rPr>
        <w:t>100</w:t>
      </w:r>
      <w:r w:rsidR="002B79D9">
        <w:fldChar w:fldCharType="end"/>
      </w:r>
      <w:r w:rsidR="002B79D9">
        <w:t>.</w:t>
      </w:r>
    </w:p>
    <w:p w:rsidR="002B79D9" w:rsidRDefault="00A17F30" w:rsidP="002B79D9">
      <w:pPr>
        <w:pStyle w:val="Didascalia"/>
      </w:pPr>
      <w:r>
        <w:rPr>
          <w:noProof/>
        </w:rPr>
        <w:pict>
          <v:rect id="_x0000_s1493" style="position:absolute;left:0;text-align:left;margin-left:215.55pt;margin-top:62.8pt;width:60.75pt;height:24.75pt;z-index:251766784" filled="f" strokecolor="red" strokeweight="2.25pt"/>
        </w:pict>
      </w:r>
      <w:r w:rsidR="002B79D9">
        <w:rPr>
          <w:noProof/>
        </w:rPr>
        <w:drawing>
          <wp:inline distT="0" distB="0" distL="0" distR="0" wp14:anchorId="2D5A5F12" wp14:editId="7EFE07CF">
            <wp:extent cx="960700" cy="1518249"/>
            <wp:effectExtent l="0" t="0" r="0" b="0"/>
            <wp:docPr id="535" name="Immagine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965477" cy="1525798"/>
                    </a:xfrm>
                    <a:prstGeom prst="rect">
                      <a:avLst/>
                    </a:prstGeom>
                  </pic:spPr>
                </pic:pic>
              </a:graphicData>
            </a:graphic>
          </wp:inline>
        </w:drawing>
      </w:r>
    </w:p>
    <w:p w:rsidR="002B79D9" w:rsidRDefault="002B79D9" w:rsidP="002B79D9">
      <w:pPr>
        <w:pStyle w:val="Didascalia"/>
      </w:pPr>
      <w:bookmarkStart w:id="257" w:name="_Ref350502290"/>
      <w:bookmarkStart w:id="258" w:name="_Toc374788260"/>
      <w:r>
        <w:t xml:space="preserve">Figura </w:t>
      </w:r>
      <w:r w:rsidR="00A17F30">
        <w:fldChar w:fldCharType="begin"/>
      </w:r>
      <w:r w:rsidR="00A17F30">
        <w:instrText xml:space="preserve"> SEQ Figura \* ARABIC </w:instrText>
      </w:r>
      <w:r w:rsidR="00A17F30">
        <w:fldChar w:fldCharType="separate"/>
      </w:r>
      <w:r w:rsidR="006C1543">
        <w:rPr>
          <w:noProof/>
        </w:rPr>
        <w:t>100</w:t>
      </w:r>
      <w:r w:rsidR="00A17F30">
        <w:rPr>
          <w:noProof/>
        </w:rPr>
        <w:fldChar w:fldCharType="end"/>
      </w:r>
      <w:bookmarkEnd w:id="257"/>
      <w:r>
        <w:t>: Selezione del diametro commerciale minimo</w:t>
      </w:r>
      <w:bookmarkEnd w:id="258"/>
    </w:p>
    <w:p w:rsidR="002B79D9" w:rsidRDefault="002B79D9" w:rsidP="002B79D9">
      <w:r>
        <w:t xml:space="preserve">In questo caso si ha il problema di non riuscire a bilanciare il circuito corrispondente che, di solito, è un circuito di breve lunghezza, cioè </w:t>
      </w:r>
      <w:r w:rsidR="00E27243">
        <w:t>vicino</w:t>
      </w:r>
      <w:r>
        <w:t xml:space="preserve"> alla pompa di circolazione.</w:t>
      </w:r>
      <w:r w:rsidR="00B13C32">
        <w:t xml:space="preserve"> In questi casi l’unico modo per bilanciare i circuiti è la valvola di taratura (opportunamente dimensionata, come indicato dal programma) o una valvola </w:t>
      </w:r>
      <w:r w:rsidR="00C64525" w:rsidRPr="002215DE">
        <w:rPr>
          <w:i/>
        </w:rPr>
        <w:t>Autoflow</w:t>
      </w:r>
      <w:r w:rsidR="00B13C32">
        <w:t>®.</w:t>
      </w:r>
    </w:p>
    <w:p w:rsidR="002215DE" w:rsidRPr="002B79D9" w:rsidRDefault="002215DE" w:rsidP="002B79D9">
      <w:r>
        <w:t>Valgono le considerazioni fatte in precedenza per i criteri operativi per il bilanciamento.</w:t>
      </w:r>
    </w:p>
    <w:p w:rsidR="00047C7F" w:rsidRDefault="00047C7F" w:rsidP="00047C7F">
      <w:pPr>
        <w:pStyle w:val="Titolo4"/>
      </w:pPr>
      <w:bookmarkStart w:id="259" w:name="_Toc374788149"/>
      <w:r>
        <w:t xml:space="preserve">Fase di Calcolo </w:t>
      </w:r>
      <w:r w:rsidR="00174D93">
        <w:t>C</w:t>
      </w:r>
      <w:r>
        <w:t>ompleta con selezione dei diametri e Bilanciamento</w:t>
      </w:r>
      <w:bookmarkEnd w:id="259"/>
    </w:p>
    <w:p w:rsidR="00047C7F" w:rsidRDefault="00174D93" w:rsidP="00047C7F">
      <w:r>
        <w:t xml:space="preserve">La fase bilanciamento può essere inglobata nella fase di calcolo completa, come illustrato in </w:t>
      </w:r>
      <w:r>
        <w:fldChar w:fldCharType="begin"/>
      </w:r>
      <w:r>
        <w:instrText xml:space="preserve"> REF _Ref350499960 \h </w:instrText>
      </w:r>
      <w:r>
        <w:fldChar w:fldCharType="separate"/>
      </w:r>
      <w:r w:rsidR="006C1543">
        <w:t xml:space="preserve">Figura </w:t>
      </w:r>
      <w:r w:rsidR="006C1543">
        <w:rPr>
          <w:noProof/>
        </w:rPr>
        <w:t>101</w:t>
      </w:r>
      <w:r>
        <w:fldChar w:fldCharType="end"/>
      </w:r>
      <w:r>
        <w:t xml:space="preserve">. </w:t>
      </w:r>
      <w:r w:rsidR="007D5279">
        <w:t>Nel riquadro a sinistra si hanno le ipotesi di calcolo presenti nel foglio e che è sempre possibile modificare.</w:t>
      </w:r>
    </w:p>
    <w:p w:rsidR="00174D93" w:rsidRDefault="00A17F30" w:rsidP="00174D93">
      <w:pPr>
        <w:pStyle w:val="Didascalia"/>
      </w:pPr>
      <w:r>
        <w:rPr>
          <w:noProof/>
        </w:rPr>
        <w:lastRenderedPageBreak/>
        <w:pict>
          <v:rect id="_x0000_s1489" style="position:absolute;left:0;text-align:left;margin-left:22.05pt;margin-top:229.1pt;width:183pt;height:28.5pt;z-index:251762688" filled="f" strokecolor="red" strokeweight="2.25pt"/>
        </w:pict>
      </w:r>
      <w:r>
        <w:rPr>
          <w:noProof/>
        </w:rPr>
        <w:pict>
          <v:rect id="_x0000_s1488" style="position:absolute;left:0;text-align:left;margin-left:19.05pt;margin-top:225.35pt;width:265.5pt;height:163.5pt;z-index:251761664" filled="f" strokecolor="red" strokeweight="2.25pt"/>
        </w:pict>
      </w:r>
      <w:r>
        <w:rPr>
          <w:noProof/>
        </w:rPr>
        <w:pict>
          <v:rect id="_x0000_s1486" style="position:absolute;left:0;text-align:left;margin-left:297.75pt;margin-top:325.6pt;width:133.8pt;height:34.35pt;z-index:251759616" filled="f" strokecolor="red" strokeweight="2.25pt"/>
        </w:pict>
      </w:r>
      <w:r w:rsidR="00174D93">
        <w:rPr>
          <w:noProof/>
        </w:rPr>
        <w:drawing>
          <wp:inline distT="0" distB="0" distL="0" distR="0" wp14:anchorId="727E7AF8" wp14:editId="79407626">
            <wp:extent cx="6120130" cy="5525135"/>
            <wp:effectExtent l="0" t="0" r="0" b="0"/>
            <wp:docPr id="532" name="Immagine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9"/>
                    <a:stretch>
                      <a:fillRect/>
                    </a:stretch>
                  </pic:blipFill>
                  <pic:spPr>
                    <a:xfrm>
                      <a:off x="0" y="0"/>
                      <a:ext cx="6120130" cy="5525135"/>
                    </a:xfrm>
                    <a:prstGeom prst="rect">
                      <a:avLst/>
                    </a:prstGeom>
                  </pic:spPr>
                </pic:pic>
              </a:graphicData>
            </a:graphic>
          </wp:inline>
        </w:drawing>
      </w:r>
    </w:p>
    <w:p w:rsidR="00174D93" w:rsidRDefault="00174D93" w:rsidP="00174D93">
      <w:pPr>
        <w:pStyle w:val="Didascalia"/>
      </w:pPr>
      <w:bookmarkStart w:id="260" w:name="_Ref350499960"/>
      <w:bookmarkStart w:id="261" w:name="_Toc374788261"/>
      <w:r>
        <w:t xml:space="preserve">Figura </w:t>
      </w:r>
      <w:r w:rsidR="00A17F30">
        <w:fldChar w:fldCharType="begin"/>
      </w:r>
      <w:r w:rsidR="00A17F30">
        <w:instrText xml:space="preserve"> SEQ Figura \* ARABIC </w:instrText>
      </w:r>
      <w:r w:rsidR="00A17F30">
        <w:fldChar w:fldCharType="separate"/>
      </w:r>
      <w:r w:rsidR="006C1543">
        <w:rPr>
          <w:noProof/>
        </w:rPr>
        <w:t>101</w:t>
      </w:r>
      <w:r w:rsidR="00A17F30">
        <w:rPr>
          <w:noProof/>
        </w:rPr>
        <w:fldChar w:fldCharType="end"/>
      </w:r>
      <w:bookmarkEnd w:id="260"/>
      <w:r>
        <w:t>: Selezione della fase di calcolo completo con bilanciamento</w:t>
      </w:r>
      <w:bookmarkEnd w:id="261"/>
    </w:p>
    <w:p w:rsidR="00712CDD" w:rsidRDefault="00712CDD" w:rsidP="00712CDD">
      <w:r>
        <w:t xml:space="preserve">Questa selezione consente una sorta di ottimizzazione del bilanciamento, come già detto in precedenza, poiché il programma effettua </w:t>
      </w:r>
      <w:r w:rsidRPr="001A68BA">
        <w:rPr>
          <w:b/>
        </w:rPr>
        <w:t>due iterazioni</w:t>
      </w:r>
      <w:r>
        <w:t>:</w:t>
      </w:r>
    </w:p>
    <w:p w:rsidR="00712CDD" w:rsidRDefault="00712CDD" w:rsidP="00712CDD">
      <w:pPr>
        <w:pStyle w:val="Elencoindentatopuntato"/>
      </w:pPr>
      <w:r>
        <w:t>La prima partendo dall’r.c.d. imposto che è stato digitato;</w:t>
      </w:r>
    </w:p>
    <w:p w:rsidR="00712CDD" w:rsidRDefault="00712CDD" w:rsidP="00712CDD">
      <w:pPr>
        <w:pStyle w:val="Elencoindentatopuntato"/>
      </w:pPr>
      <w:r>
        <w:t>La seconda imponendo all’r.c.d. il valore dell’r.c.d. effettivo della prima iterazione.</w:t>
      </w:r>
    </w:p>
    <w:p w:rsidR="00712CDD" w:rsidRDefault="00712CDD" w:rsidP="00712CDD">
      <w:r>
        <w:t>In questo modo si compensano gli effetti di una selezione iniziale dell’r.c.d. non corretta. La seconda iterazione, infatti, parte da un valore di r.c.d. che tiene conto delle perdite localizzate presenti nei circuiti.</w:t>
      </w:r>
    </w:p>
    <w:p w:rsidR="001A68BA" w:rsidRDefault="001A68BA" w:rsidP="00712CDD">
      <w:r>
        <w:t>Dopo il calcolo è sempre possibile intervenire manualmente per ottimizzare ulteriormente il bilanciamento delle reti.</w:t>
      </w:r>
    </w:p>
    <w:p w:rsidR="001A68BA" w:rsidRDefault="001A68BA" w:rsidP="001A68BA">
      <w:pPr>
        <w:pStyle w:val="Titolo4"/>
      </w:pPr>
      <w:bookmarkStart w:id="262" w:name="_Toc374788150"/>
      <w:r>
        <w:t>Circuiti con ritorno inverso</w:t>
      </w:r>
      <w:bookmarkEnd w:id="262"/>
    </w:p>
    <w:p w:rsidR="00B40C14" w:rsidRDefault="00B40C14" w:rsidP="00B40C14">
      <w:r>
        <w:t xml:space="preserve">Reti a </w:t>
      </w:r>
      <w:r w:rsidRPr="007057D8">
        <w:rPr>
          <w:i/>
        </w:rPr>
        <w:t>ritorno inverso</w:t>
      </w:r>
      <w:r>
        <w:t xml:space="preserve"> (dette anche ad anello di </w:t>
      </w:r>
      <w:r w:rsidRPr="0071015A">
        <w:rPr>
          <w:b/>
          <w:i/>
        </w:rPr>
        <w:t>Tickelmann</w:t>
      </w:r>
      <w:r>
        <w:t xml:space="preserve">), vedi </w:t>
      </w:r>
      <w:r>
        <w:fldChar w:fldCharType="begin"/>
      </w:r>
      <w:r>
        <w:instrText xml:space="preserve"> REF _Ref84421981 \h </w:instrText>
      </w:r>
      <w:r>
        <w:fldChar w:fldCharType="separate"/>
      </w:r>
      <w:r w:rsidR="006C1543">
        <w:t xml:space="preserve">Figura </w:t>
      </w:r>
      <w:r w:rsidR="006C1543">
        <w:rPr>
          <w:noProof/>
        </w:rPr>
        <w:t>102</w:t>
      </w:r>
      <w:r>
        <w:fldChar w:fldCharType="end"/>
      </w:r>
      <w:r>
        <w:t xml:space="preserve">, nelle quali il ritorno dai terminali avviene attraverso una tubazione inversa che equalizza le lunghezze totali dei vari circuiti. In pratica l’anello inverso (detto anche </w:t>
      </w:r>
      <w:r w:rsidRPr="003B0FA5">
        <w:t xml:space="preserve">a </w:t>
      </w:r>
      <w:r w:rsidRPr="00B40C14">
        <w:rPr>
          <w:i/>
        </w:rPr>
        <w:t>tre tubi</w:t>
      </w:r>
      <w:r>
        <w:t xml:space="preserve">) bilancia automaticamente le </w:t>
      </w:r>
      <w:r w:rsidRPr="007057D8">
        <w:rPr>
          <w:i/>
        </w:rPr>
        <w:t>perdite distribuite</w:t>
      </w:r>
      <w:r>
        <w:t xml:space="preserve"> delle reti di distribuzione.</w:t>
      </w:r>
    </w:p>
    <w:p w:rsidR="00B40C14" w:rsidRDefault="00B40C14" w:rsidP="00B40C14">
      <w:pPr>
        <w:pStyle w:val="Didascalia"/>
        <w:rPr>
          <w:i w:val="0"/>
        </w:rPr>
      </w:pPr>
      <w:r>
        <w:rPr>
          <w:i w:val="0"/>
          <w:noProof/>
        </w:rPr>
        <w:lastRenderedPageBreak/>
        <w:drawing>
          <wp:inline distT="0" distB="0" distL="0" distR="0" wp14:anchorId="39018BF6" wp14:editId="0B633576">
            <wp:extent cx="3569939" cy="2070340"/>
            <wp:effectExtent l="0" t="0" r="0" b="0"/>
            <wp:docPr id="565" name="Immagin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0"/>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3575050" cy="2073304"/>
                    </a:xfrm>
                    <a:prstGeom prst="rect">
                      <a:avLst/>
                    </a:prstGeom>
                    <a:noFill/>
                    <a:ln>
                      <a:noFill/>
                    </a:ln>
                  </pic:spPr>
                </pic:pic>
              </a:graphicData>
            </a:graphic>
          </wp:inline>
        </w:drawing>
      </w:r>
    </w:p>
    <w:p w:rsidR="00B40C14" w:rsidRDefault="00B40C14" w:rsidP="00B40C14">
      <w:pPr>
        <w:pStyle w:val="Didascalia"/>
      </w:pPr>
      <w:bookmarkStart w:id="263" w:name="_Ref84421981"/>
      <w:bookmarkStart w:id="264" w:name="_Toc322256575"/>
      <w:bookmarkStart w:id="265" w:name="_Toc330640494"/>
      <w:bookmarkStart w:id="266" w:name="_Toc344909334"/>
      <w:bookmarkStart w:id="267" w:name="_Toc374788262"/>
      <w:r>
        <w:t xml:space="preserve">Figura </w:t>
      </w:r>
      <w:r w:rsidR="00A17F30">
        <w:fldChar w:fldCharType="begin"/>
      </w:r>
      <w:r w:rsidR="00A17F30">
        <w:instrText xml:space="preserve"> SEQ Figura \* ARABIC </w:instrText>
      </w:r>
      <w:r w:rsidR="00A17F30">
        <w:fldChar w:fldCharType="separate"/>
      </w:r>
      <w:r w:rsidR="006C1543">
        <w:rPr>
          <w:noProof/>
        </w:rPr>
        <w:t>102</w:t>
      </w:r>
      <w:r w:rsidR="00A17F30">
        <w:rPr>
          <w:noProof/>
        </w:rPr>
        <w:fldChar w:fldCharType="end"/>
      </w:r>
      <w:bookmarkEnd w:id="263"/>
      <w:r>
        <w:t>: Reti a ritorno inverso</w:t>
      </w:r>
      <w:bookmarkEnd w:id="264"/>
      <w:bookmarkEnd w:id="265"/>
      <w:bookmarkEnd w:id="266"/>
      <w:bookmarkEnd w:id="267"/>
    </w:p>
    <w:p w:rsidR="001A68BA" w:rsidRDefault="00B40C14" w:rsidP="001A68BA">
      <w:r>
        <w:t xml:space="preserve">Se le perdite localizzate sono uniformemente distribuite fra i vari circuiti (ad esempio vi sono lo stesso numero di gomiti, valvole, …) allora si </w:t>
      </w:r>
      <w:r w:rsidR="004C0FDB">
        <w:t xml:space="preserve">ha </w:t>
      </w:r>
      <w:r>
        <w:t>anche un bilanciamento completo ed uniforme della rete. Purtroppo non è sempre possibile avere le stesse perdite localizzate perché la geometria della rete è dettata anche (e spesso soprattutto) dall’architettura dell’edificio.</w:t>
      </w:r>
    </w:p>
    <w:p w:rsidR="0054344E" w:rsidRDefault="0054344E" w:rsidP="000D11FB">
      <w:pPr>
        <w:pStyle w:val="Titolo3"/>
      </w:pPr>
      <w:bookmarkStart w:id="268" w:name="_Toc374788151"/>
      <w:r>
        <w:t>Confronto di Rete con ritorno inverso e con ritorno normale</w:t>
      </w:r>
      <w:bookmarkEnd w:id="268"/>
    </w:p>
    <w:p w:rsidR="0071015A" w:rsidRDefault="0071015A" w:rsidP="001A68BA">
      <w:r>
        <w:t xml:space="preserve">Si faccia riferimento alla rete di </w:t>
      </w:r>
      <w:r>
        <w:fldChar w:fldCharType="begin"/>
      </w:r>
      <w:r>
        <w:instrText xml:space="preserve"> REF _Ref350511016 \h </w:instrText>
      </w:r>
      <w:r>
        <w:fldChar w:fldCharType="separate"/>
      </w:r>
      <w:r w:rsidR="006C1543">
        <w:t xml:space="preserve">Figura </w:t>
      </w:r>
      <w:r w:rsidR="006C1543">
        <w:rPr>
          <w:noProof/>
        </w:rPr>
        <w:t>103</w:t>
      </w:r>
      <w:r>
        <w:fldChar w:fldCharType="end"/>
      </w:r>
      <w:r>
        <w:t xml:space="preserve"> per la quale si abbia l’</w:t>
      </w:r>
      <w:r w:rsidR="00C22109">
        <w:t>input</w:t>
      </w:r>
      <w:r>
        <w:t xml:space="preserve"> </w:t>
      </w:r>
      <w:r w:rsidR="0054344E">
        <w:t>di Figura</w:t>
      </w:r>
      <w:r w:rsidR="004C0FDB">
        <w:t>.</w:t>
      </w:r>
    </w:p>
    <w:p w:rsidR="0071015A" w:rsidRDefault="004C0FDB" w:rsidP="0071015A">
      <w:pPr>
        <w:pStyle w:val="Didascalia"/>
      </w:pPr>
      <w:r>
        <w:object w:dxaOrig="10215" w:dyaOrig="3630">
          <v:shape id="_x0000_i1064" type="#_x0000_t75" style="width:445.6pt;height:158.25pt" o:ole="">
            <v:imagedata r:id="rId86" o:title=""/>
          </v:shape>
          <o:OLEObject Type="Embed" ProgID="SmartSketch.Document" ShapeID="_x0000_i1064" DrawAspect="Content" ObjectID="_1448530293" r:id="rId191"/>
        </w:object>
      </w:r>
    </w:p>
    <w:p w:rsidR="0071015A" w:rsidRDefault="0071015A" w:rsidP="0071015A">
      <w:pPr>
        <w:pStyle w:val="Didascalia"/>
      </w:pPr>
      <w:bookmarkStart w:id="269" w:name="_Ref350511016"/>
      <w:bookmarkStart w:id="270" w:name="_Toc374788263"/>
      <w:r>
        <w:t xml:space="preserve">Figura </w:t>
      </w:r>
      <w:fldSimple w:instr=" SEQ Figura \* ARABIC ">
        <w:r w:rsidR="006C1543">
          <w:rPr>
            <w:noProof/>
          </w:rPr>
          <w:t>103</w:t>
        </w:r>
      </w:fldSimple>
      <w:bookmarkEnd w:id="269"/>
      <w:r>
        <w:t>: Esempio di rete con anello di Tickelmann</w:t>
      </w:r>
      <w:bookmarkEnd w:id="270"/>
    </w:p>
    <w:p w:rsidR="0054344E" w:rsidRDefault="0054344E" w:rsidP="0054344E">
      <w:r>
        <w:t xml:space="preserve">Si osservi come la sequenza dei nomi dei rami indici prima le tubazioni di mandata e poi quelle di ritorno. Va precisato che la ricerca dei rami concatenati ad albero inverso (sia per la mandata che per il ritorno) avviene su tutto l’insieme dei rami digitati (in questo caso dalla riga 9 alla 30) e quindi il programma ricostruisce correttamente la rete. Tuttavia se i rami sono inseriti nell’ordine suggerito i tempi di elaborazione si riducono anche sensibilmente per reti molto estese. L’input viene completato con le tipologie e numero di resistenze localizzate, come indicato nella </w:t>
      </w:r>
      <w:r>
        <w:fldChar w:fldCharType="begin"/>
      </w:r>
      <w:r>
        <w:instrText xml:space="preserve"> REF _Ref350610990 \h </w:instrText>
      </w:r>
      <w:r>
        <w:fldChar w:fldCharType="separate"/>
      </w:r>
      <w:r w:rsidR="006C1543">
        <w:t xml:space="preserve">Figura </w:t>
      </w:r>
      <w:r w:rsidR="006C1543">
        <w:rPr>
          <w:noProof/>
        </w:rPr>
        <w:t>105</w:t>
      </w:r>
      <w:r>
        <w:fldChar w:fldCharType="end"/>
      </w:r>
      <w:r>
        <w:t>.</w:t>
      </w:r>
    </w:p>
    <w:p w:rsidR="0054344E" w:rsidRDefault="0054344E" w:rsidP="0054344E">
      <w:r>
        <w:t xml:space="preserve">A questo punto è possibile lanciare la fase di calcolo completa, come indicato in </w:t>
      </w:r>
      <w:r>
        <w:fldChar w:fldCharType="begin"/>
      </w:r>
      <w:r>
        <w:instrText xml:space="preserve"> REF _Ref350611090 \h </w:instrText>
      </w:r>
      <w:r>
        <w:fldChar w:fldCharType="separate"/>
      </w:r>
      <w:r w:rsidR="006C1543">
        <w:t xml:space="preserve">Figura </w:t>
      </w:r>
      <w:r w:rsidR="006C1543">
        <w:rPr>
          <w:noProof/>
        </w:rPr>
        <w:t>106</w:t>
      </w:r>
      <w:r>
        <w:fldChar w:fldCharType="end"/>
      </w:r>
      <w:r>
        <w:t>. Si osservino le ipotesi di calcolo (r.c.d. imposto, prevalenza della pompa, temperatura di mandata e salto termico di progetto).</w:t>
      </w:r>
    </w:p>
    <w:p w:rsidR="0054344E" w:rsidRPr="0054344E" w:rsidRDefault="0054344E" w:rsidP="0054344E">
      <w:r>
        <w:t xml:space="preserve">Attivando il calcolo completo con il bilanciamento si ha il calcolo automatico ottimizzato della rete. Dopo due segnali acustici (uno per iterazione) si ha la visualizzazione dei risultati di calcolo riportati in </w:t>
      </w:r>
      <w:r>
        <w:fldChar w:fldCharType="begin"/>
      </w:r>
      <w:r>
        <w:instrText xml:space="preserve"> REF _Ref350611311 \h </w:instrText>
      </w:r>
      <w:r>
        <w:fldChar w:fldCharType="separate"/>
      </w:r>
      <w:r w:rsidR="006C1543">
        <w:t xml:space="preserve">Figura </w:t>
      </w:r>
      <w:r w:rsidR="006C1543">
        <w:rPr>
          <w:noProof/>
        </w:rPr>
        <w:t>107</w:t>
      </w:r>
      <w:r>
        <w:fldChar w:fldCharType="end"/>
      </w:r>
      <w:r>
        <w:t>. Si osservi che in verde sono segnati i valori delle velocità inferiori a 0.2 m/s. Qualora si desideri evitare le basse velocità (che possono portare problemi di fermo bolle d’aria) si può agire sui diametri dei rami interessati riducendone il diametro, se questo è possibile.</w:t>
      </w:r>
    </w:p>
    <w:p w:rsidR="0071015A" w:rsidRDefault="00A17F30" w:rsidP="004C0FDB">
      <w:pPr>
        <w:pStyle w:val="Didascalia"/>
      </w:pPr>
      <w:r>
        <w:rPr>
          <w:noProof/>
        </w:rPr>
        <w:lastRenderedPageBreak/>
        <w:pict>
          <v:rect id="_x0000_s1704" style="position:absolute;left:0;text-align:left;margin-left:295.8pt;margin-top:52.05pt;width:44.15pt;height:209.9pt;z-index:251821056" filled="f" strokecolor="red" strokeweight="1.5pt"/>
        </w:pict>
      </w:r>
      <w:r>
        <w:rPr>
          <w:noProof/>
        </w:rPr>
        <w:pict>
          <v:rect id="_x0000_s1584" style="position:absolute;left:0;text-align:left;margin-left:138.9pt;margin-top:53.1pt;width:98.55pt;height:209.9pt;z-index:251778048" filled="f" strokecolor="red" strokeweight="1.5pt"/>
        </w:pict>
      </w:r>
      <w:r w:rsidR="004C0FDB">
        <w:rPr>
          <w:noProof/>
        </w:rPr>
        <w:drawing>
          <wp:inline distT="0" distB="0" distL="0" distR="0" wp14:anchorId="7806A237" wp14:editId="318A1A95">
            <wp:extent cx="2482215" cy="3364302"/>
            <wp:effectExtent l="0" t="0" r="0" b="0"/>
            <wp:docPr id="537" name="Immagine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a:stretch>
                      <a:fillRect/>
                    </a:stretch>
                  </pic:blipFill>
                  <pic:spPr>
                    <a:xfrm>
                      <a:off x="0" y="0"/>
                      <a:ext cx="2489477" cy="3374145"/>
                    </a:xfrm>
                    <a:prstGeom prst="rect">
                      <a:avLst/>
                    </a:prstGeom>
                  </pic:spPr>
                </pic:pic>
              </a:graphicData>
            </a:graphic>
          </wp:inline>
        </w:drawing>
      </w:r>
    </w:p>
    <w:p w:rsidR="004C0FDB" w:rsidRDefault="004C0FDB" w:rsidP="004C0FDB">
      <w:pPr>
        <w:pStyle w:val="Didascalia"/>
      </w:pPr>
      <w:bookmarkStart w:id="271" w:name="_Ref350610609"/>
      <w:bookmarkStart w:id="272" w:name="_Toc374788264"/>
      <w:r>
        <w:t xml:space="preserve">Figura </w:t>
      </w:r>
      <w:fldSimple w:instr=" SEQ Figura \* ARABIC ">
        <w:r w:rsidR="006C1543">
          <w:rPr>
            <w:noProof/>
          </w:rPr>
          <w:t>104</w:t>
        </w:r>
      </w:fldSimple>
      <w:bookmarkEnd w:id="271"/>
      <w:r>
        <w:t>: Input dei dati di circuito per la rete dei fancoil</w:t>
      </w:r>
      <w:bookmarkEnd w:id="272"/>
    </w:p>
    <w:p w:rsidR="00D32710" w:rsidRDefault="00D32710" w:rsidP="00D32710">
      <w:pPr>
        <w:pStyle w:val="Didascalia"/>
      </w:pPr>
      <w:r>
        <w:rPr>
          <w:noProof/>
        </w:rPr>
        <w:drawing>
          <wp:inline distT="0" distB="0" distL="0" distR="0" wp14:anchorId="1A2A90AF" wp14:editId="6DFD5925">
            <wp:extent cx="6117566" cy="2691442"/>
            <wp:effectExtent l="0" t="0" r="0" b="0"/>
            <wp:docPr id="538" name="Immagine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3"/>
                    <a:srcRect t="3385" b="591"/>
                    <a:stretch/>
                  </pic:blipFill>
                  <pic:spPr bwMode="auto">
                    <a:xfrm>
                      <a:off x="0" y="0"/>
                      <a:ext cx="6126844" cy="2695524"/>
                    </a:xfrm>
                    <a:prstGeom prst="rect">
                      <a:avLst/>
                    </a:prstGeom>
                    <a:ln>
                      <a:noFill/>
                    </a:ln>
                    <a:extLst>
                      <a:ext uri="{53640926-AAD7-44D8-BBD7-CCE9431645EC}">
                        <a14:shadowObscured xmlns:a14="http://schemas.microsoft.com/office/drawing/2010/main"/>
                      </a:ext>
                    </a:extLst>
                  </pic:spPr>
                </pic:pic>
              </a:graphicData>
            </a:graphic>
          </wp:inline>
        </w:drawing>
      </w:r>
    </w:p>
    <w:p w:rsidR="00D32710" w:rsidRDefault="00D32710" w:rsidP="00D32710">
      <w:pPr>
        <w:pStyle w:val="Didascalia"/>
      </w:pPr>
      <w:bookmarkStart w:id="273" w:name="_Ref350610990"/>
      <w:bookmarkStart w:id="274" w:name="_Toc374788265"/>
      <w:r>
        <w:t xml:space="preserve">Figura </w:t>
      </w:r>
      <w:fldSimple w:instr=" SEQ Figura \* ARABIC ">
        <w:r w:rsidR="006C1543">
          <w:rPr>
            <w:noProof/>
          </w:rPr>
          <w:t>105</w:t>
        </w:r>
      </w:fldSimple>
      <w:bookmarkEnd w:id="273"/>
      <w:r>
        <w:t>: Tipologia delle resistenze localizzate per la rete con 6 fancoil</w:t>
      </w:r>
      <w:bookmarkEnd w:id="274"/>
    </w:p>
    <w:p w:rsidR="00915AFC" w:rsidRDefault="00F20D12" w:rsidP="00933C3B">
      <w:r>
        <w:t xml:space="preserve">Si riporta in </w:t>
      </w:r>
      <w:r>
        <w:fldChar w:fldCharType="begin"/>
      </w:r>
      <w:r>
        <w:instrText xml:space="preserve"> REF _Ref350611562 \h </w:instrText>
      </w:r>
      <w:r>
        <w:fldChar w:fldCharType="separate"/>
      </w:r>
      <w:r w:rsidR="006C1543">
        <w:t xml:space="preserve">Figura </w:t>
      </w:r>
      <w:r w:rsidR="006C1543">
        <w:rPr>
          <w:noProof/>
        </w:rPr>
        <w:t>108</w:t>
      </w:r>
      <w:r>
        <w:fldChar w:fldCharType="end"/>
      </w:r>
      <w:r>
        <w:t xml:space="preserve"> il risultato di questa operazione.</w:t>
      </w:r>
      <w:r w:rsidR="00CC5316">
        <w:t xml:space="preserve"> </w:t>
      </w:r>
      <w:r w:rsidR="00915AFC">
        <w:t>Naturalmente riducendo alcuni diametri le perdite complessive di pressione aumentano ottenendo, adesso 8486 Pa pari a 0,86 m. di c.a. Se si desidera mantenere la pompa da 20000 Pa si possono ulteriormente ridurre i diametri dei rami principali.</w:t>
      </w:r>
      <w:r w:rsidR="0054344E">
        <w:t xml:space="preserve"> </w:t>
      </w:r>
      <w:r w:rsidR="00131EE8">
        <w:t xml:space="preserve">Si osservi come, per effetto del ritorno inverso, si hanno circuiti molto bilanciati. I valori delle </w:t>
      </w:r>
      <w:r w:rsidR="00131EE8" w:rsidRPr="00131EE8">
        <w:rPr>
          <w:rFonts w:ascii="Symbol" w:hAnsi="Symbol"/>
        </w:rPr>
        <w:t></w:t>
      </w:r>
      <w:r w:rsidR="00131EE8">
        <w:t>p di bilanciamento sono modesti rispetto alla caduta totale di pressione</w:t>
      </w:r>
    </w:p>
    <w:p w:rsidR="00933C3B" w:rsidRDefault="00A17F30" w:rsidP="00933C3B">
      <w:pPr>
        <w:pStyle w:val="Didascalia"/>
      </w:pPr>
      <w:r>
        <w:rPr>
          <w:noProof/>
        </w:rPr>
        <w:lastRenderedPageBreak/>
        <w:pict>
          <v:rect id="_x0000_s1587" style="position:absolute;left:0;text-align:left;margin-left:295.85pt;margin-top:463.8pt;width:151.5pt;height:30.6pt;z-index:251780096" filled="f" strokecolor="red" strokeweight="1.5pt"/>
        </w:pict>
      </w:r>
      <w:r>
        <w:rPr>
          <w:noProof/>
        </w:rPr>
        <w:pict>
          <v:rect id="_x0000_s1586" style="position:absolute;left:0;text-align:left;margin-left:20.05pt;margin-top:363.3pt;width:264.25pt;height:157.6pt;z-index:251779072" filled="f" strokecolor="red" strokeweight="1.5pt"/>
        </w:pict>
      </w:r>
      <w:r>
        <w:rPr>
          <w:noProof/>
        </w:rPr>
        <w:pict>
          <v:rect id="_x0000_s1588" style="position:absolute;left:0;text-align:left;margin-left:25.5pt;margin-top:60.4pt;width:224.8pt;height:236.45pt;z-index:251781120" filled="f" strokecolor="red" strokeweight="1.5pt"/>
        </w:pict>
      </w:r>
      <w:r w:rsidR="00933C3B">
        <w:rPr>
          <w:noProof/>
        </w:rPr>
        <w:drawing>
          <wp:inline distT="0" distB="0" distL="0" distR="0" wp14:anchorId="2B51DCE6" wp14:editId="7E943227">
            <wp:extent cx="6120130" cy="7224395"/>
            <wp:effectExtent l="0" t="0" r="0" b="0"/>
            <wp:docPr id="539" name="Immagine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stretch>
                      <a:fillRect/>
                    </a:stretch>
                  </pic:blipFill>
                  <pic:spPr>
                    <a:xfrm>
                      <a:off x="0" y="0"/>
                      <a:ext cx="6120130" cy="7224395"/>
                    </a:xfrm>
                    <a:prstGeom prst="rect">
                      <a:avLst/>
                    </a:prstGeom>
                  </pic:spPr>
                </pic:pic>
              </a:graphicData>
            </a:graphic>
          </wp:inline>
        </w:drawing>
      </w:r>
    </w:p>
    <w:p w:rsidR="00933C3B" w:rsidRDefault="00933C3B" w:rsidP="00933C3B">
      <w:pPr>
        <w:pStyle w:val="Didascalia"/>
      </w:pPr>
      <w:bookmarkStart w:id="275" w:name="_Ref350611090"/>
      <w:bookmarkStart w:id="276" w:name="_Toc374788266"/>
      <w:r>
        <w:t xml:space="preserve">Figura </w:t>
      </w:r>
      <w:fldSimple w:instr=" SEQ Figura \* ARABIC ">
        <w:r w:rsidR="006C1543">
          <w:rPr>
            <w:noProof/>
          </w:rPr>
          <w:t>106</w:t>
        </w:r>
      </w:fldSimple>
      <w:bookmarkEnd w:id="275"/>
      <w:r>
        <w:t>: Fase di calcolo completa per la rete con 6 fancoil</w:t>
      </w:r>
      <w:bookmarkEnd w:id="276"/>
    </w:p>
    <w:p w:rsidR="005B0E30" w:rsidRDefault="005B0E30" w:rsidP="005B0E30">
      <w:r>
        <w:t>Le differenze di caduta di pressione si hanno per i rami iniziali e finali e per il diverso numero e tipologie di resistenze localizzate.</w:t>
      </w:r>
    </w:p>
    <w:p w:rsidR="005B0E30" w:rsidRDefault="005B0E30" w:rsidP="005B0E30">
      <w:r>
        <w:t xml:space="preserve">Naturalmente il beneficio dell’auto bilanciamento si paga caro dovendo inserire una tubazione di ritorno inversa aggiuntiva. Questa tipologia di distribuzione viene detta </w:t>
      </w:r>
      <w:r w:rsidRPr="00131EE8">
        <w:rPr>
          <w:b/>
        </w:rPr>
        <w:t>a tre tubi</w:t>
      </w:r>
      <w:r>
        <w:t xml:space="preserve">. Quando il progetto delle reti era effettuato con mezzi meno sofisticati di quelli oggi disponibili (e questo programma ne è un esempio) allora il terzo tubo poteva essere giustificato. </w:t>
      </w:r>
    </w:p>
    <w:p w:rsidR="005B0E30" w:rsidRPr="00131EE8" w:rsidRDefault="005B0E30" w:rsidP="005B0E30">
      <w:r>
        <w:lastRenderedPageBreak/>
        <w:t>Oggi siamo in grado di bilanciare le reti con le valvole di bilanciamento (o con le valvole Autoflow®) e pertanto non vi è motivo di spendere denaro in più per il terzo tubo evitando, così, anche un’altra complicazione impiantistica.</w:t>
      </w:r>
    </w:p>
    <w:p w:rsidR="003F28A8" w:rsidRPr="003F28A8" w:rsidRDefault="003F28A8" w:rsidP="006C10F1">
      <w:r>
        <w:t xml:space="preserve">Nel caso si fosse utilizzata una rete di ritorno normale si avrebbe la situazione espressa in </w:t>
      </w:r>
      <w:r>
        <w:fldChar w:fldCharType="begin"/>
      </w:r>
      <w:r>
        <w:instrText xml:space="preserve"> REF _Ref350671524 \h </w:instrText>
      </w:r>
      <w:r>
        <w:fldChar w:fldCharType="separate"/>
      </w:r>
      <w:r w:rsidR="006C1543">
        <w:t xml:space="preserve">Figura </w:t>
      </w:r>
      <w:r w:rsidR="006C1543">
        <w:rPr>
          <w:noProof/>
        </w:rPr>
        <w:t>109</w:t>
      </w:r>
      <w:r>
        <w:fldChar w:fldCharType="end"/>
      </w:r>
      <w:r>
        <w:t>. L’input dei dati si modifica come riportato in</w:t>
      </w:r>
      <w:r w:rsidR="005F1E52">
        <w:t xml:space="preserve"> </w:t>
      </w:r>
      <w:r w:rsidR="005F1E52">
        <w:fldChar w:fldCharType="begin"/>
      </w:r>
      <w:r w:rsidR="005F1E52">
        <w:instrText xml:space="preserve"> REF _Ref350671905 \h </w:instrText>
      </w:r>
      <w:r w:rsidR="005F1E52">
        <w:fldChar w:fldCharType="separate"/>
      </w:r>
      <w:r w:rsidR="006C1543">
        <w:t xml:space="preserve">Figura </w:t>
      </w:r>
      <w:r w:rsidR="006C1543">
        <w:rPr>
          <w:noProof/>
        </w:rPr>
        <w:t>110</w:t>
      </w:r>
      <w:r w:rsidR="005F1E52">
        <w:fldChar w:fldCharType="end"/>
      </w:r>
      <w:r w:rsidR="005F1E52">
        <w:t>.</w:t>
      </w:r>
      <w:r w:rsidR="006C10F1">
        <w:t xml:space="preserve"> </w:t>
      </w:r>
      <w:r w:rsidR="005F1E52">
        <w:t xml:space="preserve">Il calcolo automatico porta ai risultati di </w:t>
      </w:r>
      <w:r w:rsidR="005F1E52">
        <w:fldChar w:fldCharType="begin"/>
      </w:r>
      <w:r w:rsidR="005F1E52">
        <w:instrText xml:space="preserve"> REF _Ref350671990 \h </w:instrText>
      </w:r>
      <w:r w:rsidR="005F1E52">
        <w:fldChar w:fldCharType="separate"/>
      </w:r>
      <w:r w:rsidR="006C1543">
        <w:t xml:space="preserve">Figura </w:t>
      </w:r>
      <w:r w:rsidR="006C1543">
        <w:rPr>
          <w:noProof/>
        </w:rPr>
        <w:t>111</w:t>
      </w:r>
      <w:r w:rsidR="005F1E52">
        <w:fldChar w:fldCharType="end"/>
      </w:r>
      <w:r w:rsidR="005F1E52">
        <w:t xml:space="preserve">. Il ramo D-E presenta una velocità inferiore a 0.2 m/s per cui si seleziona un diametro inferiore e si rilancia la fase </w:t>
      </w:r>
      <w:r w:rsidR="005F1E52">
        <w:rPr>
          <w:b/>
        </w:rPr>
        <w:t>Bilancia</w:t>
      </w:r>
      <w:r w:rsidR="005F1E52">
        <w:t xml:space="preserve"> ottenendo i risultati di </w:t>
      </w:r>
      <w:r w:rsidR="005F1E52">
        <w:fldChar w:fldCharType="begin"/>
      </w:r>
      <w:r w:rsidR="005F1E52">
        <w:instrText xml:space="preserve"> REF _Ref350672135 \h </w:instrText>
      </w:r>
      <w:r w:rsidR="005F1E52">
        <w:fldChar w:fldCharType="separate"/>
      </w:r>
      <w:r w:rsidR="006C1543">
        <w:t xml:space="preserve">Figura </w:t>
      </w:r>
      <w:r w:rsidR="006C1543">
        <w:rPr>
          <w:noProof/>
        </w:rPr>
        <w:t>112</w:t>
      </w:r>
      <w:r w:rsidR="005F1E52">
        <w:fldChar w:fldCharType="end"/>
      </w:r>
      <w:r w:rsidR="005F1E52">
        <w:t>.</w:t>
      </w:r>
    </w:p>
    <w:p w:rsidR="0051755C" w:rsidRDefault="00A17F30" w:rsidP="0051755C">
      <w:pPr>
        <w:pStyle w:val="Didascalia"/>
      </w:pPr>
      <w:r>
        <w:rPr>
          <w:noProof/>
        </w:rPr>
        <w:pict>
          <v:rect id="_x0000_s1589" style="position:absolute;left:0;text-align:left;margin-left:388.9pt;margin-top:37.25pt;width:91.75pt;height:154.9pt;z-index:251782144" filled="f" strokecolor="red" strokeweight="1.5pt"/>
        </w:pict>
      </w:r>
      <w:r w:rsidR="0051755C">
        <w:rPr>
          <w:noProof/>
        </w:rPr>
        <w:drawing>
          <wp:inline distT="0" distB="0" distL="0" distR="0" wp14:anchorId="1654F0C4" wp14:editId="53A54693">
            <wp:extent cx="6120130" cy="2431415"/>
            <wp:effectExtent l="0" t="0" r="0" b="0"/>
            <wp:docPr id="540" name="Immagine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5"/>
                    <a:stretch>
                      <a:fillRect/>
                    </a:stretch>
                  </pic:blipFill>
                  <pic:spPr>
                    <a:xfrm>
                      <a:off x="0" y="0"/>
                      <a:ext cx="6120130" cy="2431415"/>
                    </a:xfrm>
                    <a:prstGeom prst="rect">
                      <a:avLst/>
                    </a:prstGeom>
                  </pic:spPr>
                </pic:pic>
              </a:graphicData>
            </a:graphic>
          </wp:inline>
        </w:drawing>
      </w:r>
    </w:p>
    <w:p w:rsidR="0051755C" w:rsidRDefault="0051755C" w:rsidP="0051755C">
      <w:pPr>
        <w:pStyle w:val="Didascalia"/>
      </w:pPr>
      <w:bookmarkStart w:id="277" w:name="_Ref350611311"/>
      <w:bookmarkStart w:id="278" w:name="_Toc374788267"/>
      <w:r>
        <w:t xml:space="preserve">Figura </w:t>
      </w:r>
      <w:fldSimple w:instr=" SEQ Figura \* ARABIC ">
        <w:r w:rsidR="006C1543">
          <w:rPr>
            <w:noProof/>
          </w:rPr>
          <w:t>107</w:t>
        </w:r>
      </w:fldSimple>
      <w:bookmarkEnd w:id="277"/>
      <w:r>
        <w:t>: Risultati di calcolo per la rete con 6 fancoil</w:t>
      </w:r>
      <w:bookmarkEnd w:id="278"/>
    </w:p>
    <w:p w:rsidR="00F20D12" w:rsidRDefault="00A17F30" w:rsidP="00F20D12">
      <w:pPr>
        <w:pStyle w:val="Didascalia"/>
      </w:pPr>
      <w:r>
        <w:rPr>
          <w:noProof/>
        </w:rPr>
        <w:pict>
          <v:rect id="_x0000_s1591" style="position:absolute;left:0;text-align:left;margin-left:344.1pt;margin-top:6.85pt;width:136.55pt;height:214.65pt;z-index:251784192" filled="f" strokecolor="red" strokeweight="1.5pt"/>
        </w:pict>
      </w:r>
      <w:r>
        <w:rPr>
          <w:noProof/>
        </w:rPr>
        <w:pict>
          <v:rect id="_x0000_s1590" style="position:absolute;left:0;text-align:left;margin-left:1.05pt;margin-top:2.8pt;width:39.4pt;height:214.7pt;z-index:251783168" filled="f" strokecolor="red" strokeweight="1.5pt"/>
        </w:pict>
      </w:r>
      <w:r w:rsidR="00F20D12">
        <w:rPr>
          <w:noProof/>
        </w:rPr>
        <w:drawing>
          <wp:inline distT="0" distB="0" distL="0" distR="0" wp14:anchorId="06915829" wp14:editId="10EFDFCF">
            <wp:extent cx="6120130" cy="2853690"/>
            <wp:effectExtent l="0" t="0" r="0" b="0"/>
            <wp:docPr id="541" name="Immagin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6"/>
                    <a:stretch>
                      <a:fillRect/>
                    </a:stretch>
                  </pic:blipFill>
                  <pic:spPr>
                    <a:xfrm>
                      <a:off x="0" y="0"/>
                      <a:ext cx="6120130" cy="2853690"/>
                    </a:xfrm>
                    <a:prstGeom prst="rect">
                      <a:avLst/>
                    </a:prstGeom>
                  </pic:spPr>
                </pic:pic>
              </a:graphicData>
            </a:graphic>
          </wp:inline>
        </w:drawing>
      </w:r>
    </w:p>
    <w:p w:rsidR="00F20D12" w:rsidRDefault="00F20D12" w:rsidP="00F20D12">
      <w:pPr>
        <w:pStyle w:val="Didascalia"/>
      </w:pPr>
      <w:bookmarkStart w:id="279" w:name="_Ref350611562"/>
      <w:bookmarkStart w:id="280" w:name="_Toc374788268"/>
      <w:r>
        <w:t xml:space="preserve">Figura </w:t>
      </w:r>
      <w:fldSimple w:instr=" SEQ Figura \* ARABIC ">
        <w:r w:rsidR="006C1543">
          <w:rPr>
            <w:noProof/>
          </w:rPr>
          <w:t>108</w:t>
        </w:r>
      </w:fldSimple>
      <w:bookmarkEnd w:id="279"/>
      <w:r>
        <w:t>: Ottimizzazione della rete con nuova selezione dei diametri</w:t>
      </w:r>
      <w:bookmarkEnd w:id="280"/>
    </w:p>
    <w:p w:rsidR="003F28A8" w:rsidRDefault="005B0E30" w:rsidP="003F28A8">
      <w:pPr>
        <w:pStyle w:val="Didascalia"/>
      </w:pPr>
      <w:r>
        <w:object w:dxaOrig="9975" w:dyaOrig="3660">
          <v:shape id="_x0000_i1065" type="#_x0000_t75" style="width:447.6pt;height:164.4pt" o:ole="">
            <v:imagedata r:id="rId197" o:title=""/>
          </v:shape>
          <o:OLEObject Type="Embed" ProgID="SmartSketch.Document" ShapeID="_x0000_i1065" DrawAspect="Content" ObjectID="_1448530294" r:id="rId198"/>
        </w:object>
      </w:r>
    </w:p>
    <w:p w:rsidR="003F28A8" w:rsidRDefault="003F28A8" w:rsidP="003F28A8">
      <w:pPr>
        <w:pStyle w:val="Didascalia"/>
      </w:pPr>
      <w:bookmarkStart w:id="281" w:name="_Ref350671524"/>
      <w:bookmarkStart w:id="282" w:name="_Toc374788269"/>
      <w:r>
        <w:t xml:space="preserve">Figura </w:t>
      </w:r>
      <w:r w:rsidR="00A17F30">
        <w:fldChar w:fldCharType="begin"/>
      </w:r>
      <w:r w:rsidR="00A17F30">
        <w:instrText xml:space="preserve"> SEQ Figura \* ARABIC </w:instrText>
      </w:r>
      <w:r w:rsidR="00A17F30">
        <w:fldChar w:fldCharType="separate"/>
      </w:r>
      <w:r w:rsidR="006C1543">
        <w:rPr>
          <w:noProof/>
        </w:rPr>
        <w:t>109</w:t>
      </w:r>
      <w:r w:rsidR="00A17F30">
        <w:rPr>
          <w:noProof/>
        </w:rPr>
        <w:fldChar w:fldCharType="end"/>
      </w:r>
      <w:bookmarkEnd w:id="281"/>
      <w:r>
        <w:t>: Rete con 6 fan</w:t>
      </w:r>
      <w:r w:rsidR="0054344E">
        <w:t xml:space="preserve"> </w:t>
      </w:r>
      <w:r>
        <w:t>coil con ritorno normale</w:t>
      </w:r>
      <w:bookmarkEnd w:id="282"/>
    </w:p>
    <w:p w:rsidR="005F1E52" w:rsidRDefault="005F1E52" w:rsidP="005F1E52">
      <w:pPr>
        <w:pStyle w:val="Didascalia"/>
      </w:pPr>
      <w:r>
        <w:rPr>
          <w:noProof/>
        </w:rPr>
        <w:drawing>
          <wp:inline distT="0" distB="0" distL="0" distR="0" wp14:anchorId="5D69C38A" wp14:editId="3D7F7FF1">
            <wp:extent cx="2194143" cy="3062377"/>
            <wp:effectExtent l="0" t="0" r="0" b="0"/>
            <wp:docPr id="542" name="Immagine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stretch>
                      <a:fillRect/>
                    </a:stretch>
                  </pic:blipFill>
                  <pic:spPr>
                    <a:xfrm>
                      <a:off x="0" y="0"/>
                      <a:ext cx="2202609" cy="3074194"/>
                    </a:xfrm>
                    <a:prstGeom prst="rect">
                      <a:avLst/>
                    </a:prstGeom>
                  </pic:spPr>
                </pic:pic>
              </a:graphicData>
            </a:graphic>
          </wp:inline>
        </w:drawing>
      </w:r>
    </w:p>
    <w:p w:rsidR="005F1E52" w:rsidRDefault="005F1E52" w:rsidP="005F1E52">
      <w:pPr>
        <w:pStyle w:val="Didascalia"/>
      </w:pPr>
      <w:bookmarkStart w:id="283" w:name="_Ref350671905"/>
      <w:bookmarkStart w:id="284" w:name="_Toc374788270"/>
      <w:r>
        <w:t xml:space="preserve">Figura </w:t>
      </w:r>
      <w:r w:rsidR="00A17F30">
        <w:fldChar w:fldCharType="begin"/>
      </w:r>
      <w:r w:rsidR="00A17F30">
        <w:instrText xml:space="preserve"> SEQ Figura \* ARABIC </w:instrText>
      </w:r>
      <w:r w:rsidR="00A17F30">
        <w:fldChar w:fldCharType="separate"/>
      </w:r>
      <w:r w:rsidR="006C1543">
        <w:rPr>
          <w:noProof/>
        </w:rPr>
        <w:t>110</w:t>
      </w:r>
      <w:r w:rsidR="00A17F30">
        <w:rPr>
          <w:noProof/>
        </w:rPr>
        <w:fldChar w:fldCharType="end"/>
      </w:r>
      <w:bookmarkEnd w:id="283"/>
      <w:r>
        <w:t>: Input dei dati per la rete a 6 fan coil con ritorno normale</w:t>
      </w:r>
      <w:bookmarkEnd w:id="284"/>
    </w:p>
    <w:p w:rsidR="005F1E52" w:rsidRDefault="00A17F30" w:rsidP="005F1E52">
      <w:pPr>
        <w:pStyle w:val="Didascalia"/>
      </w:pPr>
      <w:r>
        <w:rPr>
          <w:noProof/>
        </w:rPr>
        <w:pict>
          <v:rect id="_x0000_s1631" style="position:absolute;left:0;text-align:left;margin-left:386.85pt;margin-top:3.6pt;width:93.1pt;height:226.9pt;z-index:251786240" filled="f" strokecolor="red" strokeweight="1.5pt"/>
        </w:pict>
      </w:r>
      <w:r w:rsidR="005F1E52">
        <w:rPr>
          <w:noProof/>
        </w:rPr>
        <w:drawing>
          <wp:inline distT="0" distB="0" distL="0" distR="0" wp14:anchorId="5F5C0F39" wp14:editId="69C0F344">
            <wp:extent cx="6119874" cy="2967487"/>
            <wp:effectExtent l="0" t="0" r="0" b="0"/>
            <wp:docPr id="543" name="Immagine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0"/>
                    <a:stretch>
                      <a:fillRect/>
                    </a:stretch>
                  </pic:blipFill>
                  <pic:spPr>
                    <a:xfrm>
                      <a:off x="0" y="0"/>
                      <a:ext cx="6136720" cy="2975656"/>
                    </a:xfrm>
                    <a:prstGeom prst="rect">
                      <a:avLst/>
                    </a:prstGeom>
                  </pic:spPr>
                </pic:pic>
              </a:graphicData>
            </a:graphic>
          </wp:inline>
        </w:drawing>
      </w:r>
    </w:p>
    <w:p w:rsidR="005F1E52" w:rsidRDefault="005F1E52" w:rsidP="005F1E52">
      <w:pPr>
        <w:pStyle w:val="Didascalia"/>
      </w:pPr>
      <w:bookmarkStart w:id="285" w:name="_Ref350671990"/>
      <w:bookmarkStart w:id="286" w:name="_Toc374788271"/>
      <w:r>
        <w:t xml:space="preserve">Figura </w:t>
      </w:r>
      <w:r w:rsidR="00A17F30">
        <w:fldChar w:fldCharType="begin"/>
      </w:r>
      <w:r w:rsidR="00A17F30">
        <w:instrText xml:space="preserve"> SEQ Figura \* ARABIC </w:instrText>
      </w:r>
      <w:r w:rsidR="00A17F30">
        <w:fldChar w:fldCharType="separate"/>
      </w:r>
      <w:r w:rsidR="006C1543">
        <w:rPr>
          <w:noProof/>
        </w:rPr>
        <w:t>111</w:t>
      </w:r>
      <w:r w:rsidR="00A17F30">
        <w:rPr>
          <w:noProof/>
        </w:rPr>
        <w:fldChar w:fldCharType="end"/>
      </w:r>
      <w:bookmarkEnd w:id="285"/>
      <w:r>
        <w:t>: Risultati per la rete a 6 fancoil con ritorno normale</w:t>
      </w:r>
      <w:bookmarkEnd w:id="286"/>
    </w:p>
    <w:p w:rsidR="006C10F1" w:rsidRDefault="006C10F1" w:rsidP="006C10F1">
      <w:r>
        <w:lastRenderedPageBreak/>
        <w:t xml:space="preserve">Confrontando questi risultati con quelli ottenuti con il ritorno inverso si osserva che, oltre alla riduzione della lunghezza delle tubazioni di ritorno, si ha anche una riduzione dei diametri dei vari rami. Il bilanciamento dei vari circuiti richiede </w:t>
      </w:r>
      <w:r w:rsidRPr="006C10F1">
        <w:rPr>
          <w:rFonts w:ascii="Symbol" w:hAnsi="Symbol"/>
        </w:rPr>
        <w:t></w:t>
      </w:r>
      <w:r>
        <w:t xml:space="preserve">p di bilanciamento più elevati, specialmente per i circuiti più corti. Si può allora intervenire ulteriormente a cambiare i diametri dei circuiti con minori perdite di pressione riducendoli ulteriormente. </w:t>
      </w:r>
    </w:p>
    <w:p w:rsidR="006C10F1" w:rsidRDefault="006C10F1" w:rsidP="006C10F1">
      <w:r>
        <w:t xml:space="preserve">In </w:t>
      </w:r>
      <w:r>
        <w:fldChar w:fldCharType="begin"/>
      </w:r>
      <w:r>
        <w:instrText xml:space="preserve"> REF _Ref350672588 \h </w:instrText>
      </w:r>
      <w:r>
        <w:fldChar w:fldCharType="separate"/>
      </w:r>
      <w:r w:rsidR="006C1543">
        <w:t xml:space="preserve">Figura </w:t>
      </w:r>
      <w:r w:rsidR="006C1543">
        <w:rPr>
          <w:noProof/>
        </w:rPr>
        <w:t>113</w:t>
      </w:r>
      <w:r>
        <w:fldChar w:fldCharType="end"/>
      </w:r>
      <w:r>
        <w:t xml:space="preserve"> si hanno i risultati ottimizzati ottenuti selezionando i diametri minimi di 8 mm in rame per l’alimentazione dei fancoil F1, F2 ed F3 e riducendo i diametri per F4, F5 ed F5.</w:t>
      </w:r>
    </w:p>
    <w:p w:rsidR="006C10F1" w:rsidRPr="006C10F1" w:rsidRDefault="006C10F1" w:rsidP="006C10F1">
      <w:r>
        <w:t xml:space="preserve">La situazione finale mostra una notevole riduzione dei diametri rispetto alla situazione con anello inverso e questo comporta un notevole risparmio sia per la mancanza del terzo tubo, sia per la riduzione dei diametri delle tubazioni. La </w:t>
      </w:r>
      <w:r w:rsidRPr="006C10F1">
        <w:rPr>
          <w:rFonts w:ascii="Symbol" w:hAnsi="Symbol"/>
        </w:rPr>
        <w:t></w:t>
      </w:r>
      <w:r>
        <w:t xml:space="preserve">p massima è leggermente aumentata, vedi </w:t>
      </w:r>
      <w:r>
        <w:fldChar w:fldCharType="begin"/>
      </w:r>
      <w:r>
        <w:instrText xml:space="preserve"> REF _Ref350672879 \h </w:instrText>
      </w:r>
      <w:r>
        <w:fldChar w:fldCharType="separate"/>
      </w:r>
      <w:r w:rsidR="006C1543">
        <w:t xml:space="preserve">Figura </w:t>
      </w:r>
      <w:r w:rsidR="006C1543">
        <w:rPr>
          <w:noProof/>
        </w:rPr>
        <w:t>114</w:t>
      </w:r>
      <w:r>
        <w:fldChar w:fldCharType="end"/>
      </w:r>
      <w:r>
        <w:t xml:space="preserve">, ma sempre al di sotto dei </w:t>
      </w:r>
      <w:r w:rsidRPr="00C64525">
        <w:rPr>
          <w:i/>
        </w:rPr>
        <w:t>20000 Pa</w:t>
      </w:r>
      <w:r>
        <w:t xml:space="preserve"> scelti per la pompa.</w:t>
      </w:r>
    </w:p>
    <w:p w:rsidR="005F1E52" w:rsidRDefault="00A17F30" w:rsidP="005F1E52">
      <w:pPr>
        <w:pStyle w:val="Didascalia"/>
      </w:pPr>
      <w:r>
        <w:rPr>
          <w:noProof/>
        </w:rPr>
        <w:pict>
          <v:rect id="_x0000_s1633" style="position:absolute;left:0;text-align:left;margin-left:.35pt;margin-top:5.1pt;width:41.45pt;height:219.4pt;z-index:251788288" filled="f" strokecolor="red" strokeweight="1.5pt"/>
        </w:pict>
      </w:r>
      <w:r>
        <w:rPr>
          <w:noProof/>
        </w:rPr>
        <w:pict>
          <v:rect id="_x0000_s1630" style="position:absolute;left:0;text-align:left;margin-left:349.5pt;margin-top:5.85pt;width:131.1pt;height:216.7pt;z-index:251785216" filled="f" strokecolor="red" strokeweight="1.5pt"/>
        </w:pict>
      </w:r>
      <w:r w:rsidR="005F1E52">
        <w:rPr>
          <w:noProof/>
        </w:rPr>
        <w:drawing>
          <wp:inline distT="0" distB="0" distL="0" distR="0" wp14:anchorId="2A4177AF" wp14:editId="2C993158">
            <wp:extent cx="6120130" cy="2900045"/>
            <wp:effectExtent l="0" t="0" r="0" b="0"/>
            <wp:docPr id="544" name="Immagin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1"/>
                    <a:stretch>
                      <a:fillRect/>
                    </a:stretch>
                  </pic:blipFill>
                  <pic:spPr>
                    <a:xfrm>
                      <a:off x="0" y="0"/>
                      <a:ext cx="6120130" cy="2900045"/>
                    </a:xfrm>
                    <a:prstGeom prst="rect">
                      <a:avLst/>
                    </a:prstGeom>
                  </pic:spPr>
                </pic:pic>
              </a:graphicData>
            </a:graphic>
          </wp:inline>
        </w:drawing>
      </w:r>
    </w:p>
    <w:p w:rsidR="005F1E52" w:rsidRDefault="005F1E52" w:rsidP="005F1E52">
      <w:pPr>
        <w:pStyle w:val="Didascalia"/>
      </w:pPr>
      <w:bookmarkStart w:id="287" w:name="_Ref350672135"/>
      <w:bookmarkStart w:id="288" w:name="_Toc374788272"/>
      <w:r>
        <w:t xml:space="preserve">Figura </w:t>
      </w:r>
      <w:r w:rsidR="00A17F30">
        <w:fldChar w:fldCharType="begin"/>
      </w:r>
      <w:r w:rsidR="00A17F30">
        <w:instrText xml:space="preserve"> SEQ Figura \* ARABIC </w:instrText>
      </w:r>
      <w:r w:rsidR="00A17F30">
        <w:fldChar w:fldCharType="separate"/>
      </w:r>
      <w:r w:rsidR="006C1543">
        <w:rPr>
          <w:noProof/>
        </w:rPr>
        <w:t>112</w:t>
      </w:r>
      <w:r w:rsidR="00A17F30">
        <w:rPr>
          <w:noProof/>
        </w:rPr>
        <w:fldChar w:fldCharType="end"/>
      </w:r>
      <w:bookmarkEnd w:id="287"/>
      <w:r>
        <w:t>: Risultati finali per la rete a 6 fan c</w:t>
      </w:r>
      <w:r w:rsidR="006C10F1">
        <w:t>o</w:t>
      </w:r>
      <w:r>
        <w:t>il con ritorno normale</w:t>
      </w:r>
      <w:bookmarkEnd w:id="288"/>
    </w:p>
    <w:p w:rsidR="006C10F1" w:rsidRDefault="00A17F30" w:rsidP="006C10F1">
      <w:pPr>
        <w:pStyle w:val="Didascalia"/>
      </w:pPr>
      <w:r>
        <w:rPr>
          <w:noProof/>
        </w:rPr>
        <w:pict>
          <v:rect id="_x0000_s1634" style="position:absolute;left:0;text-align:left;margin-left:1pt;margin-top:2.65pt;width:41.45pt;height:219.4pt;z-index:251789312" filled="f" strokecolor="red" strokeweight="1.5pt"/>
        </w:pict>
      </w:r>
      <w:r>
        <w:rPr>
          <w:noProof/>
        </w:rPr>
        <w:pict>
          <v:rect id="_x0000_s1632" style="position:absolute;left:0;text-align:left;margin-left:349.5pt;margin-top:5.1pt;width:131.1pt;height:216.2pt;z-index:251787264" filled="f" strokecolor="red" strokeweight="1.5pt"/>
        </w:pict>
      </w:r>
      <w:r w:rsidR="006C10F1">
        <w:rPr>
          <w:noProof/>
        </w:rPr>
        <w:drawing>
          <wp:inline distT="0" distB="0" distL="0" distR="0" wp14:anchorId="0C06BC5D" wp14:editId="7974E285">
            <wp:extent cx="6120130" cy="2816225"/>
            <wp:effectExtent l="0" t="0" r="0" b="0"/>
            <wp:docPr id="546" name="Immagine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2"/>
                    <a:stretch>
                      <a:fillRect/>
                    </a:stretch>
                  </pic:blipFill>
                  <pic:spPr>
                    <a:xfrm>
                      <a:off x="0" y="0"/>
                      <a:ext cx="6120130" cy="2816225"/>
                    </a:xfrm>
                    <a:prstGeom prst="rect">
                      <a:avLst/>
                    </a:prstGeom>
                  </pic:spPr>
                </pic:pic>
              </a:graphicData>
            </a:graphic>
          </wp:inline>
        </w:drawing>
      </w:r>
    </w:p>
    <w:p w:rsidR="006C10F1" w:rsidRDefault="006C10F1" w:rsidP="006C10F1">
      <w:pPr>
        <w:pStyle w:val="Didascalia"/>
      </w:pPr>
      <w:bookmarkStart w:id="289" w:name="_Ref350672588"/>
      <w:bookmarkStart w:id="290" w:name="_Toc374788273"/>
      <w:r>
        <w:t xml:space="preserve">Figura </w:t>
      </w:r>
      <w:r w:rsidR="00A17F30">
        <w:fldChar w:fldCharType="begin"/>
      </w:r>
      <w:r w:rsidR="00A17F30">
        <w:instrText xml:space="preserve"> SEQ Figura \* ARABIC </w:instrText>
      </w:r>
      <w:r w:rsidR="00A17F30">
        <w:fldChar w:fldCharType="separate"/>
      </w:r>
      <w:r w:rsidR="006C1543">
        <w:rPr>
          <w:noProof/>
        </w:rPr>
        <w:t>113</w:t>
      </w:r>
      <w:r w:rsidR="00A17F30">
        <w:rPr>
          <w:noProof/>
        </w:rPr>
        <w:fldChar w:fldCharType="end"/>
      </w:r>
      <w:bookmarkEnd w:id="289"/>
      <w:r>
        <w:t>: Risultati ottimizzati per la rete a 6 fan coil con ritorno normale</w:t>
      </w:r>
      <w:bookmarkEnd w:id="290"/>
    </w:p>
    <w:p w:rsidR="006C10F1" w:rsidRDefault="008F69AA" w:rsidP="006C10F1">
      <w:pPr>
        <w:pStyle w:val="Didascalia"/>
      </w:pPr>
      <w:r>
        <w:rPr>
          <w:noProof/>
        </w:rPr>
        <w:lastRenderedPageBreak/>
        <w:drawing>
          <wp:inline distT="0" distB="0" distL="0" distR="0" wp14:anchorId="14230500" wp14:editId="1E838E12">
            <wp:extent cx="6120130" cy="767751"/>
            <wp:effectExtent l="0" t="0" r="0" b="0"/>
            <wp:docPr id="557" name="Immagine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6175295" cy="774671"/>
                    </a:xfrm>
                    <a:prstGeom prst="rect">
                      <a:avLst/>
                    </a:prstGeom>
                  </pic:spPr>
                </pic:pic>
              </a:graphicData>
            </a:graphic>
          </wp:inline>
        </w:drawing>
      </w:r>
    </w:p>
    <w:p w:rsidR="006C10F1" w:rsidRDefault="006C10F1" w:rsidP="006C10F1">
      <w:pPr>
        <w:pStyle w:val="Didascalia"/>
      </w:pPr>
      <w:bookmarkStart w:id="291" w:name="_Ref350672879"/>
      <w:bookmarkStart w:id="292" w:name="_Toc374788274"/>
      <w:r>
        <w:t xml:space="preserve">Figura </w:t>
      </w:r>
      <w:r w:rsidR="00A17F30">
        <w:fldChar w:fldCharType="begin"/>
      </w:r>
      <w:r w:rsidR="00A17F30">
        <w:instrText xml:space="preserve"> SEQ Figura \* ARABIC </w:instrText>
      </w:r>
      <w:r w:rsidR="00A17F30">
        <w:fldChar w:fldCharType="separate"/>
      </w:r>
      <w:r w:rsidR="006C1543">
        <w:rPr>
          <w:noProof/>
        </w:rPr>
        <w:t>114</w:t>
      </w:r>
      <w:r w:rsidR="00A17F30">
        <w:rPr>
          <w:noProof/>
        </w:rPr>
        <w:fldChar w:fldCharType="end"/>
      </w:r>
      <w:bookmarkEnd w:id="291"/>
      <w:r>
        <w:t>: Riepilogo della Dp-p massima per la rete a 6 fan coil con ritorno normale</w:t>
      </w:r>
      <w:bookmarkEnd w:id="292"/>
    </w:p>
    <w:p w:rsidR="00895302" w:rsidRPr="008F69AA" w:rsidRDefault="00895302" w:rsidP="00895302">
      <w:r>
        <w:t xml:space="preserve">In </w:t>
      </w:r>
      <w:r>
        <w:fldChar w:fldCharType="begin"/>
      </w:r>
      <w:r>
        <w:instrText xml:space="preserve"> REF _Ref350673264 \h </w:instrText>
      </w:r>
      <w:r>
        <w:fldChar w:fldCharType="separate"/>
      </w:r>
      <w:r w:rsidR="006C1543">
        <w:t xml:space="preserve">Figura </w:t>
      </w:r>
      <w:r w:rsidR="006C1543">
        <w:rPr>
          <w:noProof/>
        </w:rPr>
        <w:t>115</w:t>
      </w:r>
      <w:r>
        <w:fldChar w:fldCharType="end"/>
      </w:r>
      <w:r>
        <w:t xml:space="preserve"> si ha un confronto fra i diametri calcolati per la stessa rete (e stessi carichi termici) con ritorno inverso (a sinistra) e con ritorno normale</w:t>
      </w:r>
      <w:r w:rsidR="005B5EEC">
        <w:t xml:space="preserve"> (al centro) e ottimizzata finale con diametri minimi</w:t>
      </w:r>
      <w:r>
        <w:t xml:space="preserve"> (a destra). Si osservi che si possono ancora ridurre i diametri di alcuni rami, mantenendo </w:t>
      </w:r>
      <w:r w:rsidRPr="00895302">
        <w:rPr>
          <w:rFonts w:ascii="Symbol" w:hAnsi="Symbol"/>
        </w:rPr>
        <w:t></w:t>
      </w:r>
      <w:r>
        <w:t>p pompa a 20000 Pa.</w:t>
      </w:r>
      <w:r w:rsidR="00B75B5E">
        <w:t xml:space="preserve"> In </w:t>
      </w:r>
      <w:r w:rsidR="00B75B5E">
        <w:fldChar w:fldCharType="begin"/>
      </w:r>
      <w:r w:rsidR="00B75B5E">
        <w:instrText xml:space="preserve"> REF _Ref350673829 \h </w:instrText>
      </w:r>
      <w:r w:rsidR="00B75B5E">
        <w:fldChar w:fldCharType="separate"/>
      </w:r>
      <w:r w:rsidR="006C1543">
        <w:t xml:space="preserve">Figura </w:t>
      </w:r>
      <w:r w:rsidR="006C1543">
        <w:rPr>
          <w:noProof/>
        </w:rPr>
        <w:t>116</w:t>
      </w:r>
      <w:r w:rsidR="00B75B5E">
        <w:fldChar w:fldCharType="end"/>
      </w:r>
      <w:r w:rsidR="00B75B5E">
        <w:t xml:space="preserve"> si ha la soluzione finale con la selezione dei diametri minimi compatibili </w:t>
      </w:r>
      <w:r w:rsidR="008F69AA">
        <w:t>c</w:t>
      </w:r>
      <w:r w:rsidR="00B75B5E">
        <w:t xml:space="preserve">on il </w:t>
      </w:r>
      <w:r w:rsidR="00B75B5E" w:rsidRPr="00B75B5E">
        <w:rPr>
          <w:rFonts w:ascii="Symbol" w:hAnsi="Symbol"/>
        </w:rPr>
        <w:t></w:t>
      </w:r>
      <w:r w:rsidR="00B75B5E">
        <w:t>p della pompa</w:t>
      </w:r>
      <w:r w:rsidR="008F69AA">
        <w:t xml:space="preserve"> (</w:t>
      </w:r>
      <w:r w:rsidR="008F69AA" w:rsidRPr="008F69AA">
        <w:rPr>
          <w:rFonts w:ascii="Symbol" w:hAnsi="Symbol"/>
        </w:rPr>
        <w:t></w:t>
      </w:r>
      <w:r w:rsidR="008F69AA">
        <w:t xml:space="preserve">p-p massima </w:t>
      </w:r>
      <w:r w:rsidR="00487252">
        <w:t xml:space="preserve">= </w:t>
      </w:r>
      <w:r w:rsidR="0080166A">
        <w:t>18957</w:t>
      </w:r>
      <w:r w:rsidR="008F69AA">
        <w:t xml:space="preserve"> Pa).</w:t>
      </w:r>
      <w:r w:rsidR="00487252">
        <w:t xml:space="preserve"> Inoltre per i rami terminali F1, F2 ed F3 non si è potuto selezionare un diametro inferiore a 8 mm poiché questo è il valore minimo. Pertanto il bilanciamento non può andare oltre. E’ questa una situazione che si può verificare spesso con i rami terminali.</w:t>
      </w:r>
    </w:p>
    <w:p w:rsidR="002303EF" w:rsidRDefault="00A17F30" w:rsidP="002303EF">
      <w:pPr>
        <w:pStyle w:val="Didascalia"/>
      </w:pPr>
      <w:r>
        <w:rPr>
          <w:noProof/>
        </w:rPr>
        <w:pict>
          <v:rect id="_x0000_s1635" style="position:absolute;left:0;text-align:left;margin-left:210.15pt;margin-top:6pt;width:154.95pt;height:220.1pt;z-index:251790336" filled="f" strokecolor="red" strokeweight="1.5pt"/>
        </w:pict>
      </w:r>
      <w:r w:rsidR="002303EF">
        <w:rPr>
          <w:noProof/>
        </w:rPr>
        <w:drawing>
          <wp:inline distT="0" distB="0" distL="0" distR="0" wp14:anchorId="37EDFD70" wp14:editId="402094AB">
            <wp:extent cx="1200742" cy="2786237"/>
            <wp:effectExtent l="0" t="0" r="0" b="0"/>
            <wp:docPr id="550" name="Immagine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4"/>
                    <a:stretch>
                      <a:fillRect/>
                    </a:stretch>
                  </pic:blipFill>
                  <pic:spPr>
                    <a:xfrm>
                      <a:off x="0" y="0"/>
                      <a:ext cx="1219741" cy="2830324"/>
                    </a:xfrm>
                    <a:prstGeom prst="rect">
                      <a:avLst/>
                    </a:prstGeom>
                  </pic:spPr>
                </pic:pic>
              </a:graphicData>
            </a:graphic>
          </wp:inline>
        </w:drawing>
      </w:r>
      <w:r w:rsidR="002303EF">
        <w:rPr>
          <w:noProof/>
        </w:rPr>
        <w:drawing>
          <wp:inline distT="0" distB="0" distL="0" distR="0" wp14:anchorId="3CF43BF0" wp14:editId="00AC3B89">
            <wp:extent cx="577215" cy="2800553"/>
            <wp:effectExtent l="0" t="0" r="0" b="0"/>
            <wp:docPr id="548" name="Immagine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6"/>
                    <a:srcRect t="2117" r="90556" b="1434"/>
                    <a:stretch/>
                  </pic:blipFill>
                  <pic:spPr bwMode="auto">
                    <a:xfrm>
                      <a:off x="0" y="0"/>
                      <a:ext cx="578386" cy="2806232"/>
                    </a:xfrm>
                    <a:prstGeom prst="rect">
                      <a:avLst/>
                    </a:prstGeom>
                    <a:ln>
                      <a:noFill/>
                    </a:ln>
                    <a:extLst>
                      <a:ext uri="{53640926-AAD7-44D8-BBD7-CCE9431645EC}">
                        <a14:shadowObscured xmlns:a14="http://schemas.microsoft.com/office/drawing/2010/main"/>
                      </a:ext>
                    </a:extLst>
                  </pic:spPr>
                </pic:pic>
              </a:graphicData>
            </a:graphic>
          </wp:inline>
        </w:drawing>
      </w:r>
      <w:r w:rsidR="002303EF">
        <w:t xml:space="preserve">      </w:t>
      </w:r>
      <w:r w:rsidR="002303EF">
        <w:rPr>
          <w:noProof/>
        </w:rPr>
        <w:drawing>
          <wp:inline distT="0" distB="0" distL="0" distR="0" wp14:anchorId="6A74A5F9" wp14:editId="18102BEF">
            <wp:extent cx="551759" cy="2797282"/>
            <wp:effectExtent l="0" t="0" r="0" b="0"/>
            <wp:docPr id="549" name="Immagine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2"/>
                    <a:srcRect t="1226" r="90979"/>
                    <a:stretch/>
                  </pic:blipFill>
                  <pic:spPr bwMode="auto">
                    <a:xfrm>
                      <a:off x="0" y="0"/>
                      <a:ext cx="552671" cy="2801905"/>
                    </a:xfrm>
                    <a:prstGeom prst="rect">
                      <a:avLst/>
                    </a:prstGeom>
                    <a:ln>
                      <a:noFill/>
                    </a:ln>
                    <a:extLst>
                      <a:ext uri="{53640926-AAD7-44D8-BBD7-CCE9431645EC}">
                        <a14:shadowObscured xmlns:a14="http://schemas.microsoft.com/office/drawing/2010/main"/>
                      </a:ext>
                    </a:extLst>
                  </pic:spPr>
                </pic:pic>
              </a:graphicData>
            </a:graphic>
          </wp:inline>
        </w:drawing>
      </w:r>
      <w:r w:rsidR="00B75B5E">
        <w:t xml:space="preserve">    </w:t>
      </w:r>
      <w:r w:rsidR="000D11FB">
        <w:rPr>
          <w:noProof/>
        </w:rPr>
        <w:drawing>
          <wp:inline distT="0" distB="0" distL="0" distR="0" wp14:anchorId="3F723309" wp14:editId="1B1CB77D">
            <wp:extent cx="550429" cy="2800713"/>
            <wp:effectExtent l="0" t="0" r="0" b="0"/>
            <wp:docPr id="558" name="Immagine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a:stretch>
                      <a:fillRect/>
                    </a:stretch>
                  </pic:blipFill>
                  <pic:spPr>
                    <a:xfrm>
                      <a:off x="0" y="0"/>
                      <a:ext cx="555796" cy="2828022"/>
                    </a:xfrm>
                    <a:prstGeom prst="rect">
                      <a:avLst/>
                    </a:prstGeom>
                  </pic:spPr>
                </pic:pic>
              </a:graphicData>
            </a:graphic>
          </wp:inline>
        </w:drawing>
      </w:r>
    </w:p>
    <w:p w:rsidR="002303EF" w:rsidRDefault="002303EF" w:rsidP="002303EF">
      <w:pPr>
        <w:pStyle w:val="Didascalia"/>
      </w:pPr>
      <w:bookmarkStart w:id="293" w:name="_Ref350673264"/>
      <w:bookmarkStart w:id="294" w:name="_Toc374788275"/>
      <w:r>
        <w:t xml:space="preserve">Figura </w:t>
      </w:r>
      <w:r w:rsidR="00A17F30">
        <w:fldChar w:fldCharType="begin"/>
      </w:r>
      <w:r w:rsidR="00A17F30">
        <w:instrText xml:space="preserve"> SEQ Figura \* ARABIC </w:instrText>
      </w:r>
      <w:r w:rsidR="00A17F30">
        <w:fldChar w:fldCharType="separate"/>
      </w:r>
      <w:r w:rsidR="006C1543">
        <w:rPr>
          <w:noProof/>
        </w:rPr>
        <w:t>115</w:t>
      </w:r>
      <w:r w:rsidR="00A17F30">
        <w:rPr>
          <w:noProof/>
        </w:rPr>
        <w:fldChar w:fldCharType="end"/>
      </w:r>
      <w:bookmarkEnd w:id="293"/>
      <w:r>
        <w:t>: Confronto fra i diametri finali delle reti con ritorno inverso e ritorno normale</w:t>
      </w:r>
      <w:r w:rsidR="00B75B5E">
        <w:t xml:space="preserve"> e ottimizzata</w:t>
      </w:r>
      <w:bookmarkEnd w:id="294"/>
    </w:p>
    <w:p w:rsidR="00B75B5E" w:rsidRDefault="00A17F30" w:rsidP="00B75B5E">
      <w:pPr>
        <w:pStyle w:val="Didascalia"/>
      </w:pPr>
      <w:r>
        <w:rPr>
          <w:noProof/>
        </w:rPr>
        <w:pict>
          <v:rect id="_x0000_s1636" style="position:absolute;left:0;text-align:left;margin-left:390.9pt;margin-top:36.65pt;width:89.7pt;height:184.15pt;z-index:251791360" filled="f" strokecolor="red" strokeweight="1.5pt"/>
        </w:pict>
      </w:r>
      <w:r>
        <w:rPr>
          <w:noProof/>
        </w:rPr>
        <w:pict>
          <v:rect id="_x0000_s1637" style="position:absolute;left:0;text-align:left;margin-left:142.75pt;margin-top:37.85pt;width:33.35pt;height:184.15pt;z-index:251792384" filled="f" strokecolor="red" strokeweight="1.5pt"/>
        </w:pict>
      </w:r>
      <w:r w:rsidR="000D11FB">
        <w:rPr>
          <w:noProof/>
        </w:rPr>
        <w:drawing>
          <wp:inline distT="0" distB="0" distL="0" distR="0" wp14:anchorId="37B7FA5F" wp14:editId="280CDEB0">
            <wp:extent cx="6120130" cy="2794959"/>
            <wp:effectExtent l="0" t="0" r="0" b="0"/>
            <wp:docPr id="559" name="Immagine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
                    <a:stretch>
                      <a:fillRect/>
                    </a:stretch>
                  </pic:blipFill>
                  <pic:spPr>
                    <a:xfrm>
                      <a:off x="0" y="0"/>
                      <a:ext cx="6127077" cy="2798131"/>
                    </a:xfrm>
                    <a:prstGeom prst="rect">
                      <a:avLst/>
                    </a:prstGeom>
                  </pic:spPr>
                </pic:pic>
              </a:graphicData>
            </a:graphic>
          </wp:inline>
        </w:drawing>
      </w:r>
    </w:p>
    <w:p w:rsidR="00B75B5E" w:rsidRPr="00B75B5E" w:rsidRDefault="00B75B5E" w:rsidP="00B75B5E">
      <w:pPr>
        <w:pStyle w:val="Didascalia"/>
      </w:pPr>
      <w:bookmarkStart w:id="295" w:name="_Ref350673829"/>
      <w:bookmarkStart w:id="296" w:name="_Toc374788276"/>
      <w:r>
        <w:t xml:space="preserve">Figura </w:t>
      </w:r>
      <w:r w:rsidR="00A17F30">
        <w:fldChar w:fldCharType="begin"/>
      </w:r>
      <w:r w:rsidR="00A17F30">
        <w:instrText xml:space="preserve"> SEQ Figura \* ARABIC </w:instrText>
      </w:r>
      <w:r w:rsidR="00A17F30">
        <w:fldChar w:fldCharType="separate"/>
      </w:r>
      <w:r w:rsidR="006C1543">
        <w:rPr>
          <w:noProof/>
        </w:rPr>
        <w:t>116</w:t>
      </w:r>
      <w:r w:rsidR="00A17F30">
        <w:rPr>
          <w:noProof/>
        </w:rPr>
        <w:fldChar w:fldCharType="end"/>
      </w:r>
      <w:bookmarkEnd w:id="295"/>
      <w:r>
        <w:t>: Soluzione ottimizzata per il Dp della pompa</w:t>
      </w:r>
      <w:bookmarkEnd w:id="296"/>
    </w:p>
    <w:p w:rsidR="0060224E" w:rsidRDefault="00AA32A0" w:rsidP="000D11FB">
      <w:pPr>
        <w:pStyle w:val="Titolo3"/>
      </w:pPr>
      <w:bookmarkStart w:id="297" w:name="_Toc374788152"/>
      <w:r>
        <w:lastRenderedPageBreak/>
        <w:t>Progetto di Reti per impianti</w:t>
      </w:r>
      <w:r w:rsidR="00FA52FC">
        <w:t xml:space="preserve"> con Fan </w:t>
      </w:r>
      <w:r w:rsidR="00434EA1">
        <w:t>C</w:t>
      </w:r>
      <w:r w:rsidR="00CF07C1">
        <w:t>oil</w:t>
      </w:r>
      <w:r w:rsidR="00434EA1">
        <w:t xml:space="preserve"> </w:t>
      </w:r>
      <w:r w:rsidR="00CF07C1">
        <w:t>a</w:t>
      </w:r>
      <w:r>
        <w:t xml:space="preserve"> due tubi</w:t>
      </w:r>
      <w:bookmarkEnd w:id="297"/>
    </w:p>
    <w:p w:rsidR="0060224E" w:rsidRDefault="00434EA1" w:rsidP="0060224E">
      <w:r>
        <w:t>Una tipologia impiantistica molto comune è quella di rete di alimentazione per fan coil a due tubi (estate e inverno) con o senza aria primaria.</w:t>
      </w:r>
    </w:p>
    <w:p w:rsidR="0060224E" w:rsidRDefault="0006086A" w:rsidP="0060224E">
      <w:r>
        <w:t>In questo caso la stessa rete deve alimentare gli stessi terminali con condizioni di carico spesso differenti e con temperatura di mandata differente.</w:t>
      </w:r>
    </w:p>
    <w:p w:rsidR="0006086A" w:rsidRDefault="0006086A" w:rsidP="0060224E">
      <w:r>
        <w:t>Ad esempio si supponga di alimentare i fan coil con le seguenti condizioni:</w:t>
      </w:r>
    </w:p>
    <w:p w:rsidR="0006086A" w:rsidRDefault="0006086A" w:rsidP="0006086A">
      <w:pPr>
        <w:pStyle w:val="Elencoindentatopuntato"/>
      </w:pPr>
      <w:r>
        <w:t>t</w:t>
      </w:r>
      <w:r w:rsidRPr="0006086A">
        <w:rPr>
          <w:vertAlign w:val="subscript"/>
        </w:rPr>
        <w:t>m</w:t>
      </w:r>
      <w:r>
        <w:t xml:space="preserve">= 50 °C e </w:t>
      </w:r>
      <w:r w:rsidRPr="0006086A">
        <w:rPr>
          <w:rFonts w:ascii="Symbol" w:hAnsi="Symbol"/>
        </w:rPr>
        <w:t></w:t>
      </w:r>
      <w:r>
        <w:t xml:space="preserve">t=5 °C </w:t>
      </w:r>
      <w:r>
        <w:tab/>
        <w:t>in inverno;</w:t>
      </w:r>
    </w:p>
    <w:p w:rsidR="0006086A" w:rsidRDefault="0006086A" w:rsidP="0006086A">
      <w:pPr>
        <w:pStyle w:val="Elencoindentatopuntato"/>
      </w:pPr>
      <w:r>
        <w:t>t</w:t>
      </w:r>
      <w:r w:rsidRPr="0006086A">
        <w:rPr>
          <w:vertAlign w:val="subscript"/>
        </w:rPr>
        <w:t>m</w:t>
      </w:r>
      <w:r>
        <w:t xml:space="preserve">= 7 °C e </w:t>
      </w:r>
      <w:r w:rsidRPr="0006086A">
        <w:rPr>
          <w:rFonts w:ascii="Symbol" w:hAnsi="Symbol"/>
        </w:rPr>
        <w:t></w:t>
      </w:r>
      <w:r>
        <w:t>t=6 °C</w:t>
      </w:r>
      <w:r>
        <w:tab/>
        <w:t>in estate.</w:t>
      </w:r>
    </w:p>
    <w:p w:rsidR="0006086A" w:rsidRDefault="007D1DD5" w:rsidP="0006086A">
      <w:r>
        <w:t xml:space="preserve">Se i carichi ambiente sono comparabili allora basta calcolare la rete di </w:t>
      </w:r>
      <w:r>
        <w:fldChar w:fldCharType="begin"/>
      </w:r>
      <w:r>
        <w:instrText xml:space="preserve"> REF _Ref350671524 \h </w:instrText>
      </w:r>
      <w:r>
        <w:fldChar w:fldCharType="separate"/>
      </w:r>
      <w:r w:rsidR="006C1543">
        <w:t xml:space="preserve">Figura </w:t>
      </w:r>
      <w:r w:rsidR="006C1543">
        <w:rPr>
          <w:noProof/>
        </w:rPr>
        <w:t>109</w:t>
      </w:r>
      <w:r>
        <w:fldChar w:fldCharType="end"/>
      </w:r>
      <w:r>
        <w:t xml:space="preserve"> (6 fan coil con ritorno normale) per la prima ipotesi e poi verificarla per la seconda.</w:t>
      </w:r>
    </w:p>
    <w:p w:rsidR="007D1DD5" w:rsidRPr="007D1DD5" w:rsidRDefault="007D1DD5" w:rsidP="0006086A">
      <w:r>
        <w:t xml:space="preserve">I calcoli effettuati sulla rete precedentemente utilizzata porta alle situazioni di </w:t>
      </w:r>
      <w:r>
        <w:fldChar w:fldCharType="begin"/>
      </w:r>
      <w:r>
        <w:instrText xml:space="preserve"> REF _Ref350676208 \h </w:instrText>
      </w:r>
      <w:r>
        <w:fldChar w:fldCharType="separate"/>
      </w:r>
      <w:r w:rsidR="006C1543">
        <w:t xml:space="preserve">Figura </w:t>
      </w:r>
      <w:r w:rsidR="006C1543">
        <w:rPr>
          <w:noProof/>
        </w:rPr>
        <w:t>117</w:t>
      </w:r>
      <w:r>
        <w:fldChar w:fldCharType="end"/>
      </w:r>
      <w:r>
        <w:t xml:space="preserve"> per l’inverno e di </w:t>
      </w:r>
      <w:r>
        <w:fldChar w:fldCharType="begin"/>
      </w:r>
      <w:r>
        <w:instrText xml:space="preserve"> REF _Ref350676218 \h </w:instrText>
      </w:r>
      <w:r>
        <w:fldChar w:fldCharType="separate"/>
      </w:r>
      <w:r w:rsidR="006C1543">
        <w:t xml:space="preserve">Figura </w:t>
      </w:r>
      <w:r w:rsidR="006C1543">
        <w:rPr>
          <w:noProof/>
        </w:rPr>
        <w:t>118</w:t>
      </w:r>
      <w:r>
        <w:fldChar w:fldCharType="end"/>
      </w:r>
      <w:r>
        <w:t xml:space="preserve"> per l’estate. Si osserva un leggero incremento del </w:t>
      </w:r>
      <w:r w:rsidRPr="007D1DD5">
        <w:rPr>
          <w:rFonts w:ascii="Symbol" w:hAnsi="Symbol"/>
        </w:rPr>
        <w:t></w:t>
      </w:r>
      <w:r>
        <w:t>p massimo dovuto all’effetto della variazione di densità dell’acqua per le due ipotesi di calcolo.</w:t>
      </w:r>
    </w:p>
    <w:p w:rsidR="007D1DD5" w:rsidRDefault="00A17F30" w:rsidP="007D1DD5">
      <w:pPr>
        <w:pStyle w:val="Didascalia"/>
      </w:pPr>
      <w:r>
        <w:rPr>
          <w:noProof/>
        </w:rPr>
        <w:pict>
          <v:rect id="_x0000_s1642" style="position:absolute;left:0;text-align:left;margin-left:266pt;margin-top:10.6pt;width:65.9pt;height:31.25pt;z-index:251797504" filled="f" strokecolor="red" strokeweight="1.5pt"/>
        </w:pict>
      </w:r>
      <w:r>
        <w:rPr>
          <w:noProof/>
        </w:rPr>
        <w:pict>
          <v:rect id="_x0000_s1639" style="position:absolute;left:0;text-align:left;margin-left:142.35pt;margin-top:39.8pt;width:34.65pt;height:172.55pt;z-index:251794432" filled="f" strokecolor="red" strokeweight="1.5pt"/>
        </w:pict>
      </w:r>
      <w:r>
        <w:rPr>
          <w:noProof/>
        </w:rPr>
        <w:pict>
          <v:rect id="_x0000_s1638" style="position:absolute;left:0;text-align:left;margin-left:386.15pt;margin-top:38.45pt;width:94.45pt;height:170.95pt;z-index:251793408" filled="f" strokecolor="red" strokeweight="1.5pt"/>
        </w:pict>
      </w:r>
      <w:r w:rsidR="007D1DD5">
        <w:rPr>
          <w:noProof/>
        </w:rPr>
        <w:drawing>
          <wp:inline distT="0" distB="0" distL="0" distR="0" wp14:anchorId="10C7C70E" wp14:editId="5B2C11A4">
            <wp:extent cx="6118860" cy="2587924"/>
            <wp:effectExtent l="0" t="0" r="0" b="0"/>
            <wp:docPr id="560" name="Immagine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a:stretch>
                      <a:fillRect/>
                    </a:stretch>
                  </pic:blipFill>
                  <pic:spPr>
                    <a:xfrm>
                      <a:off x="0" y="0"/>
                      <a:ext cx="6130454" cy="2592828"/>
                    </a:xfrm>
                    <a:prstGeom prst="rect">
                      <a:avLst/>
                    </a:prstGeom>
                  </pic:spPr>
                </pic:pic>
              </a:graphicData>
            </a:graphic>
          </wp:inline>
        </w:drawing>
      </w:r>
    </w:p>
    <w:p w:rsidR="007D1DD5" w:rsidRDefault="007D1DD5" w:rsidP="007D1DD5">
      <w:pPr>
        <w:pStyle w:val="Didascalia"/>
      </w:pPr>
      <w:bookmarkStart w:id="298" w:name="_Ref350676208"/>
      <w:bookmarkStart w:id="299" w:name="_Toc374788277"/>
      <w:r>
        <w:t xml:space="preserve">Figura </w:t>
      </w:r>
      <w:r w:rsidR="00A17F30">
        <w:fldChar w:fldCharType="begin"/>
      </w:r>
      <w:r w:rsidR="00A17F30">
        <w:instrText xml:space="preserve"> SEQ Figura \* ARABIC </w:instrText>
      </w:r>
      <w:r w:rsidR="00A17F30">
        <w:fldChar w:fldCharType="separate"/>
      </w:r>
      <w:r w:rsidR="006C1543">
        <w:rPr>
          <w:noProof/>
        </w:rPr>
        <w:t>117</w:t>
      </w:r>
      <w:r w:rsidR="00A17F30">
        <w:rPr>
          <w:noProof/>
        </w:rPr>
        <w:fldChar w:fldCharType="end"/>
      </w:r>
      <w:bookmarkEnd w:id="298"/>
      <w:r>
        <w:t>: Rete dei fan coil per l’inverno</w:t>
      </w:r>
      <w:bookmarkEnd w:id="299"/>
    </w:p>
    <w:p w:rsidR="007D1DD5" w:rsidRDefault="00A17F30" w:rsidP="007D1DD5">
      <w:pPr>
        <w:pStyle w:val="Didascalia"/>
      </w:pPr>
      <w:r>
        <w:rPr>
          <w:noProof/>
        </w:rPr>
        <w:pict>
          <v:rect id="_x0000_s1643" style="position:absolute;left:0;text-align:left;margin-left:264.35pt;margin-top:2.35pt;width:65.9pt;height:31.25pt;z-index:251798528" filled="f" strokecolor="red" strokeweight="1.5pt"/>
        </w:pict>
      </w:r>
      <w:r>
        <w:rPr>
          <w:noProof/>
        </w:rPr>
        <w:pict>
          <v:rect id="_x0000_s1641" style="position:absolute;left:0;text-align:left;margin-left:386.15pt;margin-top:37.8pt;width:94.45pt;height:172.7pt;z-index:251796480" filled="f" strokecolor="red" strokeweight="1.5pt"/>
        </w:pict>
      </w:r>
      <w:r>
        <w:rPr>
          <w:noProof/>
        </w:rPr>
        <w:pict>
          <v:rect id="_x0000_s1640" style="position:absolute;left:0;text-align:left;margin-left:143.5pt;margin-top:37.1pt;width:34.65pt;height:173.4pt;z-index:251795456" filled="f" strokecolor="red" strokeweight="1.5pt"/>
        </w:pict>
      </w:r>
      <w:r w:rsidR="007D1DD5">
        <w:rPr>
          <w:noProof/>
        </w:rPr>
        <w:drawing>
          <wp:inline distT="0" distB="0" distL="0" distR="0" wp14:anchorId="44ADAB33" wp14:editId="558DAF93">
            <wp:extent cx="6119071" cy="2682815"/>
            <wp:effectExtent l="0" t="0" r="0" b="0"/>
            <wp:docPr id="561" name="Immagin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8"/>
                    <a:stretch>
                      <a:fillRect/>
                    </a:stretch>
                  </pic:blipFill>
                  <pic:spPr>
                    <a:xfrm>
                      <a:off x="0" y="0"/>
                      <a:ext cx="6132752" cy="2688813"/>
                    </a:xfrm>
                    <a:prstGeom prst="rect">
                      <a:avLst/>
                    </a:prstGeom>
                  </pic:spPr>
                </pic:pic>
              </a:graphicData>
            </a:graphic>
          </wp:inline>
        </w:drawing>
      </w:r>
    </w:p>
    <w:p w:rsidR="007D1DD5" w:rsidRPr="007D1DD5" w:rsidRDefault="007D1DD5" w:rsidP="007D1DD5">
      <w:pPr>
        <w:pStyle w:val="Didascalia"/>
      </w:pPr>
      <w:bookmarkStart w:id="300" w:name="_Ref350676218"/>
      <w:bookmarkStart w:id="301" w:name="_Toc374788278"/>
      <w:r>
        <w:t xml:space="preserve">Figura </w:t>
      </w:r>
      <w:r w:rsidR="00A17F30">
        <w:fldChar w:fldCharType="begin"/>
      </w:r>
      <w:r w:rsidR="00A17F30">
        <w:instrText xml:space="preserve"> SEQ Figura \* ARABIC </w:instrText>
      </w:r>
      <w:r w:rsidR="00A17F30">
        <w:fldChar w:fldCharType="separate"/>
      </w:r>
      <w:r w:rsidR="006C1543">
        <w:rPr>
          <w:noProof/>
        </w:rPr>
        <w:t>118</w:t>
      </w:r>
      <w:r w:rsidR="00A17F30">
        <w:rPr>
          <w:noProof/>
        </w:rPr>
        <w:fldChar w:fldCharType="end"/>
      </w:r>
      <w:bookmarkEnd w:id="300"/>
      <w:r>
        <w:t>: Rete dei fan coil per l’estate</w:t>
      </w:r>
      <w:bookmarkEnd w:id="301"/>
    </w:p>
    <w:p w:rsidR="005B0E30" w:rsidRDefault="00396943" w:rsidP="0006086A">
      <w:r>
        <w:t xml:space="preserve">La situazione appena analizzata è quella più semplice perché mantiene i carichi ambiente eguali nei due calcoli. </w:t>
      </w:r>
    </w:p>
    <w:p w:rsidR="00396943" w:rsidRDefault="00396943" w:rsidP="0006086A">
      <w:r>
        <w:lastRenderedPageBreak/>
        <w:t>Nella realtà i carichi ambiente possono variare in funzione delle condizioni climatiche del luogo.</w:t>
      </w:r>
      <w:r w:rsidR="005B0E30">
        <w:t xml:space="preserve"> </w:t>
      </w:r>
      <w:r>
        <w:t>Per carichi diversi conviene considerare per prima la condizione peggiore, ad esempio quella estiva, e poi, mantenendo la stessa rete e quindi senza cambiare i diametri, imporre i nuovi carichi per la seconda ipotesi e verificare le cadute di pressione.</w:t>
      </w:r>
      <w:r w:rsidR="00F56D52">
        <w:t xml:space="preserve"> E’ opportuno salvare il progetto estivo per poterlo poi richiamare in un secondo tempo.</w:t>
      </w:r>
    </w:p>
    <w:p w:rsidR="00396943" w:rsidRDefault="00F56D52" w:rsidP="0006086A">
      <w:r>
        <w:t>S</w:t>
      </w:r>
      <w:r w:rsidR="00396943">
        <w:t xml:space="preserve">i supponga che si abbiano carichi diversi per la stagione invernale (0.8 kW ciascuno), come illustrato in </w:t>
      </w:r>
      <w:r w:rsidR="00396943">
        <w:fldChar w:fldCharType="begin"/>
      </w:r>
      <w:r w:rsidR="00396943">
        <w:instrText xml:space="preserve"> REF _Ref350676612 \h </w:instrText>
      </w:r>
      <w:r w:rsidR="00396943">
        <w:fldChar w:fldCharType="separate"/>
      </w:r>
      <w:r w:rsidR="006C1543">
        <w:t xml:space="preserve">Figura </w:t>
      </w:r>
      <w:r w:rsidR="006C1543">
        <w:rPr>
          <w:noProof/>
        </w:rPr>
        <w:t>119</w:t>
      </w:r>
      <w:r w:rsidR="00396943">
        <w:fldChar w:fldCharType="end"/>
      </w:r>
      <w:r w:rsidR="00396943">
        <w:t>.</w:t>
      </w:r>
      <w:r>
        <w:t xml:space="preserve"> Le modifiche si effettuano sullo stesso foglio estivo cambiando le temperature di mandata e di salto termico di progetto (se del caso) ed aggiornando i </w:t>
      </w:r>
      <w:r w:rsidRPr="00F56D52">
        <w:rPr>
          <w:b/>
        </w:rPr>
        <w:t>soli carichi termici del terminali</w:t>
      </w:r>
      <w:r>
        <w:rPr>
          <w:b/>
        </w:rPr>
        <w:t xml:space="preserve">, </w:t>
      </w:r>
      <w:r>
        <w:t>mantenendo la stessa topologia della rete.</w:t>
      </w:r>
      <w:r w:rsidR="005B0E30">
        <w:t xml:space="preserve"> </w:t>
      </w:r>
      <w:r w:rsidR="00396943">
        <w:t>Per effettuare la verifica mantenendo gli stessi diametri della condizione estiva si effettuano le seguenti fasi:</w:t>
      </w:r>
    </w:p>
    <w:p w:rsidR="00396943" w:rsidRDefault="00396943" w:rsidP="00396943">
      <w:pPr>
        <w:pStyle w:val="Elencoindentatopuntato"/>
      </w:pPr>
      <w:r>
        <w:t xml:space="preserve">si lancia il calcolo (menu </w:t>
      </w:r>
      <w:r w:rsidRPr="00396943">
        <w:rPr>
          <w:b/>
        </w:rPr>
        <w:t>Calcola</w:t>
      </w:r>
      <w:r>
        <w:t xml:space="preserve">) </w:t>
      </w:r>
      <w:r w:rsidRPr="00396943">
        <w:t>senza</w:t>
      </w:r>
      <w:r>
        <w:t xml:space="preserve"> selezione dei diametri, vedi </w:t>
      </w:r>
      <w:r>
        <w:fldChar w:fldCharType="begin"/>
      </w:r>
      <w:r>
        <w:instrText xml:space="preserve"> REF _Ref350676742 \h </w:instrText>
      </w:r>
      <w:r>
        <w:fldChar w:fldCharType="separate"/>
      </w:r>
      <w:r w:rsidR="006C1543">
        <w:t xml:space="preserve">Figura </w:t>
      </w:r>
      <w:r w:rsidR="006C1543">
        <w:rPr>
          <w:noProof/>
        </w:rPr>
        <w:t>120</w:t>
      </w:r>
      <w:r>
        <w:fldChar w:fldCharType="end"/>
      </w:r>
      <w:r>
        <w:t>;</w:t>
      </w:r>
    </w:p>
    <w:p w:rsidR="00396943" w:rsidRDefault="00396943" w:rsidP="00396943">
      <w:pPr>
        <w:pStyle w:val="Elencoindentatopuntato"/>
      </w:pPr>
      <w:r>
        <w:t xml:space="preserve">si lancia il bilanciamento (menu </w:t>
      </w:r>
      <w:r>
        <w:rPr>
          <w:b/>
        </w:rPr>
        <w:t>Bilancia</w:t>
      </w:r>
      <w:r>
        <w:t xml:space="preserve">), vedi </w:t>
      </w:r>
      <w:r>
        <w:fldChar w:fldCharType="begin"/>
      </w:r>
      <w:r>
        <w:instrText xml:space="preserve"> REF _Ref350676845 \h </w:instrText>
      </w:r>
      <w:r>
        <w:fldChar w:fldCharType="separate"/>
      </w:r>
      <w:r w:rsidR="006C1543">
        <w:t xml:space="preserve">Figura </w:t>
      </w:r>
      <w:r w:rsidR="006C1543">
        <w:rPr>
          <w:noProof/>
        </w:rPr>
        <w:t>121</w:t>
      </w:r>
      <w:r>
        <w:fldChar w:fldCharType="end"/>
      </w:r>
      <w:r>
        <w:t>;</w:t>
      </w:r>
    </w:p>
    <w:p w:rsidR="00396943" w:rsidRDefault="00396943" w:rsidP="00396943">
      <w:pPr>
        <w:pStyle w:val="Elencoindentatopuntato"/>
      </w:pPr>
      <w:r>
        <w:t xml:space="preserve">si confrontano i risultati ottenuti; vedi </w:t>
      </w:r>
      <w:r>
        <w:fldChar w:fldCharType="begin"/>
      </w:r>
      <w:r>
        <w:instrText xml:space="preserve"> REF _Ref350677014 \h </w:instrText>
      </w:r>
      <w:r>
        <w:fldChar w:fldCharType="separate"/>
      </w:r>
      <w:r w:rsidR="006C1543">
        <w:t xml:space="preserve">Figura </w:t>
      </w:r>
      <w:r w:rsidR="006C1543">
        <w:rPr>
          <w:noProof/>
        </w:rPr>
        <w:t>122</w:t>
      </w:r>
      <w:r>
        <w:fldChar w:fldCharType="end"/>
      </w:r>
      <w:r>
        <w:t>.</w:t>
      </w:r>
    </w:p>
    <w:p w:rsidR="00396943" w:rsidRDefault="00396943" w:rsidP="00396943">
      <w:pPr>
        <w:pStyle w:val="Didascalia"/>
      </w:pPr>
      <w:r>
        <w:rPr>
          <w:noProof/>
        </w:rPr>
        <w:drawing>
          <wp:inline distT="0" distB="0" distL="0" distR="0" wp14:anchorId="37957165" wp14:editId="7B2C051B">
            <wp:extent cx="1564871" cy="2734573"/>
            <wp:effectExtent l="0" t="0" r="0" b="0"/>
            <wp:docPr id="563" name="Immagin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9"/>
                    <a:stretch>
                      <a:fillRect/>
                    </a:stretch>
                  </pic:blipFill>
                  <pic:spPr>
                    <a:xfrm>
                      <a:off x="0" y="0"/>
                      <a:ext cx="1579520" cy="2760172"/>
                    </a:xfrm>
                    <a:prstGeom prst="rect">
                      <a:avLst/>
                    </a:prstGeom>
                  </pic:spPr>
                </pic:pic>
              </a:graphicData>
            </a:graphic>
          </wp:inline>
        </w:drawing>
      </w:r>
    </w:p>
    <w:p w:rsidR="00396943" w:rsidRDefault="00396943" w:rsidP="00396943">
      <w:pPr>
        <w:pStyle w:val="Didascalia"/>
      </w:pPr>
      <w:bookmarkStart w:id="302" w:name="_Ref350676612"/>
      <w:bookmarkStart w:id="303" w:name="_Toc374788279"/>
      <w:r>
        <w:t xml:space="preserve">Figura </w:t>
      </w:r>
      <w:r w:rsidR="00A17F30">
        <w:fldChar w:fldCharType="begin"/>
      </w:r>
      <w:r w:rsidR="00A17F30">
        <w:instrText xml:space="preserve"> SEQ Figura \* ARABIC </w:instrText>
      </w:r>
      <w:r w:rsidR="00A17F30">
        <w:fldChar w:fldCharType="separate"/>
      </w:r>
      <w:r w:rsidR="006C1543">
        <w:rPr>
          <w:noProof/>
        </w:rPr>
        <w:t>119</w:t>
      </w:r>
      <w:r w:rsidR="00A17F30">
        <w:rPr>
          <w:noProof/>
        </w:rPr>
        <w:fldChar w:fldCharType="end"/>
      </w:r>
      <w:bookmarkEnd w:id="302"/>
      <w:r>
        <w:t>: Rete di fan coil con carichi invernali</w:t>
      </w:r>
      <w:bookmarkEnd w:id="303"/>
    </w:p>
    <w:p w:rsidR="00396943" w:rsidRDefault="00396943" w:rsidP="00396943">
      <w:pPr>
        <w:pStyle w:val="Didascalia"/>
      </w:pPr>
      <w:r>
        <w:rPr>
          <w:noProof/>
        </w:rPr>
        <w:drawing>
          <wp:inline distT="0" distB="0" distL="0" distR="0" wp14:anchorId="62CCDFB5" wp14:editId="68AF092E">
            <wp:extent cx="5270165" cy="3001993"/>
            <wp:effectExtent l="0" t="0" r="0" b="0"/>
            <wp:docPr id="564" name="Immagin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0"/>
                    <a:stretch>
                      <a:fillRect/>
                    </a:stretch>
                  </pic:blipFill>
                  <pic:spPr>
                    <a:xfrm>
                      <a:off x="0" y="0"/>
                      <a:ext cx="5279992" cy="3007591"/>
                    </a:xfrm>
                    <a:prstGeom prst="rect">
                      <a:avLst/>
                    </a:prstGeom>
                  </pic:spPr>
                </pic:pic>
              </a:graphicData>
            </a:graphic>
          </wp:inline>
        </w:drawing>
      </w:r>
    </w:p>
    <w:p w:rsidR="00396943" w:rsidRDefault="00396943" w:rsidP="00396943">
      <w:pPr>
        <w:pStyle w:val="Didascalia"/>
      </w:pPr>
      <w:bookmarkStart w:id="304" w:name="_Ref350676742"/>
      <w:bookmarkStart w:id="305" w:name="_Toc374788280"/>
      <w:r>
        <w:t xml:space="preserve">Figura </w:t>
      </w:r>
      <w:r w:rsidR="00A17F30">
        <w:fldChar w:fldCharType="begin"/>
      </w:r>
      <w:r w:rsidR="00A17F30">
        <w:instrText xml:space="preserve"> SEQ Figura \* ARABIC </w:instrText>
      </w:r>
      <w:r w:rsidR="00A17F30">
        <w:fldChar w:fldCharType="separate"/>
      </w:r>
      <w:r w:rsidR="006C1543">
        <w:rPr>
          <w:noProof/>
        </w:rPr>
        <w:t>120</w:t>
      </w:r>
      <w:r w:rsidR="00A17F30">
        <w:rPr>
          <w:noProof/>
        </w:rPr>
        <w:fldChar w:fldCharType="end"/>
      </w:r>
      <w:bookmarkEnd w:id="304"/>
      <w:r>
        <w:t>: Avvio della fase di calcolo semplice</w:t>
      </w:r>
      <w:bookmarkEnd w:id="305"/>
    </w:p>
    <w:p w:rsidR="00F56D52" w:rsidRDefault="00F56D52" w:rsidP="00396943">
      <w:r>
        <w:lastRenderedPageBreak/>
        <w:t xml:space="preserve">Il confronto evidenzia una </w:t>
      </w:r>
      <w:r w:rsidRPr="00F56D52">
        <w:rPr>
          <w:rFonts w:ascii="Symbol" w:hAnsi="Symbol"/>
        </w:rPr>
        <w:t></w:t>
      </w:r>
      <w:r>
        <w:t>p massima maggiore in estate rispetto a quella invernale per effetto sia della temperatura media estiva (inferiore rispetto a quella invernale) sia dei nuovi carichi invernali (più ridotti rispetto a quelli estivi).</w:t>
      </w:r>
    </w:p>
    <w:p w:rsidR="00396943" w:rsidRDefault="00F56D52" w:rsidP="00396943">
      <w:r>
        <w:t>La rete di distribuzione è allora compatibile con le due situazioni stagionali.</w:t>
      </w:r>
    </w:p>
    <w:p w:rsidR="00F56D52" w:rsidRDefault="00F56D52" w:rsidP="00396943">
      <w:r>
        <w:t xml:space="preserve">Le cose sono più complicate se la differenza dei carichi stagionali è molto grande. Ad esempio si può avere un carico ambiente invernale doppio rispetto a quello estivo, come riportato in </w:t>
      </w:r>
      <w:r>
        <w:fldChar w:fldCharType="begin"/>
      </w:r>
      <w:r>
        <w:instrText xml:space="preserve"> REF _Ref350677492 \h </w:instrText>
      </w:r>
      <w:r>
        <w:fldChar w:fldCharType="separate"/>
      </w:r>
      <w:r w:rsidR="006C1543">
        <w:t xml:space="preserve">Figura </w:t>
      </w:r>
      <w:r w:rsidR="006C1543">
        <w:rPr>
          <w:noProof/>
        </w:rPr>
        <w:t>123</w:t>
      </w:r>
      <w:r>
        <w:fldChar w:fldCharType="end"/>
      </w:r>
      <w:r>
        <w:t xml:space="preserve">. In questo caso si porta il </w:t>
      </w:r>
      <w:r w:rsidRPr="00F56D52">
        <w:rPr>
          <w:rFonts w:ascii="Symbol" w:hAnsi="Symbol"/>
        </w:rPr>
        <w:t></w:t>
      </w:r>
      <w:r>
        <w:t>t di progetto a 10 °C, vedi la stessa figura.</w:t>
      </w:r>
      <w:r w:rsidR="007D7DC1" w:rsidRPr="00F56D52">
        <w:t xml:space="preserve"> </w:t>
      </w:r>
    </w:p>
    <w:p w:rsidR="007D7DC1" w:rsidRPr="00F56D52" w:rsidRDefault="007D7DC1" w:rsidP="00396943">
      <w:r>
        <w:t xml:space="preserve">Si ripetono le stesse operazioni indicate in precedenza (solo calcolo e poi bilanciamento) ottenendo la situazione di </w:t>
      </w:r>
      <w:r>
        <w:fldChar w:fldCharType="begin"/>
      </w:r>
      <w:r>
        <w:instrText xml:space="preserve"> REF _Ref350677897 \h </w:instrText>
      </w:r>
      <w:r>
        <w:fldChar w:fldCharType="separate"/>
      </w:r>
      <w:r w:rsidR="006C1543">
        <w:t xml:space="preserve">Figura </w:t>
      </w:r>
      <w:r w:rsidR="006C1543">
        <w:rPr>
          <w:noProof/>
        </w:rPr>
        <w:t>124</w:t>
      </w:r>
      <w:r>
        <w:fldChar w:fldCharType="end"/>
      </w:r>
      <w:r>
        <w:t>.</w:t>
      </w:r>
    </w:p>
    <w:p w:rsidR="00396943" w:rsidRDefault="00396943" w:rsidP="00396943">
      <w:pPr>
        <w:pStyle w:val="Didascalia"/>
      </w:pPr>
      <w:r>
        <w:rPr>
          <w:noProof/>
        </w:rPr>
        <w:drawing>
          <wp:inline distT="0" distB="0" distL="0" distR="0" wp14:anchorId="1E000F2B" wp14:editId="035295DA">
            <wp:extent cx="6120130" cy="3240405"/>
            <wp:effectExtent l="0" t="0" r="0" b="0"/>
            <wp:docPr id="566" name="Immagine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1"/>
                    <a:stretch>
                      <a:fillRect/>
                    </a:stretch>
                  </pic:blipFill>
                  <pic:spPr>
                    <a:xfrm>
                      <a:off x="0" y="0"/>
                      <a:ext cx="6120130" cy="3240405"/>
                    </a:xfrm>
                    <a:prstGeom prst="rect">
                      <a:avLst/>
                    </a:prstGeom>
                  </pic:spPr>
                </pic:pic>
              </a:graphicData>
            </a:graphic>
          </wp:inline>
        </w:drawing>
      </w:r>
    </w:p>
    <w:p w:rsidR="00396943" w:rsidRDefault="00396943" w:rsidP="00396943">
      <w:pPr>
        <w:pStyle w:val="Didascalia"/>
      </w:pPr>
      <w:bookmarkStart w:id="306" w:name="_Ref350676845"/>
      <w:bookmarkStart w:id="307" w:name="_Toc374788281"/>
      <w:r>
        <w:t xml:space="preserve">Figura </w:t>
      </w:r>
      <w:r w:rsidR="00A17F30">
        <w:fldChar w:fldCharType="begin"/>
      </w:r>
      <w:r w:rsidR="00A17F30">
        <w:instrText xml:space="preserve"> SEQ Figura \* ARABIC </w:instrText>
      </w:r>
      <w:r w:rsidR="00A17F30">
        <w:fldChar w:fldCharType="separate"/>
      </w:r>
      <w:r w:rsidR="006C1543">
        <w:rPr>
          <w:noProof/>
        </w:rPr>
        <w:t>121</w:t>
      </w:r>
      <w:r w:rsidR="00A17F30">
        <w:rPr>
          <w:noProof/>
        </w:rPr>
        <w:fldChar w:fldCharType="end"/>
      </w:r>
      <w:bookmarkEnd w:id="306"/>
      <w:r>
        <w:t>: Avvio della fase di bilanciamento</w:t>
      </w:r>
      <w:bookmarkEnd w:id="307"/>
    </w:p>
    <w:p w:rsidR="00396943" w:rsidRDefault="007D7DC1" w:rsidP="00396943">
      <w:pPr>
        <w:pStyle w:val="Didascalia"/>
      </w:pPr>
      <w:r>
        <w:rPr>
          <w:noProof/>
        </w:rPr>
        <w:drawing>
          <wp:inline distT="0" distB="0" distL="0" distR="0" wp14:anchorId="124B8CA3" wp14:editId="775F04C8">
            <wp:extent cx="6120130" cy="592455"/>
            <wp:effectExtent l="0" t="0" r="0" b="0"/>
            <wp:docPr id="578" name="Immagine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2"/>
                    <a:stretch>
                      <a:fillRect/>
                    </a:stretch>
                  </pic:blipFill>
                  <pic:spPr>
                    <a:xfrm>
                      <a:off x="0" y="0"/>
                      <a:ext cx="6120130" cy="592455"/>
                    </a:xfrm>
                    <a:prstGeom prst="rect">
                      <a:avLst/>
                    </a:prstGeom>
                  </pic:spPr>
                </pic:pic>
              </a:graphicData>
            </a:graphic>
          </wp:inline>
        </w:drawing>
      </w:r>
      <w:r w:rsidR="00396943">
        <w:rPr>
          <w:noProof/>
        </w:rPr>
        <w:drawing>
          <wp:inline distT="0" distB="0" distL="0" distR="0" wp14:anchorId="13476D03" wp14:editId="362DC569">
            <wp:extent cx="6120130" cy="643255"/>
            <wp:effectExtent l="0" t="0" r="0" b="0"/>
            <wp:docPr id="568" name="Immagine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3"/>
                    <a:stretch>
                      <a:fillRect/>
                    </a:stretch>
                  </pic:blipFill>
                  <pic:spPr>
                    <a:xfrm>
                      <a:off x="0" y="0"/>
                      <a:ext cx="6120130" cy="643255"/>
                    </a:xfrm>
                    <a:prstGeom prst="rect">
                      <a:avLst/>
                    </a:prstGeom>
                  </pic:spPr>
                </pic:pic>
              </a:graphicData>
            </a:graphic>
          </wp:inline>
        </w:drawing>
      </w:r>
    </w:p>
    <w:p w:rsidR="00396943" w:rsidRDefault="00396943" w:rsidP="00396943">
      <w:pPr>
        <w:pStyle w:val="Didascalia"/>
      </w:pPr>
      <w:bookmarkStart w:id="308" w:name="_Ref350677014"/>
      <w:bookmarkStart w:id="309" w:name="_Toc374788282"/>
      <w:r>
        <w:t xml:space="preserve">Figura </w:t>
      </w:r>
      <w:r w:rsidR="00A17F30">
        <w:fldChar w:fldCharType="begin"/>
      </w:r>
      <w:r w:rsidR="00A17F30">
        <w:instrText xml:space="preserve"> SEQ Figura \* ARABIC </w:instrText>
      </w:r>
      <w:r w:rsidR="00A17F30">
        <w:fldChar w:fldCharType="separate"/>
      </w:r>
      <w:r w:rsidR="006C1543">
        <w:rPr>
          <w:noProof/>
        </w:rPr>
        <w:t>122</w:t>
      </w:r>
      <w:r w:rsidR="00A17F30">
        <w:rPr>
          <w:noProof/>
        </w:rPr>
        <w:fldChar w:fldCharType="end"/>
      </w:r>
      <w:bookmarkEnd w:id="308"/>
      <w:r>
        <w:t>: Caduta di pressione massima per la condizione invernale (alto) ed estiva (basso)</w:t>
      </w:r>
      <w:bookmarkEnd w:id="309"/>
    </w:p>
    <w:p w:rsidR="00396943" w:rsidRDefault="007D7DC1" w:rsidP="00F56D52">
      <w:pPr>
        <w:pStyle w:val="Didascalia"/>
      </w:pPr>
      <w:r>
        <w:rPr>
          <w:noProof/>
        </w:rPr>
        <w:lastRenderedPageBreak/>
        <w:drawing>
          <wp:inline distT="0" distB="0" distL="0" distR="0" wp14:anchorId="14FB2543" wp14:editId="01D14633">
            <wp:extent cx="3160522" cy="3545457"/>
            <wp:effectExtent l="0" t="0" r="0" b="0"/>
            <wp:docPr id="579" name="Immagine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4"/>
                    <a:stretch>
                      <a:fillRect/>
                    </a:stretch>
                  </pic:blipFill>
                  <pic:spPr>
                    <a:xfrm>
                      <a:off x="0" y="0"/>
                      <a:ext cx="3163227" cy="3548491"/>
                    </a:xfrm>
                    <a:prstGeom prst="rect">
                      <a:avLst/>
                    </a:prstGeom>
                  </pic:spPr>
                </pic:pic>
              </a:graphicData>
            </a:graphic>
          </wp:inline>
        </w:drawing>
      </w:r>
      <w:r w:rsidR="00F56D52">
        <w:rPr>
          <w:noProof/>
        </w:rPr>
        <w:drawing>
          <wp:inline distT="0" distB="0" distL="0" distR="0" wp14:anchorId="547EB13F" wp14:editId="1B62A9DD">
            <wp:extent cx="1580952" cy="676190"/>
            <wp:effectExtent l="0" t="0" r="635" b="0"/>
            <wp:docPr id="576" name="Immagin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5"/>
                    <a:stretch>
                      <a:fillRect/>
                    </a:stretch>
                  </pic:blipFill>
                  <pic:spPr>
                    <a:xfrm>
                      <a:off x="0" y="0"/>
                      <a:ext cx="1580952" cy="676190"/>
                    </a:xfrm>
                    <a:prstGeom prst="rect">
                      <a:avLst/>
                    </a:prstGeom>
                  </pic:spPr>
                </pic:pic>
              </a:graphicData>
            </a:graphic>
          </wp:inline>
        </w:drawing>
      </w:r>
    </w:p>
    <w:p w:rsidR="00F56D52" w:rsidRDefault="00F56D52" w:rsidP="00F56D52">
      <w:pPr>
        <w:pStyle w:val="Didascalia"/>
      </w:pPr>
      <w:bookmarkStart w:id="310" w:name="_Ref350677492"/>
      <w:bookmarkStart w:id="311" w:name="_Toc374788283"/>
      <w:r>
        <w:t xml:space="preserve">Figura </w:t>
      </w:r>
      <w:r w:rsidR="00A17F30">
        <w:fldChar w:fldCharType="begin"/>
      </w:r>
      <w:r w:rsidR="00A17F30">
        <w:instrText xml:space="preserve"> SEQ Figura \* ARABIC </w:instrText>
      </w:r>
      <w:r w:rsidR="00A17F30">
        <w:fldChar w:fldCharType="separate"/>
      </w:r>
      <w:r w:rsidR="006C1543">
        <w:rPr>
          <w:noProof/>
        </w:rPr>
        <w:t>123</w:t>
      </w:r>
      <w:r w:rsidR="00A17F30">
        <w:rPr>
          <w:noProof/>
        </w:rPr>
        <w:fldChar w:fldCharType="end"/>
      </w:r>
      <w:bookmarkEnd w:id="310"/>
      <w:r>
        <w:t>: Carichi invernali doppi rispetto a quelli estivi</w:t>
      </w:r>
      <w:bookmarkEnd w:id="311"/>
    </w:p>
    <w:p w:rsidR="007D7DC1" w:rsidRDefault="007D7DC1" w:rsidP="007D7DC1">
      <w:pPr>
        <w:pStyle w:val="Didascalia"/>
      </w:pPr>
      <w:r>
        <w:rPr>
          <w:noProof/>
        </w:rPr>
        <w:drawing>
          <wp:inline distT="0" distB="0" distL="0" distR="0" wp14:anchorId="331B43F3" wp14:editId="380A91C0">
            <wp:extent cx="6115662" cy="741872"/>
            <wp:effectExtent l="0" t="0" r="0" b="0"/>
            <wp:docPr id="580" name="Immagine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6"/>
                    <a:stretch>
                      <a:fillRect/>
                    </a:stretch>
                  </pic:blipFill>
                  <pic:spPr>
                    <a:xfrm>
                      <a:off x="0" y="0"/>
                      <a:ext cx="6167074" cy="748109"/>
                    </a:xfrm>
                    <a:prstGeom prst="rect">
                      <a:avLst/>
                    </a:prstGeom>
                  </pic:spPr>
                </pic:pic>
              </a:graphicData>
            </a:graphic>
          </wp:inline>
        </w:drawing>
      </w:r>
      <w:r>
        <w:rPr>
          <w:noProof/>
        </w:rPr>
        <w:drawing>
          <wp:inline distT="0" distB="0" distL="0" distR="0" wp14:anchorId="08864FBD" wp14:editId="23ADC919">
            <wp:extent cx="6120130" cy="793630"/>
            <wp:effectExtent l="0" t="0" r="0" b="0"/>
            <wp:docPr id="581" name="Immagine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3"/>
                    <a:stretch>
                      <a:fillRect/>
                    </a:stretch>
                  </pic:blipFill>
                  <pic:spPr>
                    <a:xfrm>
                      <a:off x="0" y="0"/>
                      <a:ext cx="6148427" cy="797299"/>
                    </a:xfrm>
                    <a:prstGeom prst="rect">
                      <a:avLst/>
                    </a:prstGeom>
                  </pic:spPr>
                </pic:pic>
              </a:graphicData>
            </a:graphic>
          </wp:inline>
        </w:drawing>
      </w:r>
    </w:p>
    <w:p w:rsidR="007D7DC1" w:rsidRDefault="007D7DC1" w:rsidP="007D7DC1">
      <w:pPr>
        <w:pStyle w:val="Didascalia"/>
      </w:pPr>
      <w:bookmarkStart w:id="312" w:name="_Ref350677897"/>
      <w:bookmarkStart w:id="313" w:name="_Toc374788284"/>
      <w:r>
        <w:t xml:space="preserve">Figura </w:t>
      </w:r>
      <w:r w:rsidR="00A17F30">
        <w:fldChar w:fldCharType="begin"/>
      </w:r>
      <w:r w:rsidR="00A17F30">
        <w:instrText xml:space="preserve"> SEQ Figura \* ARABIC </w:instrText>
      </w:r>
      <w:r w:rsidR="00A17F30">
        <w:fldChar w:fldCharType="separate"/>
      </w:r>
      <w:r w:rsidR="006C1543">
        <w:rPr>
          <w:noProof/>
        </w:rPr>
        <w:t>124</w:t>
      </w:r>
      <w:r w:rsidR="00A17F30">
        <w:rPr>
          <w:noProof/>
        </w:rPr>
        <w:fldChar w:fldCharType="end"/>
      </w:r>
      <w:bookmarkEnd w:id="312"/>
      <w:r>
        <w:t>: Cadute di pressione per carichi ambienti doppi in inverno (alto) ed estate (basso)</w:t>
      </w:r>
      <w:bookmarkEnd w:id="313"/>
    </w:p>
    <w:p w:rsidR="005B0E30" w:rsidRDefault="007D7DC1" w:rsidP="007D7DC1">
      <w:r>
        <w:t xml:space="preserve">In pratica la nuova condizione invernale con carichi ambiente doppi ma con salto di temperatura di </w:t>
      </w:r>
      <w:r w:rsidRPr="007D7DC1">
        <w:rPr>
          <w:rFonts w:ascii="Symbol" w:hAnsi="Symbol"/>
        </w:rPr>
        <w:t></w:t>
      </w:r>
      <w:r>
        <w:t xml:space="preserve">t=10 °C indica che la rete estiva è compatibile con quella invernale. </w:t>
      </w:r>
    </w:p>
    <w:p w:rsidR="007D7DC1" w:rsidRPr="007D7DC1" w:rsidRDefault="007D7DC1" w:rsidP="007D7DC1">
      <w:r>
        <w:t xml:space="preserve">Di fatto raddoppiando i carichi termici e il </w:t>
      </w:r>
      <w:r w:rsidRPr="007D7DC1">
        <w:rPr>
          <w:rFonts w:ascii="Symbol" w:hAnsi="Symbol"/>
        </w:rPr>
        <w:t></w:t>
      </w:r>
      <w:r>
        <w:t xml:space="preserve">t di progetto le portate restano invariate (vedi </w:t>
      </w:r>
      <w:r>
        <w:fldChar w:fldCharType="begin"/>
      </w:r>
      <w:r>
        <w:instrText xml:space="preserve"> REF _Ref350678216 \h </w:instrText>
      </w:r>
      <w:r>
        <w:fldChar w:fldCharType="separate"/>
      </w:r>
      <w:r w:rsidR="006C1543">
        <w:t xml:space="preserve">Figura </w:t>
      </w:r>
      <w:r w:rsidR="006C1543">
        <w:rPr>
          <w:noProof/>
        </w:rPr>
        <w:t>125</w:t>
      </w:r>
      <w:r>
        <w:fldChar w:fldCharType="end"/>
      </w:r>
      <w:r>
        <w:t>)</w:t>
      </w:r>
    </w:p>
    <w:p w:rsidR="007D7DC1" w:rsidRDefault="00A17F30" w:rsidP="007D7DC1">
      <w:pPr>
        <w:pStyle w:val="Didascalia"/>
      </w:pPr>
      <w:r>
        <w:rPr>
          <w:noProof/>
        </w:rPr>
        <w:lastRenderedPageBreak/>
        <w:pict>
          <v:rect id="_x0000_s1646" style="position:absolute;left:0;text-align:left;margin-left:221.5pt;margin-top:246.1pt;width:33.3pt;height:234.55pt;z-index:251801600" filled="f" strokecolor="red" strokeweight="1.5pt"/>
        </w:pict>
      </w:r>
      <w:r>
        <w:rPr>
          <w:noProof/>
        </w:rPr>
        <w:pict>
          <v:rect id="_x0000_s1647" style="position:absolute;left:0;text-align:left;margin-left:301.9pt;margin-top:248.8pt;width:40.8pt;height:231.15pt;z-index:251802624" filled="f" strokecolor="red" strokeweight="1.5pt"/>
        </w:pict>
      </w:r>
      <w:r>
        <w:rPr>
          <w:noProof/>
        </w:rPr>
        <w:pict>
          <v:rect id="_x0000_s1645" style="position:absolute;left:0;text-align:left;margin-left:301.9pt;margin-top:6.55pt;width:40.8pt;height:235.75pt;z-index:251800576" filled="f" strokecolor="red" strokeweight="1.5pt"/>
        </w:pict>
      </w:r>
      <w:r>
        <w:rPr>
          <w:noProof/>
        </w:rPr>
        <w:pict>
          <v:rect id="_x0000_s1644" style="position:absolute;left:0;text-align:left;margin-left:220.45pt;margin-top:6.85pt;width:33.3pt;height:235.45pt;z-index:251799552" filled="f" strokecolor="red" strokeweight="1.5pt"/>
        </w:pict>
      </w:r>
      <w:r w:rsidR="007D7DC1">
        <w:rPr>
          <w:noProof/>
        </w:rPr>
        <w:drawing>
          <wp:inline distT="0" distB="0" distL="0" distR="0" wp14:anchorId="5D0889D7" wp14:editId="2B9CDB11">
            <wp:extent cx="5067468" cy="3127302"/>
            <wp:effectExtent l="0" t="0" r="0" b="0"/>
            <wp:docPr id="582" name="Immagine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7"/>
                    <a:stretch>
                      <a:fillRect/>
                    </a:stretch>
                  </pic:blipFill>
                  <pic:spPr>
                    <a:xfrm>
                      <a:off x="0" y="0"/>
                      <a:ext cx="5078145" cy="3133891"/>
                    </a:xfrm>
                    <a:prstGeom prst="rect">
                      <a:avLst/>
                    </a:prstGeom>
                  </pic:spPr>
                </pic:pic>
              </a:graphicData>
            </a:graphic>
          </wp:inline>
        </w:drawing>
      </w:r>
      <w:r w:rsidR="007D7DC1">
        <w:rPr>
          <w:noProof/>
        </w:rPr>
        <w:drawing>
          <wp:inline distT="0" distB="0" distL="0" distR="0" wp14:anchorId="3B8CEC79" wp14:editId="2858BADF">
            <wp:extent cx="5092448" cy="3059037"/>
            <wp:effectExtent l="0" t="0" r="0" b="0"/>
            <wp:docPr id="584" name="Immagine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8"/>
                    <a:stretch>
                      <a:fillRect/>
                    </a:stretch>
                  </pic:blipFill>
                  <pic:spPr>
                    <a:xfrm>
                      <a:off x="0" y="0"/>
                      <a:ext cx="5104596" cy="3066334"/>
                    </a:xfrm>
                    <a:prstGeom prst="rect">
                      <a:avLst/>
                    </a:prstGeom>
                  </pic:spPr>
                </pic:pic>
              </a:graphicData>
            </a:graphic>
          </wp:inline>
        </w:drawing>
      </w:r>
    </w:p>
    <w:p w:rsidR="007D7DC1" w:rsidRDefault="007D7DC1" w:rsidP="007D7DC1">
      <w:pPr>
        <w:pStyle w:val="Didascalia"/>
      </w:pPr>
      <w:bookmarkStart w:id="314" w:name="_Ref350678216"/>
      <w:bookmarkStart w:id="315" w:name="_Toc374788285"/>
      <w:r>
        <w:t xml:space="preserve">Figura </w:t>
      </w:r>
      <w:r w:rsidR="00A17F30">
        <w:fldChar w:fldCharType="begin"/>
      </w:r>
      <w:r w:rsidR="00A17F30">
        <w:instrText xml:space="preserve"> SEQ Figura \* ARABIC </w:instrText>
      </w:r>
      <w:r w:rsidR="00A17F30">
        <w:fldChar w:fldCharType="separate"/>
      </w:r>
      <w:r w:rsidR="006C1543">
        <w:rPr>
          <w:noProof/>
        </w:rPr>
        <w:t>125</w:t>
      </w:r>
      <w:r w:rsidR="00A17F30">
        <w:rPr>
          <w:noProof/>
        </w:rPr>
        <w:fldChar w:fldCharType="end"/>
      </w:r>
      <w:bookmarkEnd w:id="314"/>
      <w:r>
        <w:t>: Portate per il caso invernale con carichi ambiente doppi (sopra) ed estivi (sotto)</w:t>
      </w:r>
      <w:bookmarkEnd w:id="315"/>
    </w:p>
    <w:p w:rsidR="00B67183" w:rsidRDefault="00B67183" w:rsidP="00B67183">
      <w:r>
        <w:t xml:space="preserve">Nei casi intermedi occorre agire sulla scelta dei diametri commerciali e sulla </w:t>
      </w:r>
      <w:r w:rsidRPr="00B67183">
        <w:rPr>
          <w:rFonts w:ascii="Symbol" w:hAnsi="Symbol"/>
        </w:rPr>
        <w:t></w:t>
      </w:r>
      <w:r>
        <w:t>t di progetto in modo da ottenere una rete di alimentazione compatibile sia per l’estate che per l’inverno.</w:t>
      </w:r>
    </w:p>
    <w:p w:rsidR="00B67183" w:rsidRDefault="00B67183" w:rsidP="00B67183">
      <w:r>
        <w:t xml:space="preserve">Può essere opportuno, nel caso di incremento di portata per la condizione peggiore, utilizzare pompe di circolazione diverse o inserire una pompa in parallelo che, a pari </w:t>
      </w:r>
      <w:r w:rsidRPr="00B67183">
        <w:rPr>
          <w:rFonts w:ascii="Symbol" w:hAnsi="Symbol"/>
        </w:rPr>
        <w:t></w:t>
      </w:r>
      <w:r>
        <w:t>p, consenta di avere portate di acqua doppie.</w:t>
      </w:r>
    </w:p>
    <w:p w:rsidR="00AF2BF9" w:rsidRDefault="00AF2BF9" w:rsidP="00AF2BF9">
      <w:pPr>
        <w:pStyle w:val="Titolo3"/>
      </w:pPr>
      <w:bookmarkStart w:id="316" w:name="_Toc374788153"/>
      <w:r>
        <w:t>Osservazioni sull’uso delle fasi di calcolo</w:t>
      </w:r>
      <w:bookmarkEnd w:id="316"/>
    </w:p>
    <w:p w:rsidR="00AF2BF9" w:rsidRDefault="0081169B" w:rsidP="00AF2BF9">
      <w:r>
        <w:t xml:space="preserve">Gli esempi presentati nei paragrafi precedenti consentono di sperimentare l’utilizzo del programma in tutte le fasi: </w:t>
      </w:r>
      <w:r>
        <w:rPr>
          <w:b/>
        </w:rPr>
        <w:t>Calcola, Diametri, Bilancia</w:t>
      </w:r>
      <w:r>
        <w:t>.</w:t>
      </w:r>
    </w:p>
    <w:p w:rsidR="0081169B" w:rsidRDefault="007B3EF0" w:rsidP="00AF2BF9">
      <w:r>
        <w:t>La possibilità di avere una fase di progetto unica (con il calcolo completo) è certamente utile per un utilizzo rapido del software. Tuttavia è sempre bene analizzare i risultati finali ottenuti e cercare di ottimizzare al meglio la rete cercando di bilanciare meglio i circuiti</w:t>
      </w:r>
      <w:r w:rsidR="00B85CEE">
        <w:t xml:space="preserve"> che la compongono.</w:t>
      </w:r>
    </w:p>
    <w:p w:rsidR="00B85CEE" w:rsidRDefault="00B85CEE" w:rsidP="00AF2BF9">
      <w:r>
        <w:lastRenderedPageBreak/>
        <w:t xml:space="preserve">E’ in queste operazioni che risultano utili le operazioni disgiunte di calcolo e di bilanciamento. Quest’ultima fase, infatti, agisce sempre sulla rete già dimensionata (colonna M dei diametri commerciali completa) e quindi si ha una sorta di </w:t>
      </w:r>
      <w:r w:rsidRPr="00B85CEE">
        <w:rPr>
          <w:b/>
          <w:i/>
        </w:rPr>
        <w:t>how-</w:t>
      </w:r>
      <w:r w:rsidR="005B7285" w:rsidRPr="00B85CEE">
        <w:rPr>
          <w:b/>
          <w:i/>
        </w:rPr>
        <w:t>if</w:t>
      </w:r>
      <w:r w:rsidR="005B7285">
        <w:t>:</w:t>
      </w:r>
      <w:r>
        <w:t xml:space="preserve"> si cambia la scelta dei diametri commerciali e si verifica il risultato sulla rete.</w:t>
      </w:r>
    </w:p>
    <w:p w:rsidR="00672E1B" w:rsidRDefault="00672E1B" w:rsidP="00AF2BF9">
      <w:r>
        <w:t>L’intervento dell’Utente in questa fase è particolarmente importante e delicato. L’Utente può intervenire sui dati di progetto e di calcolo come crede più opportuno in funzione della topologia della rete e delle situazioni dei vari circuiti.</w:t>
      </w:r>
      <w:r w:rsidR="005B7285">
        <w:t xml:space="preserve"> </w:t>
      </w:r>
    </w:p>
    <w:p w:rsidR="005B7285" w:rsidRDefault="005B7285" w:rsidP="00AF2BF9">
      <w:r>
        <w:t>Risulta utile esaminare congiuntamente sia le cadute di pressione dei singoli circuiti che i rami principali che li compongono agendo là dove è più opportuno ed efficace farlo.</w:t>
      </w:r>
    </w:p>
    <w:p w:rsidR="005B0E30" w:rsidRDefault="005B0E30" w:rsidP="005B0E30">
      <w:pPr>
        <w:pStyle w:val="Titolo3"/>
      </w:pPr>
      <w:bookmarkStart w:id="317" w:name="_Toc374788154"/>
      <w:r>
        <w:t>Callcolo del Volume d’acqua e del peso delle tubazioni</w:t>
      </w:r>
      <w:bookmarkEnd w:id="317"/>
    </w:p>
    <w:p w:rsidR="005B0E30" w:rsidRDefault="00AD4BA3" w:rsidP="005B0E30">
      <w:r>
        <w:t>Il programma calcola automaticamente, in fase di bilanciamento, il volume di acqua presente nella rete e il peso delle tubazioni sia in ferro che in rame</w:t>
      </w:r>
      <w:r w:rsidR="00D45409">
        <w:t xml:space="preserve">, come illustrato in </w:t>
      </w:r>
      <w:r w:rsidR="00D45409">
        <w:fldChar w:fldCharType="begin"/>
      </w:r>
      <w:r w:rsidR="00D45409">
        <w:instrText xml:space="preserve"> REF _Ref351042445 \h </w:instrText>
      </w:r>
      <w:r w:rsidR="00D45409">
        <w:fldChar w:fldCharType="separate"/>
      </w:r>
      <w:r w:rsidR="006C1543">
        <w:t xml:space="preserve">Figura </w:t>
      </w:r>
      <w:r w:rsidR="006C1543">
        <w:rPr>
          <w:noProof/>
        </w:rPr>
        <w:t>126</w:t>
      </w:r>
      <w:r w:rsidR="00D45409">
        <w:fldChar w:fldCharType="end"/>
      </w:r>
      <w:r>
        <w:t>.</w:t>
      </w:r>
    </w:p>
    <w:p w:rsidR="00AD4BA3" w:rsidRDefault="00AD4BA3" w:rsidP="00AD4BA3">
      <w:pPr>
        <w:pStyle w:val="Didascalia"/>
      </w:pPr>
      <w:r>
        <w:rPr>
          <w:noProof/>
        </w:rPr>
        <w:drawing>
          <wp:inline distT="0" distB="0" distL="0" distR="0" wp14:anchorId="6F05B97A" wp14:editId="49A96D90">
            <wp:extent cx="4952381" cy="676190"/>
            <wp:effectExtent l="0" t="0" r="635" b="0"/>
            <wp:docPr id="597" name="Immagine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9"/>
                    <a:stretch>
                      <a:fillRect/>
                    </a:stretch>
                  </pic:blipFill>
                  <pic:spPr>
                    <a:xfrm>
                      <a:off x="0" y="0"/>
                      <a:ext cx="4952381" cy="676190"/>
                    </a:xfrm>
                    <a:prstGeom prst="rect">
                      <a:avLst/>
                    </a:prstGeom>
                  </pic:spPr>
                </pic:pic>
              </a:graphicData>
            </a:graphic>
          </wp:inline>
        </w:drawing>
      </w:r>
    </w:p>
    <w:p w:rsidR="00AD4BA3" w:rsidRDefault="00AD4BA3" w:rsidP="00AD4BA3">
      <w:pPr>
        <w:pStyle w:val="Didascalia"/>
      </w:pPr>
      <w:bookmarkStart w:id="318" w:name="_Ref351042445"/>
      <w:bookmarkStart w:id="319" w:name="_Toc374788286"/>
      <w:r>
        <w:t xml:space="preserve">Figura </w:t>
      </w:r>
      <w:fldSimple w:instr=" SEQ Figura \* ARABIC ">
        <w:r w:rsidR="006C1543">
          <w:rPr>
            <w:noProof/>
          </w:rPr>
          <w:t>126</w:t>
        </w:r>
      </w:fldSimple>
      <w:bookmarkEnd w:id="318"/>
      <w:r>
        <w:t>: Visualizzazione dei dati calcolati per il volume di acqua e peso tubazioni</w:t>
      </w:r>
      <w:bookmarkEnd w:id="319"/>
    </w:p>
    <w:p w:rsidR="00D45409" w:rsidRPr="00D45409" w:rsidRDefault="00D45409" w:rsidP="00D45409">
      <w:r>
        <w:t>Questi valori risultano utili per il dimensionamento del vaso di espansione e per i computi metri estimativi dei costi di impianto.</w:t>
      </w:r>
    </w:p>
    <w:p w:rsidR="005B7285" w:rsidRDefault="004A1DBB" w:rsidP="004A1DBB">
      <w:pPr>
        <w:pStyle w:val="Titolo2"/>
        <w:rPr>
          <w:caps w:val="0"/>
        </w:rPr>
      </w:pPr>
      <w:bookmarkStart w:id="320" w:name="_Toc374788155"/>
      <w:r>
        <w:t xml:space="preserve">Menu </w:t>
      </w:r>
      <w:r>
        <w:rPr>
          <w:caps w:val="0"/>
        </w:rPr>
        <w:t>ARCHIVIA</w:t>
      </w:r>
      <w:bookmarkEnd w:id="320"/>
    </w:p>
    <w:p w:rsidR="004A1DBB" w:rsidRDefault="00D66BCA" w:rsidP="004A1DBB">
      <w:r>
        <w:t xml:space="preserve">Il programma </w:t>
      </w:r>
      <w:r>
        <w:rPr>
          <w:b/>
        </w:rPr>
        <w:t>Reti Idroniche</w:t>
      </w:r>
      <w:r>
        <w:t xml:space="preserve"> è in realtà un foglio di calcolo Excel che utilizza la programmazione VBA (</w:t>
      </w:r>
      <w:r w:rsidRPr="00D66BCA">
        <w:rPr>
          <w:i/>
        </w:rPr>
        <w:t>Visual Basic for Application</w:t>
      </w:r>
      <w:r>
        <w:t>) la cui occupazione di memoria è di circa 2,4 MBytes.</w:t>
      </w:r>
    </w:p>
    <w:p w:rsidR="00D66BCA" w:rsidRDefault="00D66BCA" w:rsidP="004A1DBB">
      <w:r>
        <w:t>Il progetto che viene elaborato nel foglio Excel occupa molto meno spazio (da 2 a 10 kBytes) cioè mille volte meno dell’intero foglio Excel.</w:t>
      </w:r>
    </w:p>
    <w:p w:rsidR="00D66BCA" w:rsidRDefault="00D66BCA" w:rsidP="004A1DBB">
      <w:r>
        <w:t xml:space="preserve">Pe questo motivo è possibile utilizzare il menu </w:t>
      </w:r>
      <w:r>
        <w:rPr>
          <w:b/>
        </w:rPr>
        <w:t xml:space="preserve">Archivia </w:t>
      </w:r>
      <w:r>
        <w:t>per archiviare e/o richiamare i progetti elaborati.</w:t>
      </w:r>
    </w:p>
    <w:p w:rsidR="00D66BCA" w:rsidRDefault="00D66BCA" w:rsidP="004A1DBB">
      <w:r>
        <w:t xml:space="preserve">Basta aviare dal menu principale la voce </w:t>
      </w:r>
      <w:r>
        <w:rPr>
          <w:b/>
        </w:rPr>
        <w:t>Archivia</w:t>
      </w:r>
      <w:r>
        <w:t xml:space="preserve">, vedi </w:t>
      </w:r>
      <w:r>
        <w:fldChar w:fldCharType="begin"/>
      </w:r>
      <w:r>
        <w:instrText xml:space="preserve"> REF _Ref350680027 \h </w:instrText>
      </w:r>
      <w:r>
        <w:fldChar w:fldCharType="separate"/>
      </w:r>
      <w:r w:rsidR="006C1543">
        <w:t xml:space="preserve">Figura </w:t>
      </w:r>
      <w:r w:rsidR="006C1543">
        <w:rPr>
          <w:noProof/>
        </w:rPr>
        <w:t>127</w:t>
      </w:r>
      <w:r>
        <w:fldChar w:fldCharType="end"/>
      </w:r>
      <w:r>
        <w:t xml:space="preserve">, per avere la finestra di </w:t>
      </w:r>
      <w:r>
        <w:fldChar w:fldCharType="begin"/>
      </w:r>
      <w:r>
        <w:instrText xml:space="preserve"> REF _Ref350680063 \h </w:instrText>
      </w:r>
      <w:r>
        <w:fldChar w:fldCharType="separate"/>
      </w:r>
      <w:r w:rsidR="006C1543">
        <w:t xml:space="preserve">Figura </w:t>
      </w:r>
      <w:r w:rsidR="006C1543">
        <w:rPr>
          <w:noProof/>
        </w:rPr>
        <w:t>128</w:t>
      </w:r>
      <w:r>
        <w:fldChar w:fldCharType="end"/>
      </w:r>
      <w:r>
        <w:t>.</w:t>
      </w:r>
    </w:p>
    <w:p w:rsidR="00D66BCA" w:rsidRDefault="00A17F30" w:rsidP="00D66BCA">
      <w:pPr>
        <w:pStyle w:val="Didascalia"/>
      </w:pPr>
      <w:r>
        <w:rPr>
          <w:noProof/>
        </w:rPr>
        <w:pict>
          <v:rect id="_x0000_s1648" style="position:absolute;left:0;text-align:left;margin-left:308.7pt;margin-top:4.85pt;width:37.35pt;height:23.75pt;z-index:251803648" filled="f" strokecolor="red" strokeweight="1.5pt"/>
        </w:pict>
      </w:r>
      <w:r w:rsidR="00D66BCA">
        <w:rPr>
          <w:noProof/>
        </w:rPr>
        <w:drawing>
          <wp:inline distT="0" distB="0" distL="0" distR="0" wp14:anchorId="03DD0B0D" wp14:editId="51FDAE1D">
            <wp:extent cx="3657143" cy="390476"/>
            <wp:effectExtent l="0" t="0" r="635" b="0"/>
            <wp:docPr id="587" name="Immagine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0"/>
                    <a:stretch>
                      <a:fillRect/>
                    </a:stretch>
                  </pic:blipFill>
                  <pic:spPr>
                    <a:xfrm>
                      <a:off x="0" y="0"/>
                      <a:ext cx="3657143" cy="390476"/>
                    </a:xfrm>
                    <a:prstGeom prst="rect">
                      <a:avLst/>
                    </a:prstGeom>
                  </pic:spPr>
                </pic:pic>
              </a:graphicData>
            </a:graphic>
          </wp:inline>
        </w:drawing>
      </w:r>
    </w:p>
    <w:p w:rsidR="00D66BCA" w:rsidRDefault="00D66BCA" w:rsidP="00D66BCA">
      <w:pPr>
        <w:pStyle w:val="Didascalia"/>
      </w:pPr>
      <w:bookmarkStart w:id="321" w:name="_Ref350680027"/>
      <w:bookmarkStart w:id="322" w:name="_Toc374788287"/>
      <w:r>
        <w:t xml:space="preserve">Figura </w:t>
      </w:r>
      <w:r w:rsidR="00A17F30">
        <w:fldChar w:fldCharType="begin"/>
      </w:r>
      <w:r w:rsidR="00A17F30">
        <w:instrText xml:space="preserve"> SEQ Figura \* ARABIC </w:instrText>
      </w:r>
      <w:r w:rsidR="00A17F30">
        <w:fldChar w:fldCharType="separate"/>
      </w:r>
      <w:r w:rsidR="006C1543">
        <w:rPr>
          <w:noProof/>
        </w:rPr>
        <w:t>127</w:t>
      </w:r>
      <w:r w:rsidR="00A17F30">
        <w:rPr>
          <w:noProof/>
        </w:rPr>
        <w:fldChar w:fldCharType="end"/>
      </w:r>
      <w:bookmarkEnd w:id="321"/>
      <w:r>
        <w:t>: Menu Archivia</w:t>
      </w:r>
      <w:bookmarkEnd w:id="322"/>
    </w:p>
    <w:p w:rsidR="00D66BCA" w:rsidRDefault="00D66BCA" w:rsidP="00D66BCA">
      <w:r>
        <w:t>A questo punto si possono scegliere le due opzioni possibili.</w:t>
      </w:r>
    </w:p>
    <w:p w:rsidR="00D66BCA" w:rsidRDefault="00D66BCA" w:rsidP="00D66BCA">
      <w:pPr>
        <w:pStyle w:val="Titolo3"/>
      </w:pPr>
      <w:bookmarkStart w:id="323" w:name="_Toc374788156"/>
      <w:r>
        <w:t>Archivia Progetto</w:t>
      </w:r>
      <w:bookmarkEnd w:id="323"/>
    </w:p>
    <w:p w:rsidR="00D66BCA" w:rsidRDefault="00D66BCA" w:rsidP="00D66BCA">
      <w:r>
        <w:t xml:space="preserve">Premendo il comando </w:t>
      </w:r>
      <w:r>
        <w:rPr>
          <w:b/>
        </w:rPr>
        <w:t>Archivia Progetto</w:t>
      </w:r>
      <w:r>
        <w:t xml:space="preserve"> si ha la comparsa della finestra di selezione file di Excel, come indicato in </w:t>
      </w:r>
      <w:r>
        <w:fldChar w:fldCharType="begin"/>
      </w:r>
      <w:r>
        <w:instrText xml:space="preserve"> REF _Ref350680233 \h </w:instrText>
      </w:r>
      <w:r>
        <w:fldChar w:fldCharType="separate"/>
      </w:r>
      <w:r w:rsidR="006C1543">
        <w:t xml:space="preserve">Figura </w:t>
      </w:r>
      <w:r w:rsidR="006C1543">
        <w:rPr>
          <w:noProof/>
        </w:rPr>
        <w:t>129</w:t>
      </w:r>
      <w:r>
        <w:fldChar w:fldCharType="end"/>
      </w:r>
      <w:r>
        <w:t>. A questo punto si può selezionare un file esistente (per sovrascriverne il contenuto) o digitare un nuovo nome.</w:t>
      </w:r>
    </w:p>
    <w:p w:rsidR="00D66BCA" w:rsidRDefault="00D66BCA" w:rsidP="00D66BCA">
      <w:pPr>
        <w:pStyle w:val="Didascalia"/>
      </w:pPr>
      <w:r>
        <w:rPr>
          <w:noProof/>
        </w:rPr>
        <w:lastRenderedPageBreak/>
        <w:drawing>
          <wp:inline distT="0" distB="0" distL="0" distR="0" wp14:anchorId="0C0D77D0" wp14:editId="7BBA21E7">
            <wp:extent cx="3928517" cy="2794958"/>
            <wp:effectExtent l="0" t="0" r="0" b="0"/>
            <wp:docPr id="586" name="Immagin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1"/>
                    <a:stretch>
                      <a:fillRect/>
                    </a:stretch>
                  </pic:blipFill>
                  <pic:spPr>
                    <a:xfrm>
                      <a:off x="0" y="0"/>
                      <a:ext cx="3937959" cy="2801676"/>
                    </a:xfrm>
                    <a:prstGeom prst="rect">
                      <a:avLst/>
                    </a:prstGeom>
                  </pic:spPr>
                </pic:pic>
              </a:graphicData>
            </a:graphic>
          </wp:inline>
        </w:drawing>
      </w:r>
    </w:p>
    <w:p w:rsidR="00D66BCA" w:rsidRDefault="00D66BCA" w:rsidP="00D66BCA">
      <w:pPr>
        <w:pStyle w:val="Didascalia"/>
      </w:pPr>
      <w:bookmarkStart w:id="324" w:name="_Ref350680063"/>
      <w:bookmarkStart w:id="325" w:name="_Toc374788288"/>
      <w:r>
        <w:t xml:space="preserve">Figura </w:t>
      </w:r>
      <w:r w:rsidR="00A17F30">
        <w:fldChar w:fldCharType="begin"/>
      </w:r>
      <w:r w:rsidR="00A17F30">
        <w:instrText xml:space="preserve"> SEQ Figura \* AR</w:instrText>
      </w:r>
      <w:r w:rsidR="00A17F30">
        <w:instrText xml:space="preserve">ABIC </w:instrText>
      </w:r>
      <w:r w:rsidR="00A17F30">
        <w:fldChar w:fldCharType="separate"/>
      </w:r>
      <w:r w:rsidR="006C1543">
        <w:rPr>
          <w:noProof/>
        </w:rPr>
        <w:t>128</w:t>
      </w:r>
      <w:r w:rsidR="00A17F30">
        <w:rPr>
          <w:noProof/>
        </w:rPr>
        <w:fldChar w:fldCharType="end"/>
      </w:r>
      <w:bookmarkEnd w:id="324"/>
      <w:r>
        <w:t>: Finestra del menu Archivia</w:t>
      </w:r>
      <w:bookmarkEnd w:id="325"/>
    </w:p>
    <w:p w:rsidR="005B0E30" w:rsidRDefault="005B0E30" w:rsidP="005B0E30">
      <w:r>
        <w:t>Il programma archivia il file di testo (ASCII) con l’estensione CVS (</w:t>
      </w:r>
      <w:r w:rsidRPr="00D66BCA">
        <w:rPr>
          <w:i/>
        </w:rPr>
        <w:t>Comma Separated Value</w:t>
      </w:r>
      <w:r>
        <w:t>). Come già detto le dimensioni del file sono davvero modeste.</w:t>
      </w:r>
    </w:p>
    <w:p w:rsidR="005B0E30" w:rsidRPr="00D66BCA" w:rsidRDefault="005B0E30" w:rsidP="005B0E30">
      <w:r>
        <w:t xml:space="preserve">Sono archiviati tutti i dati del foglio </w:t>
      </w:r>
      <w:r>
        <w:rPr>
          <w:b/>
        </w:rPr>
        <w:t>Rete_Idronica</w:t>
      </w:r>
      <w:r>
        <w:t xml:space="preserve">, comprese le ipotesi di calcolo e i dati di input (di rete e di resistenze localizzate). Non viene archiviato nulla del foglio </w:t>
      </w:r>
      <w:r>
        <w:rPr>
          <w:b/>
        </w:rPr>
        <w:t>Parametri_Fisici</w:t>
      </w:r>
      <w:r>
        <w:t>.</w:t>
      </w:r>
    </w:p>
    <w:p w:rsidR="00D66BCA" w:rsidRDefault="00A17F30" w:rsidP="00D66BCA">
      <w:pPr>
        <w:pStyle w:val="Didascalia"/>
      </w:pPr>
      <w:r>
        <w:rPr>
          <w:noProof/>
        </w:rPr>
        <w:pict>
          <v:rect id="_x0000_s1705" style="position:absolute;left:0;text-align:left;margin-left:66.45pt;margin-top:302.45pt;width:412.3pt;height:29.25pt;z-index:251822080" filled="f" strokecolor="red" strokeweight="1.5pt"/>
        </w:pict>
      </w:r>
      <w:r w:rsidR="00D66BCA">
        <w:rPr>
          <w:noProof/>
        </w:rPr>
        <w:drawing>
          <wp:inline distT="0" distB="0" distL="0" distR="0" wp14:anchorId="2EB395BA" wp14:editId="3A83CF52">
            <wp:extent cx="6120130" cy="4787661"/>
            <wp:effectExtent l="0" t="0" r="0" b="0"/>
            <wp:docPr id="588" name="Immagine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2"/>
                    <a:stretch>
                      <a:fillRect/>
                    </a:stretch>
                  </pic:blipFill>
                  <pic:spPr>
                    <a:xfrm>
                      <a:off x="0" y="0"/>
                      <a:ext cx="6121910" cy="4789053"/>
                    </a:xfrm>
                    <a:prstGeom prst="rect">
                      <a:avLst/>
                    </a:prstGeom>
                  </pic:spPr>
                </pic:pic>
              </a:graphicData>
            </a:graphic>
          </wp:inline>
        </w:drawing>
      </w:r>
    </w:p>
    <w:p w:rsidR="00D66BCA" w:rsidRDefault="00D66BCA" w:rsidP="00D66BCA">
      <w:pPr>
        <w:pStyle w:val="Didascalia"/>
      </w:pPr>
      <w:bookmarkStart w:id="326" w:name="_Ref350680233"/>
      <w:bookmarkStart w:id="327" w:name="_Toc374788289"/>
      <w:r>
        <w:t xml:space="preserve">Figura </w:t>
      </w:r>
      <w:r w:rsidR="00A17F30">
        <w:fldChar w:fldCharType="begin"/>
      </w:r>
      <w:r w:rsidR="00A17F30">
        <w:instrText xml:space="preserve"> SEQ Figura \* ARABIC </w:instrText>
      </w:r>
      <w:r w:rsidR="00A17F30">
        <w:fldChar w:fldCharType="separate"/>
      </w:r>
      <w:r w:rsidR="006C1543">
        <w:rPr>
          <w:noProof/>
        </w:rPr>
        <w:t>129</w:t>
      </w:r>
      <w:r w:rsidR="00A17F30">
        <w:rPr>
          <w:noProof/>
        </w:rPr>
        <w:fldChar w:fldCharType="end"/>
      </w:r>
      <w:bookmarkEnd w:id="326"/>
      <w:r>
        <w:t>: Finestra di selezione del file</w:t>
      </w:r>
      <w:bookmarkEnd w:id="327"/>
    </w:p>
    <w:p w:rsidR="00D66BCA" w:rsidRDefault="00D66BCA" w:rsidP="00D66BCA">
      <w:r>
        <w:lastRenderedPageBreak/>
        <w:t>Alla fine delle operazioni (per altro molto rapide) si ha l’emissione di un Beep che ne indica il completamento.</w:t>
      </w:r>
    </w:p>
    <w:p w:rsidR="005B0E30" w:rsidRPr="005B0E30" w:rsidRDefault="005B0E30" w:rsidP="00D66BCA">
      <w:r>
        <w:t xml:space="preserve">Occorre prestare attenzione al file digitato o selezionato fra quelli in elenco. Il programma </w:t>
      </w:r>
      <w:r>
        <w:rPr>
          <w:b/>
        </w:rPr>
        <w:t>non avverte se il file esiste già</w:t>
      </w:r>
      <w:r>
        <w:t xml:space="preserve"> e sovrascrive eventualmente i nuovi dati sul file esistente.</w:t>
      </w:r>
    </w:p>
    <w:p w:rsidR="00D66BCA" w:rsidRDefault="003467DF" w:rsidP="003467DF">
      <w:pPr>
        <w:pStyle w:val="Titolo3"/>
      </w:pPr>
      <w:bookmarkStart w:id="328" w:name="_Toc374788157"/>
      <w:r>
        <w:t>Ricarica un Progetto Esistente</w:t>
      </w:r>
      <w:bookmarkEnd w:id="328"/>
    </w:p>
    <w:p w:rsidR="003467DF" w:rsidRDefault="003467DF" w:rsidP="003467DF">
      <w:r>
        <w:t xml:space="preserve">Si ha nuovamente una finestra di selezione file, già vista in </w:t>
      </w:r>
      <w:r>
        <w:fldChar w:fldCharType="begin"/>
      </w:r>
      <w:r>
        <w:instrText xml:space="preserve"> REF _Ref350680233 \h </w:instrText>
      </w:r>
      <w:r>
        <w:fldChar w:fldCharType="separate"/>
      </w:r>
      <w:r w:rsidR="006C1543">
        <w:t xml:space="preserve">Figura </w:t>
      </w:r>
      <w:r w:rsidR="006C1543">
        <w:rPr>
          <w:noProof/>
        </w:rPr>
        <w:t>129</w:t>
      </w:r>
      <w:r>
        <w:fldChar w:fldCharType="end"/>
      </w:r>
      <w:r>
        <w:t xml:space="preserve">. Questa volta occorre selezionare un file con il mouse, come indicato in </w:t>
      </w:r>
      <w:r>
        <w:fldChar w:fldCharType="begin"/>
      </w:r>
      <w:r>
        <w:instrText xml:space="preserve"> REF _Ref350680618 \h </w:instrText>
      </w:r>
      <w:r>
        <w:fldChar w:fldCharType="separate"/>
      </w:r>
      <w:r w:rsidR="006C1543">
        <w:t xml:space="preserve">Figura </w:t>
      </w:r>
      <w:r w:rsidR="006C1543">
        <w:rPr>
          <w:noProof/>
        </w:rPr>
        <w:t>130</w:t>
      </w:r>
      <w:r>
        <w:fldChar w:fldCharType="end"/>
      </w:r>
      <w:r>
        <w:t>.</w:t>
      </w:r>
    </w:p>
    <w:p w:rsidR="003467DF" w:rsidRDefault="00A17F30" w:rsidP="003467DF">
      <w:pPr>
        <w:pStyle w:val="Didascalia"/>
      </w:pPr>
      <w:r>
        <w:rPr>
          <w:noProof/>
        </w:rPr>
        <w:pict>
          <v:rect id="_x0000_s1706" style="position:absolute;left:0;text-align:left;margin-left:90.05pt;margin-top:142.55pt;width:305.7pt;height:17pt;z-index:251823104" filled="f" strokecolor="red" strokeweight="1.5pt"/>
        </w:pict>
      </w:r>
      <w:r w:rsidR="003467DF">
        <w:rPr>
          <w:noProof/>
        </w:rPr>
        <w:drawing>
          <wp:inline distT="0" distB="0" distL="0" distR="0" wp14:anchorId="6DB552F4" wp14:editId="603C567F">
            <wp:extent cx="6120130" cy="3208020"/>
            <wp:effectExtent l="0" t="0" r="0" b="0"/>
            <wp:docPr id="589" name="Immagin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3"/>
                    <a:stretch>
                      <a:fillRect/>
                    </a:stretch>
                  </pic:blipFill>
                  <pic:spPr>
                    <a:xfrm>
                      <a:off x="0" y="0"/>
                      <a:ext cx="6120130" cy="3208020"/>
                    </a:xfrm>
                    <a:prstGeom prst="rect">
                      <a:avLst/>
                    </a:prstGeom>
                  </pic:spPr>
                </pic:pic>
              </a:graphicData>
            </a:graphic>
          </wp:inline>
        </w:drawing>
      </w:r>
    </w:p>
    <w:p w:rsidR="003467DF" w:rsidRDefault="003467DF" w:rsidP="003467DF">
      <w:pPr>
        <w:pStyle w:val="Didascalia"/>
      </w:pPr>
      <w:bookmarkStart w:id="329" w:name="_Ref350680618"/>
      <w:bookmarkStart w:id="330" w:name="_Toc374788290"/>
      <w:r>
        <w:t xml:space="preserve">Figura </w:t>
      </w:r>
      <w:r w:rsidR="00A17F30">
        <w:fldChar w:fldCharType="begin"/>
      </w:r>
      <w:r w:rsidR="00A17F30">
        <w:instrText xml:space="preserve"> SEQ Figura \* ARABIC </w:instrText>
      </w:r>
      <w:r w:rsidR="00A17F30">
        <w:fldChar w:fldCharType="separate"/>
      </w:r>
      <w:r w:rsidR="006C1543">
        <w:rPr>
          <w:noProof/>
        </w:rPr>
        <w:t>130</w:t>
      </w:r>
      <w:r w:rsidR="00A17F30">
        <w:rPr>
          <w:noProof/>
        </w:rPr>
        <w:fldChar w:fldCharType="end"/>
      </w:r>
      <w:bookmarkEnd w:id="329"/>
      <w:r>
        <w:t>: Selezione di un file da richiamare</w:t>
      </w:r>
      <w:bookmarkEnd w:id="330"/>
    </w:p>
    <w:p w:rsidR="003467DF" w:rsidRDefault="003467DF" w:rsidP="003467DF">
      <w:r>
        <w:t>Il programma archivia il progetto ed emette un Beep per indicare la fine delle operazioni.</w:t>
      </w:r>
    </w:p>
    <w:p w:rsidR="003467DF" w:rsidRDefault="000B539D" w:rsidP="000B539D">
      <w:pPr>
        <w:pStyle w:val="Titolo2"/>
      </w:pPr>
      <w:bookmarkStart w:id="331" w:name="_Toc374788158"/>
      <w:r>
        <w:t>Menu STAMPA</w:t>
      </w:r>
      <w:bookmarkEnd w:id="331"/>
    </w:p>
    <w:p w:rsidR="000B539D" w:rsidRDefault="000B539D" w:rsidP="000B539D">
      <w:r>
        <w:t>La fase di stampa del foglio di calcolo può essere effettuata utilizzando le procedure standard di Excel.</w:t>
      </w:r>
    </w:p>
    <w:p w:rsidR="000B539D" w:rsidRDefault="000B539D" w:rsidP="000B539D">
      <w:r>
        <w:t xml:space="preserve">Se si desidera avere un’assistenza diretta, il programma consente di stampare il foglio di calcolo (solo i dati della rete) avviando il menu principale e selezionando </w:t>
      </w:r>
      <w:r w:rsidRPr="000B539D">
        <w:rPr>
          <w:b/>
        </w:rPr>
        <w:t>Stampa</w:t>
      </w:r>
      <w:r>
        <w:t xml:space="preserve">, vedi </w:t>
      </w:r>
      <w:r>
        <w:fldChar w:fldCharType="begin"/>
      </w:r>
      <w:r>
        <w:instrText xml:space="preserve"> REF _Ref350680840 \h </w:instrText>
      </w:r>
      <w:r>
        <w:fldChar w:fldCharType="separate"/>
      </w:r>
      <w:r w:rsidR="006C1543">
        <w:t xml:space="preserve">Figura </w:t>
      </w:r>
      <w:r w:rsidR="006C1543">
        <w:rPr>
          <w:noProof/>
        </w:rPr>
        <w:t>131</w:t>
      </w:r>
      <w:r>
        <w:fldChar w:fldCharType="end"/>
      </w:r>
      <w:r>
        <w:t>.</w:t>
      </w:r>
    </w:p>
    <w:p w:rsidR="000B539D" w:rsidRDefault="00A17F30" w:rsidP="000B539D">
      <w:pPr>
        <w:pStyle w:val="Didascalia"/>
      </w:pPr>
      <w:r>
        <w:rPr>
          <w:noProof/>
        </w:rPr>
        <w:pict>
          <v:rect id="_x0000_s1649" style="position:absolute;left:0;text-align:left;margin-left:344.05pt;margin-top:6pt;width:40.1pt;height:27.9pt;z-index:251804672" filled="f" strokecolor="red" strokeweight="1.5pt"/>
        </w:pict>
      </w:r>
      <w:r w:rsidR="000B539D">
        <w:rPr>
          <w:noProof/>
        </w:rPr>
        <w:drawing>
          <wp:inline distT="0" distB="0" distL="0" distR="0" wp14:anchorId="05CF29B8" wp14:editId="77803AAD">
            <wp:extent cx="3685714" cy="457143"/>
            <wp:effectExtent l="0" t="0" r="0" b="635"/>
            <wp:docPr id="590" name="Immagine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4"/>
                    <a:stretch>
                      <a:fillRect/>
                    </a:stretch>
                  </pic:blipFill>
                  <pic:spPr>
                    <a:xfrm>
                      <a:off x="0" y="0"/>
                      <a:ext cx="3685714" cy="457143"/>
                    </a:xfrm>
                    <a:prstGeom prst="rect">
                      <a:avLst/>
                    </a:prstGeom>
                  </pic:spPr>
                </pic:pic>
              </a:graphicData>
            </a:graphic>
          </wp:inline>
        </w:drawing>
      </w:r>
    </w:p>
    <w:p w:rsidR="000B539D" w:rsidRDefault="000B539D" w:rsidP="000B539D">
      <w:pPr>
        <w:pStyle w:val="Didascalia"/>
      </w:pPr>
      <w:bookmarkStart w:id="332" w:name="_Ref350680840"/>
      <w:bookmarkStart w:id="333" w:name="_Toc374788291"/>
      <w:r>
        <w:t xml:space="preserve">Figura </w:t>
      </w:r>
      <w:r w:rsidR="00A17F30">
        <w:fldChar w:fldCharType="begin"/>
      </w:r>
      <w:r w:rsidR="00A17F30">
        <w:instrText xml:space="preserve"> SEQ Figura \* ARABIC </w:instrText>
      </w:r>
      <w:r w:rsidR="00A17F30">
        <w:fldChar w:fldCharType="separate"/>
      </w:r>
      <w:r w:rsidR="006C1543">
        <w:rPr>
          <w:noProof/>
        </w:rPr>
        <w:t>131</w:t>
      </w:r>
      <w:r w:rsidR="00A17F30">
        <w:rPr>
          <w:noProof/>
        </w:rPr>
        <w:fldChar w:fldCharType="end"/>
      </w:r>
      <w:bookmarkEnd w:id="332"/>
      <w:r>
        <w:t>: Avvio del menu Stampa</w:t>
      </w:r>
      <w:bookmarkEnd w:id="333"/>
    </w:p>
    <w:p w:rsidR="00B93380" w:rsidRDefault="00B93380" w:rsidP="00B93380">
      <w:r>
        <w:t xml:space="preserve">Si ha la finestra di </w:t>
      </w:r>
      <w:r>
        <w:fldChar w:fldCharType="begin"/>
      </w:r>
      <w:r>
        <w:instrText xml:space="preserve"> REF _Ref350680893 \h </w:instrText>
      </w:r>
      <w:r>
        <w:fldChar w:fldCharType="separate"/>
      </w:r>
      <w:r w:rsidR="006C1543">
        <w:t xml:space="preserve">Figura </w:t>
      </w:r>
      <w:r w:rsidR="006C1543">
        <w:rPr>
          <w:noProof/>
        </w:rPr>
        <w:t>132</w:t>
      </w:r>
      <w:r>
        <w:fldChar w:fldCharType="end"/>
      </w:r>
      <w:r>
        <w:t xml:space="preserve"> nella quale è possibile digitare il nome del progetto che viene inserito nella testata dei fogli di stampa.</w:t>
      </w:r>
    </w:p>
    <w:p w:rsidR="00B93380" w:rsidRDefault="00B93380" w:rsidP="00B93380">
      <w:r>
        <w:t>Segue poi la visualizzazione dell’anteprima di stampa con la quale si può personalizzare</w:t>
      </w:r>
      <w:r w:rsidR="009E4D45">
        <w:t xml:space="preserve"> parzialmente</w:t>
      </w:r>
      <w:r>
        <w:t xml:space="preserve"> il foglio di stampa. </w:t>
      </w:r>
    </w:p>
    <w:p w:rsidR="00B93380" w:rsidRDefault="00B93380" w:rsidP="00B93380">
      <w:r>
        <w:t>Si ha poi la stampa diretta sulla stampante di default del sistema.</w:t>
      </w:r>
      <w:r w:rsidR="009E4D45">
        <w:t xml:space="preserve"> Nel caso in cui si desideri la stampa su file occorre selezionare una stampante pdf (as esempio Adobe PDF o altro driver), vedi </w:t>
      </w:r>
      <w:r w:rsidR="009E4D45">
        <w:fldChar w:fldCharType="begin"/>
      </w:r>
      <w:r w:rsidR="009E4D45">
        <w:instrText xml:space="preserve"> REF _Ref350698209 \h </w:instrText>
      </w:r>
      <w:r w:rsidR="009E4D45">
        <w:fldChar w:fldCharType="separate"/>
      </w:r>
      <w:r w:rsidR="006C1543">
        <w:t xml:space="preserve">Figura </w:t>
      </w:r>
      <w:r w:rsidR="006C1543">
        <w:rPr>
          <w:noProof/>
        </w:rPr>
        <w:t>135</w:t>
      </w:r>
      <w:r w:rsidR="009E4D45">
        <w:fldChar w:fldCharType="end"/>
      </w:r>
      <w:r w:rsidR="009E4D45">
        <w:t>.</w:t>
      </w:r>
    </w:p>
    <w:p w:rsidR="00B93380" w:rsidRDefault="009E4D45" w:rsidP="00B93380">
      <w:r>
        <w:lastRenderedPageBreak/>
        <w:t xml:space="preserve">Se si desidera cambiare la stampante di default occorre farlo prima di lanciare la stampa, vedi </w:t>
      </w:r>
      <w:r>
        <w:fldChar w:fldCharType="begin"/>
      </w:r>
      <w:r>
        <w:instrText xml:space="preserve"> REF _Ref350698234 \h </w:instrText>
      </w:r>
      <w:r>
        <w:fldChar w:fldCharType="separate"/>
      </w:r>
      <w:r w:rsidR="006C1543">
        <w:t xml:space="preserve">Figura </w:t>
      </w:r>
      <w:r w:rsidR="006C1543">
        <w:rPr>
          <w:noProof/>
        </w:rPr>
        <w:t>136</w:t>
      </w:r>
      <w:r>
        <w:fldChar w:fldCharType="end"/>
      </w:r>
      <w:r>
        <w:t>. Si osservi che l’attivazione della Preview non consente di cambiare la stampante attiva. Inoltre anche se si abbandona la Preview il programma completa egualmente la stampa.</w:t>
      </w:r>
    </w:p>
    <w:p w:rsidR="00B93380" w:rsidRDefault="00A17F30" w:rsidP="00B93380">
      <w:pPr>
        <w:pStyle w:val="Didascalia"/>
      </w:pPr>
      <w:r>
        <w:rPr>
          <w:noProof/>
        </w:rPr>
        <w:pict>
          <v:rect id="_x0000_s1650" style="position:absolute;left:0;text-align:left;margin-left:73.85pt;margin-top:57.35pt;width:336.25pt;height:42.8pt;z-index:251805696" filled="f" strokecolor="red" strokeweight="1.5pt"/>
        </w:pict>
      </w:r>
      <w:r w:rsidR="009E4D45">
        <w:rPr>
          <w:noProof/>
        </w:rPr>
        <w:drawing>
          <wp:inline distT="0" distB="0" distL="0" distR="0" wp14:anchorId="0D57FFF4" wp14:editId="0402E5EC">
            <wp:extent cx="4695238" cy="2466667"/>
            <wp:effectExtent l="0" t="0" r="0" b="0"/>
            <wp:docPr id="545" name="Immagine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5"/>
                    <a:stretch>
                      <a:fillRect/>
                    </a:stretch>
                  </pic:blipFill>
                  <pic:spPr>
                    <a:xfrm>
                      <a:off x="0" y="0"/>
                      <a:ext cx="4695238" cy="2466667"/>
                    </a:xfrm>
                    <a:prstGeom prst="rect">
                      <a:avLst/>
                    </a:prstGeom>
                  </pic:spPr>
                </pic:pic>
              </a:graphicData>
            </a:graphic>
          </wp:inline>
        </w:drawing>
      </w:r>
    </w:p>
    <w:p w:rsidR="00B93380" w:rsidRDefault="00B93380" w:rsidP="00B93380">
      <w:pPr>
        <w:pStyle w:val="Didascalia"/>
      </w:pPr>
      <w:bookmarkStart w:id="334" w:name="_Ref350680893"/>
      <w:bookmarkStart w:id="335" w:name="_Toc374788292"/>
      <w:r>
        <w:t xml:space="preserve">Figura </w:t>
      </w:r>
      <w:r w:rsidR="00A17F30">
        <w:fldChar w:fldCharType="begin"/>
      </w:r>
      <w:r w:rsidR="00A17F30">
        <w:instrText xml:space="preserve"> SEQ Figura \* ARABIC </w:instrText>
      </w:r>
      <w:r w:rsidR="00A17F30">
        <w:fldChar w:fldCharType="separate"/>
      </w:r>
      <w:r w:rsidR="006C1543">
        <w:rPr>
          <w:noProof/>
        </w:rPr>
        <w:t>132</w:t>
      </w:r>
      <w:r w:rsidR="00A17F30">
        <w:rPr>
          <w:noProof/>
        </w:rPr>
        <w:fldChar w:fldCharType="end"/>
      </w:r>
      <w:bookmarkEnd w:id="334"/>
      <w:r>
        <w:t>: Finestra di stampa</w:t>
      </w:r>
      <w:bookmarkEnd w:id="335"/>
    </w:p>
    <w:p w:rsidR="009E4D45" w:rsidRDefault="00A17F30" w:rsidP="009E4D45">
      <w:pPr>
        <w:pStyle w:val="Didascalia"/>
      </w:pPr>
      <w:r>
        <w:rPr>
          <w:noProof/>
        </w:rPr>
        <w:pict>
          <v:rect id="_x0000_s1690" style="position:absolute;left:0;text-align:left;margin-left:3.75pt;margin-top:2.05pt;width:188.85pt;height:73.4pt;z-index:251806720" filled="f" strokecolor="red" strokeweight="1.5pt"/>
        </w:pict>
      </w:r>
      <w:r w:rsidR="009E4D45">
        <w:rPr>
          <w:noProof/>
        </w:rPr>
        <w:drawing>
          <wp:inline distT="0" distB="0" distL="0" distR="0" wp14:anchorId="7E3B3DA3" wp14:editId="41B88B2E">
            <wp:extent cx="6120130" cy="2192020"/>
            <wp:effectExtent l="0" t="0" r="0" b="0"/>
            <wp:docPr id="547" name="Immagine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6"/>
                    <a:stretch>
                      <a:fillRect/>
                    </a:stretch>
                  </pic:blipFill>
                  <pic:spPr>
                    <a:xfrm>
                      <a:off x="0" y="0"/>
                      <a:ext cx="6120130" cy="2192020"/>
                    </a:xfrm>
                    <a:prstGeom prst="rect">
                      <a:avLst/>
                    </a:prstGeom>
                  </pic:spPr>
                </pic:pic>
              </a:graphicData>
            </a:graphic>
          </wp:inline>
        </w:drawing>
      </w:r>
    </w:p>
    <w:p w:rsidR="009E4D45" w:rsidRDefault="00A17F30" w:rsidP="009E4D45">
      <w:pPr>
        <w:pStyle w:val="Didascalia"/>
      </w:pPr>
      <w:bookmarkStart w:id="336" w:name="_Toc374788293"/>
      <w:r>
        <w:rPr>
          <w:noProof/>
        </w:rPr>
        <w:pict>
          <v:rect id="_x0000_s1692" style="position:absolute;left:0;text-align:left;margin-left:7.2pt;margin-top:15.7pt;width:79.5pt;height:15.65pt;z-index:251808768" filled="f" strokecolor="red" strokeweight="1.5pt"/>
        </w:pict>
      </w:r>
      <w:r w:rsidR="009E4D45">
        <w:t xml:space="preserve">Figura </w:t>
      </w:r>
      <w:fldSimple w:instr=" SEQ Figura \* ARABIC ">
        <w:r w:rsidR="006C1543">
          <w:rPr>
            <w:noProof/>
          </w:rPr>
          <w:t>133</w:t>
        </w:r>
      </w:fldSimple>
      <w:r w:rsidR="009E4D45">
        <w:t>: Anteprima di stampa</w:t>
      </w:r>
      <w:bookmarkEnd w:id="336"/>
    </w:p>
    <w:p w:rsidR="009E4D45" w:rsidRDefault="009E4D45" w:rsidP="009E4D45">
      <w:pPr>
        <w:pStyle w:val="Didascalia"/>
      </w:pPr>
      <w:r>
        <w:rPr>
          <w:noProof/>
        </w:rPr>
        <w:drawing>
          <wp:inline distT="0" distB="0" distL="0" distR="0" wp14:anchorId="5FC02C04" wp14:editId="6A657A28">
            <wp:extent cx="6120130" cy="1621766"/>
            <wp:effectExtent l="0" t="0" r="0" b="0"/>
            <wp:docPr id="551" name="Immagine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7"/>
                    <a:stretch>
                      <a:fillRect/>
                    </a:stretch>
                  </pic:blipFill>
                  <pic:spPr>
                    <a:xfrm>
                      <a:off x="0" y="0"/>
                      <a:ext cx="6132328" cy="1624998"/>
                    </a:xfrm>
                    <a:prstGeom prst="rect">
                      <a:avLst/>
                    </a:prstGeom>
                  </pic:spPr>
                </pic:pic>
              </a:graphicData>
            </a:graphic>
          </wp:inline>
        </w:drawing>
      </w:r>
    </w:p>
    <w:p w:rsidR="009E4D45" w:rsidRDefault="009E4D45" w:rsidP="009E4D45">
      <w:pPr>
        <w:pStyle w:val="Didascalia"/>
      </w:pPr>
      <w:bookmarkStart w:id="337" w:name="_Toc374788294"/>
      <w:r>
        <w:t xml:space="preserve">Figura </w:t>
      </w:r>
      <w:fldSimple w:instr=" SEQ Figura \* ARABIC ">
        <w:r w:rsidR="006C1543">
          <w:rPr>
            <w:noProof/>
          </w:rPr>
          <w:t>134</w:t>
        </w:r>
      </w:fldSimple>
      <w:r>
        <w:t>: Esempio di stampa del sistema</w:t>
      </w:r>
      <w:bookmarkEnd w:id="337"/>
    </w:p>
    <w:p w:rsidR="009E4D45" w:rsidRDefault="00A17F30" w:rsidP="009E4D45">
      <w:pPr>
        <w:pStyle w:val="Didascalia"/>
      </w:pPr>
      <w:r>
        <w:rPr>
          <w:noProof/>
        </w:rPr>
        <w:pict>
          <v:rect id="_x0000_s1691" style="position:absolute;left:0;text-align:left;margin-left:2.45pt;margin-top:14.8pt;width:46.2pt;height:60.4pt;z-index:251807744" filled="f" strokecolor="red" strokeweight="1.5pt"/>
        </w:pict>
      </w:r>
      <w:r w:rsidR="009E4D45">
        <w:rPr>
          <w:noProof/>
        </w:rPr>
        <w:drawing>
          <wp:inline distT="0" distB="0" distL="0" distR="0" wp14:anchorId="520C2F2A" wp14:editId="387A47E8">
            <wp:extent cx="5530479" cy="997797"/>
            <wp:effectExtent l="0" t="0" r="0" b="0"/>
            <wp:docPr id="552" name="Immagine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8"/>
                    <a:stretch>
                      <a:fillRect/>
                    </a:stretch>
                  </pic:blipFill>
                  <pic:spPr>
                    <a:xfrm>
                      <a:off x="0" y="0"/>
                      <a:ext cx="5599545" cy="1010258"/>
                    </a:xfrm>
                    <a:prstGeom prst="rect">
                      <a:avLst/>
                    </a:prstGeom>
                  </pic:spPr>
                </pic:pic>
              </a:graphicData>
            </a:graphic>
          </wp:inline>
        </w:drawing>
      </w:r>
    </w:p>
    <w:p w:rsidR="009E4D45" w:rsidRDefault="009E4D45" w:rsidP="009E4D45">
      <w:pPr>
        <w:pStyle w:val="Didascalia"/>
      </w:pPr>
      <w:bookmarkStart w:id="338" w:name="_Ref350698209"/>
      <w:bookmarkStart w:id="339" w:name="_Toc374788295"/>
      <w:r>
        <w:t xml:space="preserve">Figura </w:t>
      </w:r>
      <w:fldSimple w:instr=" SEQ Figura \* ARABIC ">
        <w:r w:rsidR="006C1543">
          <w:rPr>
            <w:noProof/>
          </w:rPr>
          <w:t>135</w:t>
        </w:r>
      </w:fldSimple>
      <w:bookmarkEnd w:id="338"/>
      <w:r>
        <w:t>: Selezione di una stampante con uscita PDF</w:t>
      </w:r>
      <w:bookmarkEnd w:id="339"/>
    </w:p>
    <w:p w:rsidR="009E4D45" w:rsidRDefault="00A17F30" w:rsidP="009E4D45">
      <w:pPr>
        <w:pStyle w:val="Didascalia"/>
      </w:pPr>
      <w:r>
        <w:rPr>
          <w:noProof/>
        </w:rPr>
        <w:lastRenderedPageBreak/>
        <w:pict>
          <v:rect id="_x0000_s1707" style="position:absolute;left:0;text-align:left;margin-left:233.35pt;margin-top:16.05pt;width:63.85pt;height:89.65pt;z-index:251824128" filled="f" strokecolor="red" strokeweight="1.5pt"/>
        </w:pict>
      </w:r>
      <w:r w:rsidR="009E4D45">
        <w:rPr>
          <w:noProof/>
        </w:rPr>
        <w:drawing>
          <wp:inline distT="0" distB="0" distL="0" distR="0" wp14:anchorId="46256D77" wp14:editId="24E5546F">
            <wp:extent cx="3856527" cy="1497148"/>
            <wp:effectExtent l="0" t="0" r="0" b="0"/>
            <wp:docPr id="553" name="Immagine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9"/>
                    <a:stretch>
                      <a:fillRect/>
                    </a:stretch>
                  </pic:blipFill>
                  <pic:spPr>
                    <a:xfrm>
                      <a:off x="0" y="0"/>
                      <a:ext cx="3881420" cy="1506812"/>
                    </a:xfrm>
                    <a:prstGeom prst="rect">
                      <a:avLst/>
                    </a:prstGeom>
                  </pic:spPr>
                </pic:pic>
              </a:graphicData>
            </a:graphic>
          </wp:inline>
        </w:drawing>
      </w:r>
    </w:p>
    <w:p w:rsidR="009E4D45" w:rsidRDefault="009E4D45" w:rsidP="009E4D45">
      <w:pPr>
        <w:pStyle w:val="Didascalia"/>
      </w:pPr>
      <w:bookmarkStart w:id="340" w:name="_Ref350698234"/>
      <w:bookmarkStart w:id="341" w:name="_Toc374788296"/>
      <w:r>
        <w:t xml:space="preserve">Figura </w:t>
      </w:r>
      <w:fldSimple w:instr=" SEQ Figura \* ARABIC ">
        <w:r w:rsidR="006C1543">
          <w:rPr>
            <w:noProof/>
          </w:rPr>
          <w:t>136</w:t>
        </w:r>
      </w:fldSimple>
      <w:bookmarkEnd w:id="340"/>
      <w:r>
        <w:t>: Selezione della stampante predefinita</w:t>
      </w:r>
      <w:bookmarkEnd w:id="341"/>
    </w:p>
    <w:p w:rsidR="0032101D" w:rsidRDefault="0032101D" w:rsidP="0032101D">
      <w:pPr>
        <w:pStyle w:val="Titolo4"/>
      </w:pPr>
      <w:bookmarkStart w:id="342" w:name="_Toc374788159"/>
      <w:r>
        <w:t>Operazioni eseguite per la stampa del progetto</w:t>
      </w:r>
      <w:bookmarkEnd w:id="342"/>
    </w:p>
    <w:p w:rsidR="0032101D" w:rsidRDefault="001F1C8A" w:rsidP="0032101D">
      <w:r>
        <w:t>Le operazioni che il programma esegue per la stampa del progetto sono le seguenti:</w:t>
      </w:r>
    </w:p>
    <w:p w:rsidR="001F1C8A" w:rsidRDefault="001F1C8A" w:rsidP="001F1C8A">
      <w:pPr>
        <w:pStyle w:val="Elencoindentatopuntato"/>
      </w:pPr>
      <w:r>
        <w:t>Selezione dell’area di stampa comprendente tutti i dati di input e di calcolo del foglio attivo al momento della stampa. Sono selezionate anche le prime cinque righe che riportano le ipotesi di progetto;</w:t>
      </w:r>
    </w:p>
    <w:p w:rsidR="001F1C8A" w:rsidRDefault="001F1C8A" w:rsidP="001F1C8A">
      <w:pPr>
        <w:pStyle w:val="Elencoindentatopuntato"/>
      </w:pPr>
      <w:r>
        <w:t xml:space="preserve">Richiesta del nome da dare al progetto in stampa. Questo nome sarà riportato nella testata di stampa (a sinistra di ogni pagina), unitamente alla data di stampa (al centro), e al numero di pagina (a destra), vedi </w:t>
      </w:r>
      <w:r>
        <w:fldChar w:fldCharType="begin"/>
      </w:r>
      <w:r>
        <w:instrText xml:space="preserve"> REF _Ref350699017 \h </w:instrText>
      </w:r>
      <w:r>
        <w:fldChar w:fldCharType="separate"/>
      </w:r>
      <w:r w:rsidR="006C1543">
        <w:t xml:space="preserve">Figura </w:t>
      </w:r>
      <w:r w:rsidR="006C1543">
        <w:rPr>
          <w:noProof/>
        </w:rPr>
        <w:t>137</w:t>
      </w:r>
      <w:r>
        <w:fldChar w:fldCharType="end"/>
      </w:r>
      <w:r>
        <w:t>;</w:t>
      </w:r>
    </w:p>
    <w:p w:rsidR="001F1C8A" w:rsidRDefault="001F1C8A" w:rsidP="001F1C8A">
      <w:pPr>
        <w:pStyle w:val="Elencoindentatopuntato"/>
      </w:pPr>
      <w:r>
        <w:t xml:space="preserve">Sono poi selezionate automaticamente le righe di intestazione che contengono le didascalie delle colonne del foglio di calcolo (in giallo) che saranno ripetute in ogni pagina, vedi </w:t>
      </w:r>
      <w:r>
        <w:fldChar w:fldCharType="begin"/>
      </w:r>
      <w:r>
        <w:instrText xml:space="preserve"> REF _Ref350699158 \h </w:instrText>
      </w:r>
      <w:r>
        <w:fldChar w:fldCharType="separate"/>
      </w:r>
      <w:r w:rsidR="006C1543">
        <w:t xml:space="preserve">Figura </w:t>
      </w:r>
      <w:r w:rsidR="006C1543">
        <w:rPr>
          <w:noProof/>
        </w:rPr>
        <w:t>138</w:t>
      </w:r>
      <w:r>
        <w:fldChar w:fldCharType="end"/>
      </w:r>
      <w:r>
        <w:t>.</w:t>
      </w:r>
    </w:p>
    <w:p w:rsidR="001F1C8A" w:rsidRDefault="00A17F30" w:rsidP="001F1C8A">
      <w:pPr>
        <w:pStyle w:val="Didascalia"/>
      </w:pPr>
      <w:r>
        <w:rPr>
          <w:noProof/>
        </w:rPr>
        <w:pict>
          <v:rect id="_x0000_s1694" style="position:absolute;left:0;text-align:left;margin-left:3.8pt;margin-top:28.85pt;width:474.05pt;height:37.4pt;z-index:251810816" filled="f" strokecolor="red" strokeweight="1.5pt"/>
        </w:pict>
      </w:r>
      <w:r>
        <w:rPr>
          <w:noProof/>
        </w:rPr>
        <w:pict>
          <v:rect id="_x0000_s1695" style="position:absolute;left:0;text-align:left;margin-left:1.05pt;margin-top:7.8pt;width:479.55pt;height:17pt;z-index:251811840" filled="f" strokecolor="red" strokeweight="1.5pt"/>
        </w:pict>
      </w:r>
      <w:r w:rsidR="001F1C8A">
        <w:rPr>
          <w:noProof/>
        </w:rPr>
        <w:drawing>
          <wp:inline distT="0" distB="0" distL="0" distR="0" wp14:anchorId="0CE4F6E0" wp14:editId="46DFACF7">
            <wp:extent cx="6120130" cy="854015"/>
            <wp:effectExtent l="0" t="0" r="0" b="0"/>
            <wp:docPr id="554" name="Immagine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0"/>
                    <a:stretch>
                      <a:fillRect/>
                    </a:stretch>
                  </pic:blipFill>
                  <pic:spPr>
                    <a:xfrm>
                      <a:off x="0" y="0"/>
                      <a:ext cx="6155993" cy="859019"/>
                    </a:xfrm>
                    <a:prstGeom prst="rect">
                      <a:avLst/>
                    </a:prstGeom>
                  </pic:spPr>
                </pic:pic>
              </a:graphicData>
            </a:graphic>
          </wp:inline>
        </w:drawing>
      </w:r>
    </w:p>
    <w:p w:rsidR="001F1C8A" w:rsidRDefault="001F1C8A" w:rsidP="001F1C8A">
      <w:pPr>
        <w:pStyle w:val="Didascalia"/>
      </w:pPr>
      <w:bookmarkStart w:id="343" w:name="_Ref350699017"/>
      <w:bookmarkStart w:id="344" w:name="_Toc374788297"/>
      <w:r>
        <w:t xml:space="preserve">Figura </w:t>
      </w:r>
      <w:fldSimple w:instr=" SEQ Figura \* ARABIC ">
        <w:r w:rsidR="006C1543">
          <w:rPr>
            <w:noProof/>
          </w:rPr>
          <w:t>137</w:t>
        </w:r>
      </w:fldSimple>
      <w:bookmarkEnd w:id="343"/>
      <w:r>
        <w:t>: Particolare della testata della prima pagina di stampa</w:t>
      </w:r>
      <w:bookmarkEnd w:id="344"/>
    </w:p>
    <w:p w:rsidR="001F1C8A" w:rsidRDefault="001F1C8A" w:rsidP="001F1C8A">
      <w:pPr>
        <w:pStyle w:val="Didascalia"/>
      </w:pPr>
      <w:r>
        <w:rPr>
          <w:noProof/>
        </w:rPr>
        <w:drawing>
          <wp:inline distT="0" distB="0" distL="0" distR="0" wp14:anchorId="0DFB6569" wp14:editId="006E3348">
            <wp:extent cx="6120130" cy="284671"/>
            <wp:effectExtent l="0" t="0" r="0" b="0"/>
            <wp:docPr id="555" name="Immagine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1"/>
                    <a:stretch>
                      <a:fillRect/>
                    </a:stretch>
                  </pic:blipFill>
                  <pic:spPr>
                    <a:xfrm>
                      <a:off x="0" y="0"/>
                      <a:ext cx="6164770" cy="286747"/>
                    </a:xfrm>
                    <a:prstGeom prst="rect">
                      <a:avLst/>
                    </a:prstGeom>
                  </pic:spPr>
                </pic:pic>
              </a:graphicData>
            </a:graphic>
          </wp:inline>
        </w:drawing>
      </w:r>
    </w:p>
    <w:p w:rsidR="001F1C8A" w:rsidRDefault="001F1C8A" w:rsidP="001F1C8A">
      <w:pPr>
        <w:pStyle w:val="Didascalia"/>
      </w:pPr>
      <w:bookmarkStart w:id="345" w:name="_Ref350699158"/>
      <w:bookmarkStart w:id="346" w:name="_Toc374788298"/>
      <w:r>
        <w:t xml:space="preserve">Figura </w:t>
      </w:r>
      <w:fldSimple w:instr=" SEQ Figura \* ARABIC ">
        <w:r w:rsidR="006C1543">
          <w:rPr>
            <w:noProof/>
          </w:rPr>
          <w:t>138</w:t>
        </w:r>
      </w:fldSimple>
      <w:bookmarkEnd w:id="345"/>
      <w:r>
        <w:t>: Righe di intestazione dei fogli di stampa</w:t>
      </w:r>
      <w:bookmarkEnd w:id="346"/>
    </w:p>
    <w:p w:rsidR="001F1C8A" w:rsidRDefault="001F1C8A" w:rsidP="001F1C8A">
      <w:r>
        <w:t>L’Utente può cambiare i margini di stampa durante la Preview.</w:t>
      </w:r>
    </w:p>
    <w:p w:rsidR="00601EE0" w:rsidRDefault="00601EE0" w:rsidP="00601EE0">
      <w:pPr>
        <w:pStyle w:val="Titolo4"/>
      </w:pPr>
      <w:bookmarkStart w:id="347" w:name="_Toc374788160"/>
      <w:r>
        <w:t>Personalizzazione della routine di Stampa</w:t>
      </w:r>
      <w:bookmarkEnd w:id="347"/>
    </w:p>
    <w:p w:rsidR="00601EE0" w:rsidRDefault="00601EE0" w:rsidP="00601EE0">
      <w:r>
        <w:t>La routine di stampa è personalizzabile, come tutte le altre routine, agendo sul MODULO 1 del foglio Excel, attivabile con la sequenza ALT-F11.</w:t>
      </w:r>
    </w:p>
    <w:p w:rsidR="00E24A21" w:rsidRDefault="00E24A21" w:rsidP="00601EE0">
      <w:r>
        <w:t xml:space="preserve">Si ha la situazione di </w:t>
      </w:r>
      <w:r>
        <w:fldChar w:fldCharType="begin"/>
      </w:r>
      <w:r>
        <w:instrText xml:space="preserve"> REF _Ref350699468 \h </w:instrText>
      </w:r>
      <w:r>
        <w:fldChar w:fldCharType="separate"/>
      </w:r>
      <w:r w:rsidR="006C1543">
        <w:t xml:space="preserve">Figura </w:t>
      </w:r>
      <w:r w:rsidR="006C1543">
        <w:rPr>
          <w:noProof/>
        </w:rPr>
        <w:t>139</w:t>
      </w:r>
      <w:r>
        <w:fldChar w:fldCharType="end"/>
      </w:r>
      <w:r>
        <w:t xml:space="preserve"> nella quale si può vedere a destra l’inizio della sub </w:t>
      </w:r>
      <w:r w:rsidRPr="00E24A21">
        <w:rPr>
          <w:b/>
          <w:i/>
        </w:rPr>
        <w:t>Stampa_Progetto (Nome)</w:t>
      </w:r>
      <w:r>
        <w:t>.</w:t>
      </w:r>
    </w:p>
    <w:p w:rsidR="00E24A21" w:rsidRDefault="00E24A21" w:rsidP="00601EE0">
      <w:r>
        <w:t xml:space="preserve">Alcune righe sono commentate per una guida operativa alle varie fasi operative. Se non si desidera attivare la Preview basta porre il segno apice (‘) all’inizio della riga, come indicato in </w:t>
      </w:r>
      <w:r>
        <w:fldChar w:fldCharType="begin"/>
      </w:r>
      <w:r>
        <w:instrText xml:space="preserve"> REF _Ref350699893 \h </w:instrText>
      </w:r>
      <w:r>
        <w:fldChar w:fldCharType="separate"/>
      </w:r>
      <w:r w:rsidR="006C1543">
        <w:t xml:space="preserve">Figura </w:t>
      </w:r>
      <w:r w:rsidR="006C1543">
        <w:rPr>
          <w:noProof/>
        </w:rPr>
        <w:t>141</w:t>
      </w:r>
      <w:r>
        <w:fldChar w:fldCharType="end"/>
      </w:r>
      <w:r>
        <w:t>.</w:t>
      </w:r>
    </w:p>
    <w:p w:rsidR="00E24A21" w:rsidRPr="00E24A21" w:rsidRDefault="00E24A21" w:rsidP="00601EE0">
      <w:r>
        <w:t>E’ possibile modificare anche gli altri parametri con perizia. Si ricordi che se la modifica è sintatticamente non corretta si ha il blocco della Routine o del programma.</w:t>
      </w:r>
    </w:p>
    <w:p w:rsidR="00E24A21" w:rsidRDefault="00A17F30" w:rsidP="00E24A21">
      <w:pPr>
        <w:pStyle w:val="Didascalia"/>
      </w:pPr>
      <w:r>
        <w:rPr>
          <w:noProof/>
        </w:rPr>
        <w:lastRenderedPageBreak/>
        <w:pict>
          <v:rect id="_x0000_s1697" style="position:absolute;left:0;text-align:left;margin-left:100.85pt;margin-top:44.55pt;width:379.7pt;height:131.1pt;z-index:251813888" filled="f" strokecolor="red" strokeweight="1.5pt"/>
        </w:pict>
      </w:r>
      <w:r>
        <w:rPr>
          <w:noProof/>
        </w:rPr>
        <w:pict>
          <v:rect id="_x0000_s1696" style="position:absolute;left:0;text-align:left;margin-left:6.45pt;margin-top:97.55pt;width:65.9pt;height:19.05pt;z-index:251812864" filled="f" strokecolor="red" strokeweight="1.5pt"/>
        </w:pict>
      </w:r>
      <w:r w:rsidR="00E24A21">
        <w:rPr>
          <w:noProof/>
        </w:rPr>
        <w:drawing>
          <wp:inline distT="0" distB="0" distL="0" distR="0" wp14:anchorId="1EB2053C" wp14:editId="2E7F8B7E">
            <wp:extent cx="6120130" cy="2260121"/>
            <wp:effectExtent l="0" t="0" r="0" b="0"/>
            <wp:docPr id="556" name="Immagine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2"/>
                    <a:stretch>
                      <a:fillRect/>
                    </a:stretch>
                  </pic:blipFill>
                  <pic:spPr>
                    <a:xfrm>
                      <a:off x="0" y="0"/>
                      <a:ext cx="6124103" cy="2261588"/>
                    </a:xfrm>
                    <a:prstGeom prst="rect">
                      <a:avLst/>
                    </a:prstGeom>
                  </pic:spPr>
                </pic:pic>
              </a:graphicData>
            </a:graphic>
          </wp:inline>
        </w:drawing>
      </w:r>
    </w:p>
    <w:p w:rsidR="00E24A21" w:rsidRDefault="00E24A21" w:rsidP="00E24A21">
      <w:pPr>
        <w:pStyle w:val="Didascalia"/>
      </w:pPr>
      <w:bookmarkStart w:id="348" w:name="_Ref350699468"/>
      <w:bookmarkStart w:id="349" w:name="_Toc374788299"/>
      <w:r>
        <w:t xml:space="preserve">Figura </w:t>
      </w:r>
      <w:fldSimple w:instr=" SEQ Figura \* ARABIC ">
        <w:r w:rsidR="006C1543">
          <w:rPr>
            <w:noProof/>
          </w:rPr>
          <w:t>139</w:t>
        </w:r>
      </w:fldSimple>
      <w:bookmarkEnd w:id="348"/>
      <w:r>
        <w:t>: Modulo 1 VBA per la personalizzazione della routine di Stampa</w:t>
      </w:r>
      <w:bookmarkEnd w:id="349"/>
    </w:p>
    <w:p w:rsidR="00E24A21" w:rsidRDefault="00A17F30" w:rsidP="00E24A21">
      <w:pPr>
        <w:pStyle w:val="Didascalia"/>
      </w:pPr>
      <w:r>
        <w:rPr>
          <w:noProof/>
        </w:rPr>
        <w:pict>
          <v:rect id="_x0000_s1698" style="position:absolute;left:0;text-align:left;margin-left:-2.5pt;margin-top:27.8pt;width:109.4pt;height:33.3pt;z-index:251814912" filled="f" strokecolor="red" strokeweight="1.5pt"/>
        </w:pict>
      </w:r>
      <w:r w:rsidR="00E24A21">
        <w:rPr>
          <w:noProof/>
        </w:rPr>
        <w:drawing>
          <wp:inline distT="0" distB="0" distL="0" distR="0" wp14:anchorId="6E1724B2" wp14:editId="08E7A08A">
            <wp:extent cx="6120130" cy="776377"/>
            <wp:effectExtent l="0" t="0" r="0" b="0"/>
            <wp:docPr id="562" name="Immagin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3"/>
                    <a:stretch>
                      <a:fillRect/>
                    </a:stretch>
                  </pic:blipFill>
                  <pic:spPr>
                    <a:xfrm>
                      <a:off x="0" y="0"/>
                      <a:ext cx="6159155" cy="781328"/>
                    </a:xfrm>
                    <a:prstGeom prst="rect">
                      <a:avLst/>
                    </a:prstGeom>
                  </pic:spPr>
                </pic:pic>
              </a:graphicData>
            </a:graphic>
          </wp:inline>
        </w:drawing>
      </w:r>
    </w:p>
    <w:p w:rsidR="00E24A21" w:rsidRDefault="00E24A21" w:rsidP="00E24A21">
      <w:pPr>
        <w:pStyle w:val="Didascalia"/>
      </w:pPr>
      <w:bookmarkStart w:id="350" w:name="_Toc374788300"/>
      <w:r>
        <w:t xml:space="preserve">Figura </w:t>
      </w:r>
      <w:fldSimple w:instr=" SEQ Figura \* ARABIC ">
        <w:r w:rsidR="006C1543">
          <w:rPr>
            <w:noProof/>
          </w:rPr>
          <w:t>140</w:t>
        </w:r>
      </w:fldSimple>
      <w:r>
        <w:t>: Riga di attivazione della Preview</w:t>
      </w:r>
      <w:bookmarkEnd w:id="350"/>
    </w:p>
    <w:p w:rsidR="00E24A21" w:rsidRDefault="00A17F30" w:rsidP="00E24A21">
      <w:pPr>
        <w:pStyle w:val="Didascalia"/>
      </w:pPr>
      <w:r>
        <w:rPr>
          <w:noProof/>
        </w:rPr>
        <w:pict>
          <v:rect id="_x0000_s1699" style="position:absolute;left:0;text-align:left;margin-left:1.35pt;margin-top:13.7pt;width:109.4pt;height:33.3pt;z-index:251815936" filled="f" strokecolor="red" strokeweight="1.5pt"/>
        </w:pict>
      </w:r>
      <w:r w:rsidR="00E24A21">
        <w:rPr>
          <w:noProof/>
        </w:rPr>
        <w:drawing>
          <wp:inline distT="0" distB="0" distL="0" distR="0" wp14:anchorId="39067E2A" wp14:editId="4922D54B">
            <wp:extent cx="6120130" cy="603849"/>
            <wp:effectExtent l="0" t="0" r="0" b="0"/>
            <wp:docPr id="567" name="Immagine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4"/>
                    <a:stretch>
                      <a:fillRect/>
                    </a:stretch>
                  </pic:blipFill>
                  <pic:spPr>
                    <a:xfrm>
                      <a:off x="0" y="0"/>
                      <a:ext cx="6140765" cy="605885"/>
                    </a:xfrm>
                    <a:prstGeom prst="rect">
                      <a:avLst/>
                    </a:prstGeom>
                  </pic:spPr>
                </pic:pic>
              </a:graphicData>
            </a:graphic>
          </wp:inline>
        </w:drawing>
      </w:r>
    </w:p>
    <w:p w:rsidR="00E24A21" w:rsidRPr="00E24A21" w:rsidRDefault="00E24A21" w:rsidP="00E24A21">
      <w:pPr>
        <w:pStyle w:val="Didascalia"/>
      </w:pPr>
      <w:bookmarkStart w:id="351" w:name="_Ref350699893"/>
      <w:bookmarkStart w:id="352" w:name="_Toc374788301"/>
      <w:r>
        <w:t xml:space="preserve">Figura </w:t>
      </w:r>
      <w:fldSimple w:instr=" SEQ Figura \* ARABIC ">
        <w:r w:rsidR="006C1543">
          <w:rPr>
            <w:noProof/>
          </w:rPr>
          <w:t>141</w:t>
        </w:r>
      </w:fldSimple>
      <w:bookmarkEnd w:id="351"/>
      <w:r>
        <w:t>: Annullamento della Preview</w:t>
      </w:r>
      <w:bookmarkEnd w:id="352"/>
    </w:p>
    <w:p w:rsidR="00B879A9" w:rsidRDefault="00B879A9" w:rsidP="00D702EB">
      <w:pPr>
        <w:pStyle w:val="Didascalia"/>
      </w:pPr>
      <w:r>
        <w:br w:type="page"/>
      </w:r>
    </w:p>
    <w:p w:rsidR="00AB1CBF" w:rsidRPr="00AB1CBF" w:rsidRDefault="00AB1CBF" w:rsidP="00AB1CBF"/>
    <w:p w:rsidR="009D55CC" w:rsidRDefault="009D55CC" w:rsidP="009D55CC">
      <w:pPr>
        <w:pStyle w:val="Elenco"/>
        <w:tabs>
          <w:tab w:val="num" w:pos="0"/>
        </w:tabs>
        <w:ind w:left="567" w:hanging="567"/>
        <w:jc w:val="center"/>
        <w:rPr>
          <w:b/>
          <w:bCs/>
          <w:sz w:val="36"/>
        </w:rPr>
      </w:pPr>
      <w:r>
        <w:rPr>
          <w:b/>
          <w:bCs/>
          <w:sz w:val="36"/>
        </w:rPr>
        <w:t>INDICE GENERALE</w:t>
      </w:r>
    </w:p>
    <w:p w:rsidR="009D55CC" w:rsidRDefault="009D55CC" w:rsidP="009D55CC">
      <w:pPr>
        <w:pStyle w:val="Elenco"/>
        <w:tabs>
          <w:tab w:val="num" w:pos="0"/>
        </w:tabs>
        <w:ind w:left="567" w:hanging="567"/>
        <w:jc w:val="center"/>
      </w:pPr>
    </w:p>
    <w:p w:rsidR="00F432F7" w:rsidRDefault="00745720">
      <w:pPr>
        <w:pStyle w:val="Sommario1"/>
        <w:rPr>
          <w:rFonts w:asciiTheme="minorHAnsi" w:eastAsiaTheme="minorEastAsia" w:hAnsiTheme="minorHAnsi" w:cstheme="minorBidi"/>
          <w:b w:val="0"/>
          <w:bCs w:val="0"/>
          <w:caps w:val="0"/>
          <w:noProof/>
          <w:u w:val="none"/>
        </w:rPr>
      </w:pPr>
      <w:r>
        <w:fldChar w:fldCharType="begin"/>
      </w:r>
      <w:r w:rsidR="009D55CC">
        <w:instrText xml:space="preserve"> TOC \o "1-4" \h \z </w:instrText>
      </w:r>
      <w:r>
        <w:fldChar w:fldCharType="separate"/>
      </w:r>
      <w:hyperlink w:anchor="_Toc374788090" w:history="1">
        <w:r w:rsidR="00F432F7" w:rsidRPr="00B96CB4">
          <w:rPr>
            <w:rStyle w:val="Collegamentoipertestuale"/>
            <w:noProof/>
          </w:rPr>
          <w:t>1.</w:t>
        </w:r>
        <w:r w:rsidR="00F432F7">
          <w:rPr>
            <w:rFonts w:asciiTheme="minorHAnsi" w:eastAsiaTheme="minorEastAsia" w:hAnsiTheme="minorHAnsi" w:cstheme="minorBidi"/>
            <w:b w:val="0"/>
            <w:bCs w:val="0"/>
            <w:caps w:val="0"/>
            <w:noProof/>
            <w:u w:val="none"/>
          </w:rPr>
          <w:tab/>
        </w:r>
        <w:r w:rsidR="00F432F7" w:rsidRPr="00B96CB4">
          <w:rPr>
            <w:rStyle w:val="Collegamentoipertestuale"/>
            <w:noProof/>
          </w:rPr>
          <w:t>Il PROGETTO DELLE RETI TECNOLOGICHE</w:t>
        </w:r>
        <w:r w:rsidR="00F432F7">
          <w:rPr>
            <w:noProof/>
            <w:webHidden/>
          </w:rPr>
          <w:tab/>
        </w:r>
        <w:r w:rsidR="00F432F7">
          <w:rPr>
            <w:noProof/>
            <w:webHidden/>
          </w:rPr>
          <w:fldChar w:fldCharType="begin"/>
        </w:r>
        <w:r w:rsidR="00F432F7">
          <w:rPr>
            <w:noProof/>
            <w:webHidden/>
          </w:rPr>
          <w:instrText xml:space="preserve"> PAGEREF _Toc374788090 \h </w:instrText>
        </w:r>
        <w:r w:rsidR="00F432F7">
          <w:rPr>
            <w:noProof/>
            <w:webHidden/>
          </w:rPr>
        </w:r>
        <w:r w:rsidR="00F432F7">
          <w:rPr>
            <w:noProof/>
            <w:webHidden/>
          </w:rPr>
          <w:fldChar w:fldCharType="separate"/>
        </w:r>
        <w:r w:rsidR="006C1543">
          <w:rPr>
            <w:noProof/>
            <w:webHidden/>
          </w:rPr>
          <w:t>4</w:t>
        </w:r>
        <w:r w:rsidR="00F432F7">
          <w:rPr>
            <w:noProof/>
            <w:webHidden/>
          </w:rPr>
          <w:fldChar w:fldCharType="end"/>
        </w:r>
      </w:hyperlink>
    </w:p>
    <w:p w:rsidR="00F432F7" w:rsidRDefault="00A17F30">
      <w:pPr>
        <w:pStyle w:val="Sommario2"/>
        <w:tabs>
          <w:tab w:val="left" w:pos="502"/>
          <w:tab w:val="right" w:pos="9628"/>
        </w:tabs>
        <w:rPr>
          <w:rFonts w:asciiTheme="minorHAnsi" w:eastAsiaTheme="minorEastAsia" w:hAnsiTheme="minorHAnsi" w:cstheme="minorBidi"/>
          <w:b w:val="0"/>
          <w:bCs w:val="0"/>
          <w:smallCaps w:val="0"/>
          <w:noProof/>
        </w:rPr>
      </w:pPr>
      <w:hyperlink w:anchor="_Toc374788091" w:history="1">
        <w:r w:rsidR="00F432F7" w:rsidRPr="00B96CB4">
          <w:rPr>
            <w:rStyle w:val="Collegamentoipertestuale"/>
            <w:noProof/>
          </w:rPr>
          <w:t>1.1</w:t>
        </w:r>
        <w:r w:rsidR="00F432F7">
          <w:rPr>
            <w:rFonts w:asciiTheme="minorHAnsi" w:eastAsiaTheme="minorEastAsia" w:hAnsiTheme="minorHAnsi" w:cstheme="minorBidi"/>
            <w:b w:val="0"/>
            <w:bCs w:val="0"/>
            <w:smallCaps w:val="0"/>
            <w:noProof/>
          </w:rPr>
          <w:tab/>
        </w:r>
        <w:r w:rsidR="00F432F7" w:rsidRPr="00B96CB4">
          <w:rPr>
            <w:rStyle w:val="Collegamentoipertestuale"/>
            <w:noProof/>
          </w:rPr>
          <w:t>Le portate dei rami terminali</w:t>
        </w:r>
        <w:r w:rsidR="00F432F7">
          <w:rPr>
            <w:noProof/>
            <w:webHidden/>
          </w:rPr>
          <w:tab/>
        </w:r>
        <w:r w:rsidR="00F432F7">
          <w:rPr>
            <w:noProof/>
            <w:webHidden/>
          </w:rPr>
          <w:fldChar w:fldCharType="begin"/>
        </w:r>
        <w:r w:rsidR="00F432F7">
          <w:rPr>
            <w:noProof/>
            <w:webHidden/>
          </w:rPr>
          <w:instrText xml:space="preserve"> PAGEREF _Toc374788091 \h </w:instrText>
        </w:r>
        <w:r w:rsidR="00F432F7">
          <w:rPr>
            <w:noProof/>
            <w:webHidden/>
          </w:rPr>
        </w:r>
        <w:r w:rsidR="00F432F7">
          <w:rPr>
            <w:noProof/>
            <w:webHidden/>
          </w:rPr>
          <w:fldChar w:fldCharType="separate"/>
        </w:r>
        <w:r w:rsidR="006C1543">
          <w:rPr>
            <w:noProof/>
            <w:webHidden/>
          </w:rPr>
          <w:t>4</w:t>
        </w:r>
        <w:r w:rsidR="00F432F7">
          <w:rPr>
            <w:noProof/>
            <w:webHidden/>
          </w:rPr>
          <w:fldChar w:fldCharType="end"/>
        </w:r>
      </w:hyperlink>
    </w:p>
    <w:p w:rsidR="00F432F7" w:rsidRDefault="00A17F30">
      <w:pPr>
        <w:pStyle w:val="Sommario3"/>
        <w:rPr>
          <w:rFonts w:asciiTheme="minorHAnsi" w:eastAsiaTheme="minorEastAsia" w:hAnsiTheme="minorHAnsi" w:cstheme="minorBidi"/>
          <w:smallCaps w:val="0"/>
          <w:noProof/>
        </w:rPr>
      </w:pPr>
      <w:hyperlink w:anchor="_Toc374788092" w:history="1">
        <w:r w:rsidR="00F432F7" w:rsidRPr="00B96CB4">
          <w:rPr>
            <w:rStyle w:val="Collegamentoipertestuale"/>
            <w:noProof/>
          </w:rPr>
          <w:t>1.1.1</w:t>
        </w:r>
        <w:r w:rsidR="00F432F7">
          <w:rPr>
            <w:rFonts w:asciiTheme="minorHAnsi" w:eastAsiaTheme="minorEastAsia" w:hAnsiTheme="minorHAnsi" w:cstheme="minorBidi"/>
            <w:smallCaps w:val="0"/>
            <w:noProof/>
          </w:rPr>
          <w:tab/>
        </w:r>
        <w:r w:rsidR="00F432F7" w:rsidRPr="00B96CB4">
          <w:rPr>
            <w:rStyle w:val="Collegamentoipertestuale"/>
            <w:noProof/>
          </w:rPr>
          <w:t>I circuiti</w:t>
        </w:r>
        <w:r w:rsidR="00F432F7">
          <w:rPr>
            <w:noProof/>
            <w:webHidden/>
          </w:rPr>
          <w:tab/>
        </w:r>
        <w:r w:rsidR="00F432F7">
          <w:rPr>
            <w:noProof/>
            <w:webHidden/>
          </w:rPr>
          <w:fldChar w:fldCharType="begin"/>
        </w:r>
        <w:r w:rsidR="00F432F7">
          <w:rPr>
            <w:noProof/>
            <w:webHidden/>
          </w:rPr>
          <w:instrText xml:space="preserve"> PAGEREF _Toc374788092 \h </w:instrText>
        </w:r>
        <w:r w:rsidR="00F432F7">
          <w:rPr>
            <w:noProof/>
            <w:webHidden/>
          </w:rPr>
        </w:r>
        <w:r w:rsidR="00F432F7">
          <w:rPr>
            <w:noProof/>
            <w:webHidden/>
          </w:rPr>
          <w:fldChar w:fldCharType="separate"/>
        </w:r>
        <w:r w:rsidR="006C1543">
          <w:rPr>
            <w:noProof/>
            <w:webHidden/>
          </w:rPr>
          <w:t>5</w:t>
        </w:r>
        <w:r w:rsidR="00F432F7">
          <w:rPr>
            <w:noProof/>
            <w:webHidden/>
          </w:rPr>
          <w:fldChar w:fldCharType="end"/>
        </w:r>
      </w:hyperlink>
    </w:p>
    <w:p w:rsidR="00F432F7" w:rsidRDefault="00A17F30">
      <w:pPr>
        <w:pStyle w:val="Sommario2"/>
        <w:tabs>
          <w:tab w:val="left" w:pos="502"/>
          <w:tab w:val="right" w:pos="9628"/>
        </w:tabs>
        <w:rPr>
          <w:rFonts w:asciiTheme="minorHAnsi" w:eastAsiaTheme="minorEastAsia" w:hAnsiTheme="minorHAnsi" w:cstheme="minorBidi"/>
          <w:b w:val="0"/>
          <w:bCs w:val="0"/>
          <w:smallCaps w:val="0"/>
          <w:noProof/>
        </w:rPr>
      </w:pPr>
      <w:hyperlink w:anchor="_Toc374788093" w:history="1">
        <w:r w:rsidR="00F432F7" w:rsidRPr="00B96CB4">
          <w:rPr>
            <w:rStyle w:val="Collegamentoipertestuale"/>
            <w:noProof/>
          </w:rPr>
          <w:t>1.2</w:t>
        </w:r>
        <w:r w:rsidR="00F432F7">
          <w:rPr>
            <w:rFonts w:asciiTheme="minorHAnsi" w:eastAsiaTheme="minorEastAsia" w:hAnsiTheme="minorHAnsi" w:cstheme="minorBidi"/>
            <w:b w:val="0"/>
            <w:bCs w:val="0"/>
            <w:smallCaps w:val="0"/>
            <w:noProof/>
          </w:rPr>
          <w:tab/>
        </w:r>
        <w:r w:rsidR="00F432F7" w:rsidRPr="00B96CB4">
          <w:rPr>
            <w:rStyle w:val="Collegamentoipertestuale"/>
            <w:noProof/>
          </w:rPr>
          <w:t>Metodologie di progetto delle Reti Idroniche</w:t>
        </w:r>
        <w:r w:rsidR="00F432F7">
          <w:rPr>
            <w:noProof/>
            <w:webHidden/>
          </w:rPr>
          <w:tab/>
        </w:r>
        <w:r w:rsidR="00F432F7">
          <w:rPr>
            <w:noProof/>
            <w:webHidden/>
          </w:rPr>
          <w:fldChar w:fldCharType="begin"/>
        </w:r>
        <w:r w:rsidR="00F432F7">
          <w:rPr>
            <w:noProof/>
            <w:webHidden/>
          </w:rPr>
          <w:instrText xml:space="preserve"> PAGEREF _Toc374788093 \h </w:instrText>
        </w:r>
        <w:r w:rsidR="00F432F7">
          <w:rPr>
            <w:noProof/>
            <w:webHidden/>
          </w:rPr>
        </w:r>
        <w:r w:rsidR="00F432F7">
          <w:rPr>
            <w:noProof/>
            <w:webHidden/>
          </w:rPr>
          <w:fldChar w:fldCharType="separate"/>
        </w:r>
        <w:r w:rsidR="006C1543">
          <w:rPr>
            <w:noProof/>
            <w:webHidden/>
          </w:rPr>
          <w:t>6</w:t>
        </w:r>
        <w:r w:rsidR="00F432F7">
          <w:rPr>
            <w:noProof/>
            <w:webHidden/>
          </w:rPr>
          <w:fldChar w:fldCharType="end"/>
        </w:r>
      </w:hyperlink>
    </w:p>
    <w:p w:rsidR="00F432F7" w:rsidRDefault="00A17F30">
      <w:pPr>
        <w:pStyle w:val="Sommario3"/>
        <w:rPr>
          <w:rFonts w:asciiTheme="minorHAnsi" w:eastAsiaTheme="minorEastAsia" w:hAnsiTheme="minorHAnsi" w:cstheme="minorBidi"/>
          <w:smallCaps w:val="0"/>
          <w:noProof/>
        </w:rPr>
      </w:pPr>
      <w:hyperlink w:anchor="_Toc374788094" w:history="1">
        <w:r w:rsidR="00F432F7" w:rsidRPr="00B96CB4">
          <w:rPr>
            <w:rStyle w:val="Collegamentoipertestuale"/>
            <w:noProof/>
          </w:rPr>
          <w:t>1.2.1</w:t>
        </w:r>
        <w:r w:rsidR="00F432F7">
          <w:rPr>
            <w:rFonts w:asciiTheme="minorHAnsi" w:eastAsiaTheme="minorEastAsia" w:hAnsiTheme="minorHAnsi" w:cstheme="minorBidi"/>
            <w:smallCaps w:val="0"/>
            <w:noProof/>
          </w:rPr>
          <w:tab/>
        </w:r>
        <w:r w:rsidR="00F432F7" w:rsidRPr="00B96CB4">
          <w:rPr>
            <w:rStyle w:val="Collegamentoipertestuale"/>
            <w:noProof/>
          </w:rPr>
          <w:t>Le equazioni disponibili</w:t>
        </w:r>
        <w:r w:rsidR="00F432F7">
          <w:rPr>
            <w:noProof/>
            <w:webHidden/>
          </w:rPr>
          <w:tab/>
        </w:r>
        <w:r w:rsidR="00F432F7">
          <w:rPr>
            <w:noProof/>
            <w:webHidden/>
          </w:rPr>
          <w:fldChar w:fldCharType="begin"/>
        </w:r>
        <w:r w:rsidR="00F432F7">
          <w:rPr>
            <w:noProof/>
            <w:webHidden/>
          </w:rPr>
          <w:instrText xml:space="preserve"> PAGEREF _Toc374788094 \h </w:instrText>
        </w:r>
        <w:r w:rsidR="00F432F7">
          <w:rPr>
            <w:noProof/>
            <w:webHidden/>
          </w:rPr>
        </w:r>
        <w:r w:rsidR="00F432F7">
          <w:rPr>
            <w:noProof/>
            <w:webHidden/>
          </w:rPr>
          <w:fldChar w:fldCharType="separate"/>
        </w:r>
        <w:r w:rsidR="006C1543">
          <w:rPr>
            <w:noProof/>
            <w:webHidden/>
          </w:rPr>
          <w:t>6</w:t>
        </w:r>
        <w:r w:rsidR="00F432F7">
          <w:rPr>
            <w:noProof/>
            <w:webHidden/>
          </w:rPr>
          <w:fldChar w:fldCharType="end"/>
        </w:r>
      </w:hyperlink>
    </w:p>
    <w:p w:rsidR="00F432F7" w:rsidRDefault="00A17F30">
      <w:pPr>
        <w:pStyle w:val="Sommario3"/>
        <w:rPr>
          <w:rFonts w:asciiTheme="minorHAnsi" w:eastAsiaTheme="minorEastAsia" w:hAnsiTheme="minorHAnsi" w:cstheme="minorBidi"/>
          <w:smallCaps w:val="0"/>
          <w:noProof/>
        </w:rPr>
      </w:pPr>
      <w:hyperlink w:anchor="_Toc374788095" w:history="1">
        <w:r w:rsidR="00F432F7" w:rsidRPr="00B96CB4">
          <w:rPr>
            <w:rStyle w:val="Collegamentoipertestuale"/>
            <w:noProof/>
          </w:rPr>
          <w:t>1.2.2</w:t>
        </w:r>
        <w:r w:rsidR="00F432F7">
          <w:rPr>
            <w:rFonts w:asciiTheme="minorHAnsi" w:eastAsiaTheme="minorEastAsia" w:hAnsiTheme="minorHAnsi" w:cstheme="minorBidi"/>
            <w:smallCaps w:val="0"/>
            <w:noProof/>
          </w:rPr>
          <w:tab/>
        </w:r>
        <w:r w:rsidR="00F432F7" w:rsidRPr="00B96CB4">
          <w:rPr>
            <w:rStyle w:val="Collegamentoipertestuale"/>
            <w:noProof/>
          </w:rPr>
          <w:t>Metodo a Perdita Specifica di Pressione Costante</w:t>
        </w:r>
        <w:r w:rsidR="00F432F7">
          <w:rPr>
            <w:noProof/>
            <w:webHidden/>
          </w:rPr>
          <w:tab/>
        </w:r>
        <w:r w:rsidR="00F432F7">
          <w:rPr>
            <w:noProof/>
            <w:webHidden/>
          </w:rPr>
          <w:fldChar w:fldCharType="begin"/>
        </w:r>
        <w:r w:rsidR="00F432F7">
          <w:rPr>
            <w:noProof/>
            <w:webHidden/>
          </w:rPr>
          <w:instrText xml:space="preserve"> PAGEREF _Toc374788095 \h </w:instrText>
        </w:r>
        <w:r w:rsidR="00F432F7">
          <w:rPr>
            <w:noProof/>
            <w:webHidden/>
          </w:rPr>
        </w:r>
        <w:r w:rsidR="00F432F7">
          <w:rPr>
            <w:noProof/>
            <w:webHidden/>
          </w:rPr>
          <w:fldChar w:fldCharType="separate"/>
        </w:r>
        <w:r w:rsidR="006C1543">
          <w:rPr>
            <w:noProof/>
            <w:webHidden/>
          </w:rPr>
          <w:t>7</w:t>
        </w:r>
        <w:r w:rsidR="00F432F7">
          <w:rPr>
            <w:noProof/>
            <w:webHidden/>
          </w:rPr>
          <w:fldChar w:fldCharType="end"/>
        </w:r>
      </w:hyperlink>
    </w:p>
    <w:p w:rsidR="00F432F7" w:rsidRDefault="00A17F30">
      <w:pPr>
        <w:pStyle w:val="Sommario4"/>
        <w:tabs>
          <w:tab w:val="right" w:pos="9628"/>
        </w:tabs>
        <w:rPr>
          <w:rFonts w:asciiTheme="minorHAnsi" w:eastAsiaTheme="minorEastAsia" w:hAnsiTheme="minorHAnsi" w:cstheme="minorBidi"/>
          <w:noProof/>
        </w:rPr>
      </w:pPr>
      <w:hyperlink w:anchor="_Toc374788096" w:history="1">
        <w:r w:rsidR="00F432F7" w:rsidRPr="00B96CB4">
          <w:rPr>
            <w:rStyle w:val="Collegamentoipertestuale"/>
            <w:noProof/>
          </w:rPr>
          <w:t>Perdita specifica per regime laminare</w:t>
        </w:r>
        <w:r w:rsidR="00F432F7">
          <w:rPr>
            <w:noProof/>
            <w:webHidden/>
          </w:rPr>
          <w:tab/>
        </w:r>
        <w:r w:rsidR="00F432F7">
          <w:rPr>
            <w:noProof/>
            <w:webHidden/>
          </w:rPr>
          <w:fldChar w:fldCharType="begin"/>
        </w:r>
        <w:r w:rsidR="00F432F7">
          <w:rPr>
            <w:noProof/>
            <w:webHidden/>
          </w:rPr>
          <w:instrText xml:space="preserve"> PAGEREF _Toc374788096 \h </w:instrText>
        </w:r>
        <w:r w:rsidR="00F432F7">
          <w:rPr>
            <w:noProof/>
            <w:webHidden/>
          </w:rPr>
        </w:r>
        <w:r w:rsidR="00F432F7">
          <w:rPr>
            <w:noProof/>
            <w:webHidden/>
          </w:rPr>
          <w:fldChar w:fldCharType="separate"/>
        </w:r>
        <w:r w:rsidR="006C1543">
          <w:rPr>
            <w:noProof/>
            <w:webHidden/>
          </w:rPr>
          <w:t>8</w:t>
        </w:r>
        <w:r w:rsidR="00F432F7">
          <w:rPr>
            <w:noProof/>
            <w:webHidden/>
          </w:rPr>
          <w:fldChar w:fldCharType="end"/>
        </w:r>
      </w:hyperlink>
    </w:p>
    <w:p w:rsidR="00F432F7" w:rsidRDefault="00A17F30">
      <w:pPr>
        <w:pStyle w:val="Sommario4"/>
        <w:tabs>
          <w:tab w:val="right" w:pos="9628"/>
        </w:tabs>
        <w:rPr>
          <w:rFonts w:asciiTheme="minorHAnsi" w:eastAsiaTheme="minorEastAsia" w:hAnsiTheme="minorHAnsi" w:cstheme="minorBidi"/>
          <w:noProof/>
        </w:rPr>
      </w:pPr>
      <w:hyperlink w:anchor="_Toc374788097" w:history="1">
        <w:r w:rsidR="00F432F7" w:rsidRPr="00B96CB4">
          <w:rPr>
            <w:rStyle w:val="Collegamentoipertestuale"/>
            <w:noProof/>
          </w:rPr>
          <w:t>Perdita specifica per regime turbolento</w:t>
        </w:r>
        <w:r w:rsidR="00F432F7">
          <w:rPr>
            <w:noProof/>
            <w:webHidden/>
          </w:rPr>
          <w:tab/>
        </w:r>
        <w:r w:rsidR="00F432F7">
          <w:rPr>
            <w:noProof/>
            <w:webHidden/>
          </w:rPr>
          <w:fldChar w:fldCharType="begin"/>
        </w:r>
        <w:r w:rsidR="00F432F7">
          <w:rPr>
            <w:noProof/>
            <w:webHidden/>
          </w:rPr>
          <w:instrText xml:space="preserve"> PAGEREF _Toc374788097 \h </w:instrText>
        </w:r>
        <w:r w:rsidR="00F432F7">
          <w:rPr>
            <w:noProof/>
            <w:webHidden/>
          </w:rPr>
        </w:r>
        <w:r w:rsidR="00F432F7">
          <w:rPr>
            <w:noProof/>
            <w:webHidden/>
          </w:rPr>
          <w:fldChar w:fldCharType="separate"/>
        </w:r>
        <w:r w:rsidR="006C1543">
          <w:rPr>
            <w:noProof/>
            <w:webHidden/>
          </w:rPr>
          <w:t>8</w:t>
        </w:r>
        <w:r w:rsidR="00F432F7">
          <w:rPr>
            <w:noProof/>
            <w:webHidden/>
          </w:rPr>
          <w:fldChar w:fldCharType="end"/>
        </w:r>
      </w:hyperlink>
    </w:p>
    <w:p w:rsidR="00F432F7" w:rsidRDefault="00A17F30">
      <w:pPr>
        <w:pStyle w:val="Sommario3"/>
        <w:rPr>
          <w:rFonts w:asciiTheme="minorHAnsi" w:eastAsiaTheme="minorEastAsia" w:hAnsiTheme="minorHAnsi" w:cstheme="minorBidi"/>
          <w:smallCaps w:val="0"/>
          <w:noProof/>
        </w:rPr>
      </w:pPr>
      <w:hyperlink w:anchor="_Toc374788098" w:history="1">
        <w:r w:rsidR="00F432F7" w:rsidRPr="00B96CB4">
          <w:rPr>
            <w:rStyle w:val="Collegamentoipertestuale"/>
            <w:noProof/>
          </w:rPr>
          <w:t>1.2.3</w:t>
        </w:r>
        <w:r w:rsidR="00F432F7">
          <w:rPr>
            <w:rFonts w:asciiTheme="minorHAnsi" w:eastAsiaTheme="minorEastAsia" w:hAnsiTheme="minorHAnsi" w:cstheme="minorBidi"/>
            <w:smallCaps w:val="0"/>
            <w:noProof/>
          </w:rPr>
          <w:tab/>
        </w:r>
        <w:r w:rsidR="00F432F7" w:rsidRPr="00B96CB4">
          <w:rPr>
            <w:rStyle w:val="Collegamentoipertestuale"/>
            <w:noProof/>
          </w:rPr>
          <w:t xml:space="preserve">Algoritmo di calcolo a </w:t>
        </w:r>
        <w:r w:rsidR="00F432F7" w:rsidRPr="00B96CB4">
          <w:rPr>
            <w:rStyle w:val="Collegamentoipertestuale"/>
            <w:rFonts w:ascii="Symbol" w:hAnsi="Symbol"/>
            <w:noProof/>
          </w:rPr>
          <w:t></w:t>
        </w:r>
        <w:r w:rsidR="00F432F7" w:rsidRPr="00B96CB4">
          <w:rPr>
            <w:rStyle w:val="Collegamentoipertestuale"/>
            <w:noProof/>
          </w:rPr>
          <w:t>=cost</w:t>
        </w:r>
        <w:r w:rsidR="00F432F7">
          <w:rPr>
            <w:noProof/>
            <w:webHidden/>
          </w:rPr>
          <w:tab/>
        </w:r>
        <w:r w:rsidR="00F432F7">
          <w:rPr>
            <w:noProof/>
            <w:webHidden/>
          </w:rPr>
          <w:fldChar w:fldCharType="begin"/>
        </w:r>
        <w:r w:rsidR="00F432F7">
          <w:rPr>
            <w:noProof/>
            <w:webHidden/>
          </w:rPr>
          <w:instrText xml:space="preserve"> PAGEREF _Toc374788098 \h </w:instrText>
        </w:r>
        <w:r w:rsidR="00F432F7">
          <w:rPr>
            <w:noProof/>
            <w:webHidden/>
          </w:rPr>
        </w:r>
        <w:r w:rsidR="00F432F7">
          <w:rPr>
            <w:noProof/>
            <w:webHidden/>
          </w:rPr>
          <w:fldChar w:fldCharType="separate"/>
        </w:r>
        <w:r w:rsidR="006C1543">
          <w:rPr>
            <w:noProof/>
            <w:webHidden/>
          </w:rPr>
          <w:t>10</w:t>
        </w:r>
        <w:r w:rsidR="00F432F7">
          <w:rPr>
            <w:noProof/>
            <w:webHidden/>
          </w:rPr>
          <w:fldChar w:fldCharType="end"/>
        </w:r>
      </w:hyperlink>
    </w:p>
    <w:p w:rsidR="00F432F7" w:rsidRDefault="00A17F30">
      <w:pPr>
        <w:pStyle w:val="Sommario4"/>
        <w:tabs>
          <w:tab w:val="right" w:pos="9628"/>
        </w:tabs>
        <w:rPr>
          <w:rFonts w:asciiTheme="minorHAnsi" w:eastAsiaTheme="minorEastAsia" w:hAnsiTheme="minorHAnsi" w:cstheme="minorBidi"/>
          <w:noProof/>
        </w:rPr>
      </w:pPr>
      <w:hyperlink w:anchor="_Toc374788099" w:history="1">
        <w:r w:rsidR="00F432F7" w:rsidRPr="00B96CB4">
          <w:rPr>
            <w:rStyle w:val="Collegamentoipertestuale"/>
            <w:noProof/>
          </w:rPr>
          <w:t>Osservazione sul calcolo finale</w:t>
        </w:r>
        <w:r w:rsidR="00F432F7">
          <w:rPr>
            <w:noProof/>
            <w:webHidden/>
          </w:rPr>
          <w:tab/>
        </w:r>
        <w:r w:rsidR="00F432F7">
          <w:rPr>
            <w:noProof/>
            <w:webHidden/>
          </w:rPr>
          <w:fldChar w:fldCharType="begin"/>
        </w:r>
        <w:r w:rsidR="00F432F7">
          <w:rPr>
            <w:noProof/>
            <w:webHidden/>
          </w:rPr>
          <w:instrText xml:space="preserve"> PAGEREF _Toc374788099 \h </w:instrText>
        </w:r>
        <w:r w:rsidR="00F432F7">
          <w:rPr>
            <w:noProof/>
            <w:webHidden/>
          </w:rPr>
        </w:r>
        <w:r w:rsidR="00F432F7">
          <w:rPr>
            <w:noProof/>
            <w:webHidden/>
          </w:rPr>
          <w:fldChar w:fldCharType="separate"/>
        </w:r>
        <w:r w:rsidR="006C1543">
          <w:rPr>
            <w:noProof/>
            <w:webHidden/>
          </w:rPr>
          <w:t>12</w:t>
        </w:r>
        <w:r w:rsidR="00F432F7">
          <w:rPr>
            <w:noProof/>
            <w:webHidden/>
          </w:rPr>
          <w:fldChar w:fldCharType="end"/>
        </w:r>
      </w:hyperlink>
    </w:p>
    <w:p w:rsidR="00F432F7" w:rsidRDefault="00A17F30">
      <w:pPr>
        <w:pStyle w:val="Sommario3"/>
        <w:rPr>
          <w:rFonts w:asciiTheme="minorHAnsi" w:eastAsiaTheme="minorEastAsia" w:hAnsiTheme="minorHAnsi" w:cstheme="minorBidi"/>
          <w:smallCaps w:val="0"/>
          <w:noProof/>
        </w:rPr>
      </w:pPr>
      <w:hyperlink w:anchor="_Toc374788100" w:history="1">
        <w:r w:rsidR="00F432F7" w:rsidRPr="00B96CB4">
          <w:rPr>
            <w:rStyle w:val="Collegamentoipertestuale"/>
            <w:noProof/>
          </w:rPr>
          <w:t>1.2.4</w:t>
        </w:r>
        <w:r w:rsidR="00F432F7">
          <w:rPr>
            <w:rFonts w:asciiTheme="minorHAnsi" w:eastAsiaTheme="minorEastAsia" w:hAnsiTheme="minorHAnsi" w:cstheme="minorBidi"/>
            <w:smallCaps w:val="0"/>
            <w:noProof/>
          </w:rPr>
          <w:tab/>
        </w:r>
        <w:r w:rsidR="00F432F7" w:rsidRPr="00B96CB4">
          <w:rPr>
            <w:rStyle w:val="Collegamentoipertestuale"/>
            <w:noProof/>
          </w:rPr>
          <w:t>Fasi di Input e di Calcolo</w:t>
        </w:r>
        <w:r w:rsidR="00F432F7">
          <w:rPr>
            <w:noProof/>
            <w:webHidden/>
          </w:rPr>
          <w:tab/>
        </w:r>
        <w:r w:rsidR="00F432F7">
          <w:rPr>
            <w:noProof/>
            <w:webHidden/>
          </w:rPr>
          <w:fldChar w:fldCharType="begin"/>
        </w:r>
        <w:r w:rsidR="00F432F7">
          <w:rPr>
            <w:noProof/>
            <w:webHidden/>
          </w:rPr>
          <w:instrText xml:space="preserve"> PAGEREF _Toc374788100 \h </w:instrText>
        </w:r>
        <w:r w:rsidR="00F432F7">
          <w:rPr>
            <w:noProof/>
            <w:webHidden/>
          </w:rPr>
        </w:r>
        <w:r w:rsidR="00F432F7">
          <w:rPr>
            <w:noProof/>
            <w:webHidden/>
          </w:rPr>
          <w:fldChar w:fldCharType="separate"/>
        </w:r>
        <w:r w:rsidR="006C1543">
          <w:rPr>
            <w:noProof/>
            <w:webHidden/>
          </w:rPr>
          <w:t>12</w:t>
        </w:r>
        <w:r w:rsidR="00F432F7">
          <w:rPr>
            <w:noProof/>
            <w:webHidden/>
          </w:rPr>
          <w:fldChar w:fldCharType="end"/>
        </w:r>
      </w:hyperlink>
    </w:p>
    <w:p w:rsidR="00F432F7" w:rsidRDefault="00A17F30">
      <w:pPr>
        <w:pStyle w:val="Sommario4"/>
        <w:tabs>
          <w:tab w:val="right" w:pos="9628"/>
        </w:tabs>
        <w:rPr>
          <w:rFonts w:asciiTheme="minorHAnsi" w:eastAsiaTheme="minorEastAsia" w:hAnsiTheme="minorHAnsi" w:cstheme="minorBidi"/>
          <w:noProof/>
        </w:rPr>
      </w:pPr>
      <w:hyperlink w:anchor="_Toc374788101" w:history="1">
        <w:r w:rsidR="00F432F7" w:rsidRPr="00B96CB4">
          <w:rPr>
            <w:rStyle w:val="Collegamentoipertestuale"/>
            <w:noProof/>
          </w:rPr>
          <w:t>Fase di Input dei dati</w:t>
        </w:r>
        <w:r w:rsidR="00F432F7">
          <w:rPr>
            <w:noProof/>
            <w:webHidden/>
          </w:rPr>
          <w:tab/>
        </w:r>
        <w:r w:rsidR="00F432F7">
          <w:rPr>
            <w:noProof/>
            <w:webHidden/>
          </w:rPr>
          <w:fldChar w:fldCharType="begin"/>
        </w:r>
        <w:r w:rsidR="00F432F7">
          <w:rPr>
            <w:noProof/>
            <w:webHidden/>
          </w:rPr>
          <w:instrText xml:space="preserve"> PAGEREF _Toc374788101 \h </w:instrText>
        </w:r>
        <w:r w:rsidR="00F432F7">
          <w:rPr>
            <w:noProof/>
            <w:webHidden/>
          </w:rPr>
        </w:r>
        <w:r w:rsidR="00F432F7">
          <w:rPr>
            <w:noProof/>
            <w:webHidden/>
          </w:rPr>
          <w:fldChar w:fldCharType="separate"/>
        </w:r>
        <w:r w:rsidR="006C1543">
          <w:rPr>
            <w:noProof/>
            <w:webHidden/>
          </w:rPr>
          <w:t>14</w:t>
        </w:r>
        <w:r w:rsidR="00F432F7">
          <w:rPr>
            <w:noProof/>
            <w:webHidden/>
          </w:rPr>
          <w:fldChar w:fldCharType="end"/>
        </w:r>
      </w:hyperlink>
    </w:p>
    <w:p w:rsidR="00F432F7" w:rsidRDefault="00A17F30">
      <w:pPr>
        <w:pStyle w:val="Sommario4"/>
        <w:tabs>
          <w:tab w:val="right" w:pos="9628"/>
        </w:tabs>
        <w:rPr>
          <w:rFonts w:asciiTheme="minorHAnsi" w:eastAsiaTheme="minorEastAsia" w:hAnsiTheme="minorHAnsi" w:cstheme="minorBidi"/>
          <w:noProof/>
        </w:rPr>
      </w:pPr>
      <w:hyperlink w:anchor="_Toc374788102" w:history="1">
        <w:r w:rsidR="00F432F7" w:rsidRPr="00B96CB4">
          <w:rPr>
            <w:rStyle w:val="Collegamentoipertestuale"/>
            <w:noProof/>
          </w:rPr>
          <w:t>Fase di calcolo</w:t>
        </w:r>
        <w:r w:rsidR="00F432F7">
          <w:rPr>
            <w:noProof/>
            <w:webHidden/>
          </w:rPr>
          <w:tab/>
        </w:r>
        <w:r w:rsidR="00F432F7">
          <w:rPr>
            <w:noProof/>
            <w:webHidden/>
          </w:rPr>
          <w:fldChar w:fldCharType="begin"/>
        </w:r>
        <w:r w:rsidR="00F432F7">
          <w:rPr>
            <w:noProof/>
            <w:webHidden/>
          </w:rPr>
          <w:instrText xml:space="preserve"> PAGEREF _Toc374788102 \h </w:instrText>
        </w:r>
        <w:r w:rsidR="00F432F7">
          <w:rPr>
            <w:noProof/>
            <w:webHidden/>
          </w:rPr>
        </w:r>
        <w:r w:rsidR="00F432F7">
          <w:rPr>
            <w:noProof/>
            <w:webHidden/>
          </w:rPr>
          <w:fldChar w:fldCharType="separate"/>
        </w:r>
        <w:r w:rsidR="006C1543">
          <w:rPr>
            <w:noProof/>
            <w:webHidden/>
          </w:rPr>
          <w:t>18</w:t>
        </w:r>
        <w:r w:rsidR="00F432F7">
          <w:rPr>
            <w:noProof/>
            <w:webHidden/>
          </w:rPr>
          <w:fldChar w:fldCharType="end"/>
        </w:r>
      </w:hyperlink>
    </w:p>
    <w:p w:rsidR="00F432F7" w:rsidRDefault="00A17F30">
      <w:pPr>
        <w:pStyle w:val="Sommario4"/>
        <w:tabs>
          <w:tab w:val="right" w:pos="9628"/>
        </w:tabs>
        <w:rPr>
          <w:rFonts w:asciiTheme="minorHAnsi" w:eastAsiaTheme="minorEastAsia" w:hAnsiTheme="minorHAnsi" w:cstheme="minorBidi"/>
          <w:noProof/>
        </w:rPr>
      </w:pPr>
      <w:hyperlink w:anchor="_Toc374788103" w:history="1">
        <w:r w:rsidR="00F432F7" w:rsidRPr="00B96CB4">
          <w:rPr>
            <w:rStyle w:val="Collegamentoipertestuale"/>
            <w:noProof/>
          </w:rPr>
          <w:t>Etichettatura dei rami</w:t>
        </w:r>
        <w:r w:rsidR="00F432F7">
          <w:rPr>
            <w:noProof/>
            <w:webHidden/>
          </w:rPr>
          <w:tab/>
        </w:r>
        <w:r w:rsidR="00F432F7">
          <w:rPr>
            <w:noProof/>
            <w:webHidden/>
          </w:rPr>
          <w:fldChar w:fldCharType="begin"/>
        </w:r>
        <w:r w:rsidR="00F432F7">
          <w:rPr>
            <w:noProof/>
            <w:webHidden/>
          </w:rPr>
          <w:instrText xml:space="preserve"> PAGEREF _Toc374788103 \h </w:instrText>
        </w:r>
        <w:r w:rsidR="00F432F7">
          <w:rPr>
            <w:noProof/>
            <w:webHidden/>
          </w:rPr>
        </w:r>
        <w:r w:rsidR="00F432F7">
          <w:rPr>
            <w:noProof/>
            <w:webHidden/>
          </w:rPr>
          <w:fldChar w:fldCharType="separate"/>
        </w:r>
        <w:r w:rsidR="006C1543">
          <w:rPr>
            <w:noProof/>
            <w:webHidden/>
          </w:rPr>
          <w:t>19</w:t>
        </w:r>
        <w:r w:rsidR="00F432F7">
          <w:rPr>
            <w:noProof/>
            <w:webHidden/>
          </w:rPr>
          <w:fldChar w:fldCharType="end"/>
        </w:r>
      </w:hyperlink>
    </w:p>
    <w:p w:rsidR="00F432F7" w:rsidRDefault="00A17F30">
      <w:pPr>
        <w:pStyle w:val="Sommario1"/>
        <w:rPr>
          <w:rFonts w:asciiTheme="minorHAnsi" w:eastAsiaTheme="minorEastAsia" w:hAnsiTheme="minorHAnsi" w:cstheme="minorBidi"/>
          <w:b w:val="0"/>
          <w:bCs w:val="0"/>
          <w:caps w:val="0"/>
          <w:noProof/>
          <w:u w:val="none"/>
        </w:rPr>
      </w:pPr>
      <w:hyperlink w:anchor="_Toc374788104" w:history="1">
        <w:r w:rsidR="00F432F7" w:rsidRPr="00B96CB4">
          <w:rPr>
            <w:rStyle w:val="Collegamentoipertestuale"/>
            <w:noProof/>
          </w:rPr>
          <w:t>2.</w:t>
        </w:r>
        <w:r w:rsidR="00F432F7">
          <w:rPr>
            <w:rFonts w:asciiTheme="minorHAnsi" w:eastAsiaTheme="minorEastAsia" w:hAnsiTheme="minorHAnsi" w:cstheme="minorBidi"/>
            <w:b w:val="0"/>
            <w:bCs w:val="0"/>
            <w:caps w:val="0"/>
            <w:noProof/>
            <w:u w:val="none"/>
          </w:rPr>
          <w:tab/>
        </w:r>
        <w:r w:rsidR="00F432F7" w:rsidRPr="00B96CB4">
          <w:rPr>
            <w:rStyle w:val="Collegamentoipertestuale"/>
            <w:noProof/>
          </w:rPr>
          <w:t>USO DEL PROGRAMMA – FASE DI INPUT</w:t>
        </w:r>
        <w:r w:rsidR="00F432F7">
          <w:rPr>
            <w:noProof/>
            <w:webHidden/>
          </w:rPr>
          <w:tab/>
        </w:r>
        <w:r w:rsidR="00F432F7">
          <w:rPr>
            <w:noProof/>
            <w:webHidden/>
          </w:rPr>
          <w:fldChar w:fldCharType="begin"/>
        </w:r>
        <w:r w:rsidR="00F432F7">
          <w:rPr>
            <w:noProof/>
            <w:webHidden/>
          </w:rPr>
          <w:instrText xml:space="preserve"> PAGEREF _Toc374788104 \h </w:instrText>
        </w:r>
        <w:r w:rsidR="00F432F7">
          <w:rPr>
            <w:noProof/>
            <w:webHidden/>
          </w:rPr>
        </w:r>
        <w:r w:rsidR="00F432F7">
          <w:rPr>
            <w:noProof/>
            <w:webHidden/>
          </w:rPr>
          <w:fldChar w:fldCharType="separate"/>
        </w:r>
        <w:r w:rsidR="006C1543">
          <w:rPr>
            <w:noProof/>
            <w:webHidden/>
          </w:rPr>
          <w:t>23</w:t>
        </w:r>
        <w:r w:rsidR="00F432F7">
          <w:rPr>
            <w:noProof/>
            <w:webHidden/>
          </w:rPr>
          <w:fldChar w:fldCharType="end"/>
        </w:r>
      </w:hyperlink>
    </w:p>
    <w:p w:rsidR="00F432F7" w:rsidRDefault="00A17F30">
      <w:pPr>
        <w:pStyle w:val="Sommario2"/>
        <w:tabs>
          <w:tab w:val="left" w:pos="502"/>
          <w:tab w:val="right" w:pos="9628"/>
        </w:tabs>
        <w:rPr>
          <w:rFonts w:asciiTheme="minorHAnsi" w:eastAsiaTheme="minorEastAsia" w:hAnsiTheme="minorHAnsi" w:cstheme="minorBidi"/>
          <w:b w:val="0"/>
          <w:bCs w:val="0"/>
          <w:smallCaps w:val="0"/>
          <w:noProof/>
        </w:rPr>
      </w:pPr>
      <w:hyperlink w:anchor="_Toc374788105" w:history="1">
        <w:r w:rsidR="00F432F7" w:rsidRPr="00B96CB4">
          <w:rPr>
            <w:rStyle w:val="Collegamentoipertestuale"/>
            <w:noProof/>
          </w:rPr>
          <w:t>2.1</w:t>
        </w:r>
        <w:r w:rsidR="00F432F7">
          <w:rPr>
            <w:rFonts w:asciiTheme="minorHAnsi" w:eastAsiaTheme="minorEastAsia" w:hAnsiTheme="minorHAnsi" w:cstheme="minorBidi"/>
            <w:b w:val="0"/>
            <w:bCs w:val="0"/>
            <w:smallCaps w:val="0"/>
            <w:noProof/>
          </w:rPr>
          <w:tab/>
        </w:r>
        <w:r w:rsidR="00F432F7" w:rsidRPr="00B96CB4">
          <w:rPr>
            <w:rStyle w:val="Collegamentoipertestuale"/>
            <w:noProof/>
          </w:rPr>
          <w:t>Avviamento del Programma di calcolo</w:t>
        </w:r>
        <w:r w:rsidR="00F432F7">
          <w:rPr>
            <w:noProof/>
            <w:webHidden/>
          </w:rPr>
          <w:tab/>
        </w:r>
        <w:r w:rsidR="00F432F7">
          <w:rPr>
            <w:noProof/>
            <w:webHidden/>
          </w:rPr>
          <w:fldChar w:fldCharType="begin"/>
        </w:r>
        <w:r w:rsidR="00F432F7">
          <w:rPr>
            <w:noProof/>
            <w:webHidden/>
          </w:rPr>
          <w:instrText xml:space="preserve"> PAGEREF _Toc374788105 \h </w:instrText>
        </w:r>
        <w:r w:rsidR="00F432F7">
          <w:rPr>
            <w:noProof/>
            <w:webHidden/>
          </w:rPr>
        </w:r>
        <w:r w:rsidR="00F432F7">
          <w:rPr>
            <w:noProof/>
            <w:webHidden/>
          </w:rPr>
          <w:fldChar w:fldCharType="separate"/>
        </w:r>
        <w:r w:rsidR="006C1543">
          <w:rPr>
            <w:noProof/>
            <w:webHidden/>
          </w:rPr>
          <w:t>23</w:t>
        </w:r>
        <w:r w:rsidR="00F432F7">
          <w:rPr>
            <w:noProof/>
            <w:webHidden/>
          </w:rPr>
          <w:fldChar w:fldCharType="end"/>
        </w:r>
      </w:hyperlink>
    </w:p>
    <w:p w:rsidR="00F432F7" w:rsidRDefault="00A17F30">
      <w:pPr>
        <w:pStyle w:val="Sommario4"/>
        <w:tabs>
          <w:tab w:val="right" w:pos="9628"/>
        </w:tabs>
        <w:rPr>
          <w:rFonts w:asciiTheme="minorHAnsi" w:eastAsiaTheme="minorEastAsia" w:hAnsiTheme="minorHAnsi" w:cstheme="minorBidi"/>
          <w:noProof/>
        </w:rPr>
      </w:pPr>
      <w:hyperlink w:anchor="_Toc374788106" w:history="1">
        <w:r w:rsidR="00F432F7" w:rsidRPr="00B96CB4">
          <w:rPr>
            <w:rStyle w:val="Collegamentoipertestuale"/>
            <w:noProof/>
          </w:rPr>
          <w:t>Osservazione</w:t>
        </w:r>
        <w:r w:rsidR="00F432F7">
          <w:rPr>
            <w:noProof/>
            <w:webHidden/>
          </w:rPr>
          <w:tab/>
        </w:r>
        <w:r w:rsidR="00F432F7">
          <w:rPr>
            <w:noProof/>
            <w:webHidden/>
          </w:rPr>
          <w:fldChar w:fldCharType="begin"/>
        </w:r>
        <w:r w:rsidR="00F432F7">
          <w:rPr>
            <w:noProof/>
            <w:webHidden/>
          </w:rPr>
          <w:instrText xml:space="preserve"> PAGEREF _Toc374788106 \h </w:instrText>
        </w:r>
        <w:r w:rsidR="00F432F7">
          <w:rPr>
            <w:noProof/>
            <w:webHidden/>
          </w:rPr>
        </w:r>
        <w:r w:rsidR="00F432F7">
          <w:rPr>
            <w:noProof/>
            <w:webHidden/>
          </w:rPr>
          <w:fldChar w:fldCharType="separate"/>
        </w:r>
        <w:r w:rsidR="006C1543">
          <w:rPr>
            <w:noProof/>
            <w:webHidden/>
          </w:rPr>
          <w:t>23</w:t>
        </w:r>
        <w:r w:rsidR="00F432F7">
          <w:rPr>
            <w:noProof/>
            <w:webHidden/>
          </w:rPr>
          <w:fldChar w:fldCharType="end"/>
        </w:r>
      </w:hyperlink>
    </w:p>
    <w:p w:rsidR="00F432F7" w:rsidRDefault="00A17F30">
      <w:pPr>
        <w:pStyle w:val="Sommario2"/>
        <w:tabs>
          <w:tab w:val="left" w:pos="502"/>
          <w:tab w:val="right" w:pos="9628"/>
        </w:tabs>
        <w:rPr>
          <w:rFonts w:asciiTheme="minorHAnsi" w:eastAsiaTheme="minorEastAsia" w:hAnsiTheme="minorHAnsi" w:cstheme="minorBidi"/>
          <w:b w:val="0"/>
          <w:bCs w:val="0"/>
          <w:smallCaps w:val="0"/>
          <w:noProof/>
        </w:rPr>
      </w:pPr>
      <w:hyperlink w:anchor="_Toc374788107" w:history="1">
        <w:r w:rsidR="00F432F7" w:rsidRPr="00B96CB4">
          <w:rPr>
            <w:rStyle w:val="Collegamentoipertestuale"/>
            <w:noProof/>
          </w:rPr>
          <w:t>2.2</w:t>
        </w:r>
        <w:r w:rsidR="00F432F7">
          <w:rPr>
            <w:rFonts w:asciiTheme="minorHAnsi" w:eastAsiaTheme="minorEastAsia" w:hAnsiTheme="minorHAnsi" w:cstheme="minorBidi"/>
            <w:b w:val="0"/>
            <w:bCs w:val="0"/>
            <w:smallCaps w:val="0"/>
            <w:noProof/>
          </w:rPr>
          <w:tab/>
        </w:r>
        <w:r w:rsidR="00F432F7" w:rsidRPr="00B96CB4">
          <w:rPr>
            <w:rStyle w:val="Collegamentoipertestuale"/>
            <w:noProof/>
          </w:rPr>
          <w:t>Menù NUOVO FOGLIO</w:t>
        </w:r>
        <w:r w:rsidR="00F432F7">
          <w:rPr>
            <w:noProof/>
            <w:webHidden/>
          </w:rPr>
          <w:tab/>
        </w:r>
        <w:r w:rsidR="00F432F7">
          <w:rPr>
            <w:noProof/>
            <w:webHidden/>
          </w:rPr>
          <w:fldChar w:fldCharType="begin"/>
        </w:r>
        <w:r w:rsidR="00F432F7">
          <w:rPr>
            <w:noProof/>
            <w:webHidden/>
          </w:rPr>
          <w:instrText xml:space="preserve"> PAGEREF _Toc374788107 \h </w:instrText>
        </w:r>
        <w:r w:rsidR="00F432F7">
          <w:rPr>
            <w:noProof/>
            <w:webHidden/>
          </w:rPr>
        </w:r>
        <w:r w:rsidR="00F432F7">
          <w:rPr>
            <w:noProof/>
            <w:webHidden/>
          </w:rPr>
          <w:fldChar w:fldCharType="separate"/>
        </w:r>
        <w:r w:rsidR="006C1543">
          <w:rPr>
            <w:noProof/>
            <w:webHidden/>
          </w:rPr>
          <w:t>26</w:t>
        </w:r>
        <w:r w:rsidR="00F432F7">
          <w:rPr>
            <w:noProof/>
            <w:webHidden/>
          </w:rPr>
          <w:fldChar w:fldCharType="end"/>
        </w:r>
      </w:hyperlink>
    </w:p>
    <w:p w:rsidR="00F432F7" w:rsidRDefault="00A17F30">
      <w:pPr>
        <w:pStyle w:val="Sommario3"/>
        <w:rPr>
          <w:rFonts w:asciiTheme="minorHAnsi" w:eastAsiaTheme="minorEastAsia" w:hAnsiTheme="minorHAnsi" w:cstheme="minorBidi"/>
          <w:smallCaps w:val="0"/>
          <w:noProof/>
        </w:rPr>
      </w:pPr>
      <w:hyperlink w:anchor="_Toc374788108" w:history="1">
        <w:r w:rsidR="00F432F7" w:rsidRPr="00B96CB4">
          <w:rPr>
            <w:rStyle w:val="Collegamentoipertestuale"/>
            <w:noProof/>
          </w:rPr>
          <w:t>2.2.1</w:t>
        </w:r>
        <w:r w:rsidR="00F432F7">
          <w:rPr>
            <w:rFonts w:asciiTheme="minorHAnsi" w:eastAsiaTheme="minorEastAsia" w:hAnsiTheme="minorHAnsi" w:cstheme="minorBidi"/>
            <w:smallCaps w:val="0"/>
            <w:noProof/>
          </w:rPr>
          <w:tab/>
        </w:r>
        <w:r w:rsidR="00F432F7" w:rsidRPr="00B96CB4">
          <w:rPr>
            <w:rStyle w:val="Collegamentoipertestuale"/>
            <w:noProof/>
          </w:rPr>
          <w:t>Reinizzializza Progetto</w:t>
        </w:r>
        <w:r w:rsidR="00F432F7">
          <w:rPr>
            <w:noProof/>
            <w:webHidden/>
          </w:rPr>
          <w:tab/>
        </w:r>
        <w:r w:rsidR="00F432F7">
          <w:rPr>
            <w:noProof/>
            <w:webHidden/>
          </w:rPr>
          <w:fldChar w:fldCharType="begin"/>
        </w:r>
        <w:r w:rsidR="00F432F7">
          <w:rPr>
            <w:noProof/>
            <w:webHidden/>
          </w:rPr>
          <w:instrText xml:space="preserve"> PAGEREF _Toc374788108 \h </w:instrText>
        </w:r>
        <w:r w:rsidR="00F432F7">
          <w:rPr>
            <w:noProof/>
            <w:webHidden/>
          </w:rPr>
        </w:r>
        <w:r w:rsidR="00F432F7">
          <w:rPr>
            <w:noProof/>
            <w:webHidden/>
          </w:rPr>
          <w:fldChar w:fldCharType="separate"/>
        </w:r>
        <w:r w:rsidR="006C1543">
          <w:rPr>
            <w:noProof/>
            <w:webHidden/>
          </w:rPr>
          <w:t>26</w:t>
        </w:r>
        <w:r w:rsidR="00F432F7">
          <w:rPr>
            <w:noProof/>
            <w:webHidden/>
          </w:rPr>
          <w:fldChar w:fldCharType="end"/>
        </w:r>
      </w:hyperlink>
    </w:p>
    <w:p w:rsidR="00F432F7" w:rsidRDefault="00A17F30">
      <w:pPr>
        <w:pStyle w:val="Sommario4"/>
        <w:tabs>
          <w:tab w:val="right" w:pos="9628"/>
        </w:tabs>
        <w:rPr>
          <w:rFonts w:asciiTheme="minorHAnsi" w:eastAsiaTheme="minorEastAsia" w:hAnsiTheme="minorHAnsi" w:cstheme="minorBidi"/>
          <w:noProof/>
        </w:rPr>
      </w:pPr>
      <w:hyperlink w:anchor="_Toc374788109" w:history="1">
        <w:r w:rsidR="00F432F7" w:rsidRPr="00B96CB4">
          <w:rPr>
            <w:rStyle w:val="Collegamentoipertestuale"/>
            <w:noProof/>
          </w:rPr>
          <w:t>Opzione 1 – Risposta Si</w:t>
        </w:r>
        <w:r w:rsidR="00F432F7">
          <w:rPr>
            <w:noProof/>
            <w:webHidden/>
          </w:rPr>
          <w:tab/>
        </w:r>
        <w:r w:rsidR="00F432F7">
          <w:rPr>
            <w:noProof/>
            <w:webHidden/>
          </w:rPr>
          <w:fldChar w:fldCharType="begin"/>
        </w:r>
        <w:r w:rsidR="00F432F7">
          <w:rPr>
            <w:noProof/>
            <w:webHidden/>
          </w:rPr>
          <w:instrText xml:space="preserve"> PAGEREF _Toc374788109 \h </w:instrText>
        </w:r>
        <w:r w:rsidR="00F432F7">
          <w:rPr>
            <w:noProof/>
            <w:webHidden/>
          </w:rPr>
        </w:r>
        <w:r w:rsidR="00F432F7">
          <w:rPr>
            <w:noProof/>
            <w:webHidden/>
          </w:rPr>
          <w:fldChar w:fldCharType="separate"/>
        </w:r>
        <w:r w:rsidR="006C1543">
          <w:rPr>
            <w:noProof/>
            <w:webHidden/>
          </w:rPr>
          <w:t>26</w:t>
        </w:r>
        <w:r w:rsidR="00F432F7">
          <w:rPr>
            <w:noProof/>
            <w:webHidden/>
          </w:rPr>
          <w:fldChar w:fldCharType="end"/>
        </w:r>
      </w:hyperlink>
    </w:p>
    <w:p w:rsidR="00F432F7" w:rsidRDefault="00A17F30">
      <w:pPr>
        <w:pStyle w:val="Sommario4"/>
        <w:tabs>
          <w:tab w:val="right" w:pos="9628"/>
        </w:tabs>
        <w:rPr>
          <w:rFonts w:asciiTheme="minorHAnsi" w:eastAsiaTheme="minorEastAsia" w:hAnsiTheme="minorHAnsi" w:cstheme="minorBidi"/>
          <w:noProof/>
        </w:rPr>
      </w:pPr>
      <w:hyperlink w:anchor="_Toc374788110" w:history="1">
        <w:r w:rsidR="00F432F7" w:rsidRPr="00B96CB4">
          <w:rPr>
            <w:rStyle w:val="Collegamentoipertestuale"/>
            <w:noProof/>
          </w:rPr>
          <w:t>Opzione 1 – Risposta No</w:t>
        </w:r>
        <w:r w:rsidR="00F432F7">
          <w:rPr>
            <w:noProof/>
            <w:webHidden/>
          </w:rPr>
          <w:tab/>
        </w:r>
        <w:r w:rsidR="00F432F7">
          <w:rPr>
            <w:noProof/>
            <w:webHidden/>
          </w:rPr>
          <w:fldChar w:fldCharType="begin"/>
        </w:r>
        <w:r w:rsidR="00F432F7">
          <w:rPr>
            <w:noProof/>
            <w:webHidden/>
          </w:rPr>
          <w:instrText xml:space="preserve"> PAGEREF _Toc374788110 \h </w:instrText>
        </w:r>
        <w:r w:rsidR="00F432F7">
          <w:rPr>
            <w:noProof/>
            <w:webHidden/>
          </w:rPr>
        </w:r>
        <w:r w:rsidR="00F432F7">
          <w:rPr>
            <w:noProof/>
            <w:webHidden/>
          </w:rPr>
          <w:fldChar w:fldCharType="separate"/>
        </w:r>
        <w:r w:rsidR="006C1543">
          <w:rPr>
            <w:noProof/>
            <w:webHidden/>
          </w:rPr>
          <w:t>27</w:t>
        </w:r>
        <w:r w:rsidR="00F432F7">
          <w:rPr>
            <w:noProof/>
            <w:webHidden/>
          </w:rPr>
          <w:fldChar w:fldCharType="end"/>
        </w:r>
      </w:hyperlink>
    </w:p>
    <w:p w:rsidR="00F432F7" w:rsidRDefault="00A17F30">
      <w:pPr>
        <w:pStyle w:val="Sommario3"/>
        <w:rPr>
          <w:rFonts w:asciiTheme="minorHAnsi" w:eastAsiaTheme="minorEastAsia" w:hAnsiTheme="minorHAnsi" w:cstheme="minorBidi"/>
          <w:smallCaps w:val="0"/>
          <w:noProof/>
        </w:rPr>
      </w:pPr>
      <w:hyperlink w:anchor="_Toc374788111" w:history="1">
        <w:r w:rsidR="00F432F7" w:rsidRPr="00B96CB4">
          <w:rPr>
            <w:rStyle w:val="Collegamentoipertestuale"/>
            <w:noProof/>
          </w:rPr>
          <w:t>2.2.2</w:t>
        </w:r>
        <w:r w:rsidR="00F432F7">
          <w:rPr>
            <w:rFonts w:asciiTheme="minorHAnsi" w:eastAsiaTheme="minorEastAsia" w:hAnsiTheme="minorHAnsi" w:cstheme="minorBidi"/>
            <w:smallCaps w:val="0"/>
            <w:noProof/>
          </w:rPr>
          <w:tab/>
        </w:r>
        <w:r w:rsidR="00F432F7" w:rsidRPr="00B96CB4">
          <w:rPr>
            <w:rStyle w:val="Collegamentoipertestuale"/>
            <w:noProof/>
          </w:rPr>
          <w:t>Cancella Tutto il Progetto</w:t>
        </w:r>
        <w:r w:rsidR="00F432F7">
          <w:rPr>
            <w:noProof/>
            <w:webHidden/>
          </w:rPr>
          <w:tab/>
        </w:r>
        <w:r w:rsidR="00F432F7">
          <w:rPr>
            <w:noProof/>
            <w:webHidden/>
          </w:rPr>
          <w:fldChar w:fldCharType="begin"/>
        </w:r>
        <w:r w:rsidR="00F432F7">
          <w:rPr>
            <w:noProof/>
            <w:webHidden/>
          </w:rPr>
          <w:instrText xml:space="preserve"> PAGEREF _Toc374788111 \h </w:instrText>
        </w:r>
        <w:r w:rsidR="00F432F7">
          <w:rPr>
            <w:noProof/>
            <w:webHidden/>
          </w:rPr>
        </w:r>
        <w:r w:rsidR="00F432F7">
          <w:rPr>
            <w:noProof/>
            <w:webHidden/>
          </w:rPr>
          <w:fldChar w:fldCharType="separate"/>
        </w:r>
        <w:r w:rsidR="006C1543">
          <w:rPr>
            <w:noProof/>
            <w:webHidden/>
          </w:rPr>
          <w:t>27</w:t>
        </w:r>
        <w:r w:rsidR="00F432F7">
          <w:rPr>
            <w:noProof/>
            <w:webHidden/>
          </w:rPr>
          <w:fldChar w:fldCharType="end"/>
        </w:r>
      </w:hyperlink>
    </w:p>
    <w:p w:rsidR="00F432F7" w:rsidRDefault="00A17F30">
      <w:pPr>
        <w:pStyle w:val="Sommario2"/>
        <w:tabs>
          <w:tab w:val="left" w:pos="502"/>
          <w:tab w:val="right" w:pos="9628"/>
        </w:tabs>
        <w:rPr>
          <w:rFonts w:asciiTheme="minorHAnsi" w:eastAsiaTheme="minorEastAsia" w:hAnsiTheme="minorHAnsi" w:cstheme="minorBidi"/>
          <w:b w:val="0"/>
          <w:bCs w:val="0"/>
          <w:smallCaps w:val="0"/>
          <w:noProof/>
        </w:rPr>
      </w:pPr>
      <w:hyperlink w:anchor="_Toc374788112" w:history="1">
        <w:r w:rsidR="00F432F7" w:rsidRPr="00B96CB4">
          <w:rPr>
            <w:rStyle w:val="Collegamentoipertestuale"/>
            <w:noProof/>
          </w:rPr>
          <w:t>2.3</w:t>
        </w:r>
        <w:r w:rsidR="00F432F7">
          <w:rPr>
            <w:rFonts w:asciiTheme="minorHAnsi" w:eastAsiaTheme="minorEastAsia" w:hAnsiTheme="minorHAnsi" w:cstheme="minorBidi"/>
            <w:b w:val="0"/>
            <w:bCs w:val="0"/>
            <w:smallCaps w:val="0"/>
            <w:noProof/>
          </w:rPr>
          <w:tab/>
        </w:r>
        <w:r w:rsidR="00F432F7" w:rsidRPr="00B96CB4">
          <w:rPr>
            <w:rStyle w:val="Collegamentoipertestuale"/>
            <w:noProof/>
          </w:rPr>
          <w:t>Parametri di Progetto</w:t>
        </w:r>
        <w:r w:rsidR="00F432F7">
          <w:rPr>
            <w:noProof/>
            <w:webHidden/>
          </w:rPr>
          <w:tab/>
        </w:r>
        <w:r w:rsidR="00F432F7">
          <w:rPr>
            <w:noProof/>
            <w:webHidden/>
          </w:rPr>
          <w:fldChar w:fldCharType="begin"/>
        </w:r>
        <w:r w:rsidR="00F432F7">
          <w:rPr>
            <w:noProof/>
            <w:webHidden/>
          </w:rPr>
          <w:instrText xml:space="preserve"> PAGEREF _Toc374788112 \h </w:instrText>
        </w:r>
        <w:r w:rsidR="00F432F7">
          <w:rPr>
            <w:noProof/>
            <w:webHidden/>
          </w:rPr>
        </w:r>
        <w:r w:rsidR="00F432F7">
          <w:rPr>
            <w:noProof/>
            <w:webHidden/>
          </w:rPr>
          <w:fldChar w:fldCharType="separate"/>
        </w:r>
        <w:r w:rsidR="006C1543">
          <w:rPr>
            <w:noProof/>
            <w:webHidden/>
          </w:rPr>
          <w:t>28</w:t>
        </w:r>
        <w:r w:rsidR="00F432F7">
          <w:rPr>
            <w:noProof/>
            <w:webHidden/>
          </w:rPr>
          <w:fldChar w:fldCharType="end"/>
        </w:r>
      </w:hyperlink>
    </w:p>
    <w:p w:rsidR="00F432F7" w:rsidRDefault="00A17F30">
      <w:pPr>
        <w:pStyle w:val="Sommario3"/>
        <w:rPr>
          <w:rFonts w:asciiTheme="minorHAnsi" w:eastAsiaTheme="minorEastAsia" w:hAnsiTheme="minorHAnsi" w:cstheme="minorBidi"/>
          <w:smallCaps w:val="0"/>
          <w:noProof/>
        </w:rPr>
      </w:pPr>
      <w:hyperlink w:anchor="_Toc374788113" w:history="1">
        <w:r w:rsidR="00F432F7" w:rsidRPr="00B96CB4">
          <w:rPr>
            <w:rStyle w:val="Collegamentoipertestuale"/>
            <w:noProof/>
          </w:rPr>
          <w:t>2.3.1</w:t>
        </w:r>
        <w:r w:rsidR="00F432F7">
          <w:rPr>
            <w:rFonts w:asciiTheme="minorHAnsi" w:eastAsiaTheme="minorEastAsia" w:hAnsiTheme="minorHAnsi" w:cstheme="minorBidi"/>
            <w:smallCaps w:val="0"/>
            <w:noProof/>
          </w:rPr>
          <w:tab/>
        </w:r>
        <w:r w:rsidR="00F432F7" w:rsidRPr="00B96CB4">
          <w:rPr>
            <w:rStyle w:val="Collegamentoipertestuale"/>
            <w:noProof/>
          </w:rPr>
          <w:t>Selezione deL prefisso per la pompa e per i Terminali</w:t>
        </w:r>
        <w:r w:rsidR="00F432F7">
          <w:rPr>
            <w:noProof/>
            <w:webHidden/>
          </w:rPr>
          <w:tab/>
        </w:r>
        <w:r w:rsidR="00F432F7">
          <w:rPr>
            <w:noProof/>
            <w:webHidden/>
          </w:rPr>
          <w:fldChar w:fldCharType="begin"/>
        </w:r>
        <w:r w:rsidR="00F432F7">
          <w:rPr>
            <w:noProof/>
            <w:webHidden/>
          </w:rPr>
          <w:instrText xml:space="preserve"> PAGEREF _Toc374788113 \h </w:instrText>
        </w:r>
        <w:r w:rsidR="00F432F7">
          <w:rPr>
            <w:noProof/>
            <w:webHidden/>
          </w:rPr>
        </w:r>
        <w:r w:rsidR="00F432F7">
          <w:rPr>
            <w:noProof/>
            <w:webHidden/>
          </w:rPr>
          <w:fldChar w:fldCharType="separate"/>
        </w:r>
        <w:r w:rsidR="006C1543">
          <w:rPr>
            <w:noProof/>
            <w:webHidden/>
          </w:rPr>
          <w:t>28</w:t>
        </w:r>
        <w:r w:rsidR="00F432F7">
          <w:rPr>
            <w:noProof/>
            <w:webHidden/>
          </w:rPr>
          <w:fldChar w:fldCharType="end"/>
        </w:r>
      </w:hyperlink>
    </w:p>
    <w:p w:rsidR="00F432F7" w:rsidRDefault="00A17F30">
      <w:pPr>
        <w:pStyle w:val="Sommario3"/>
        <w:rPr>
          <w:rFonts w:asciiTheme="minorHAnsi" w:eastAsiaTheme="minorEastAsia" w:hAnsiTheme="minorHAnsi" w:cstheme="minorBidi"/>
          <w:smallCaps w:val="0"/>
          <w:noProof/>
        </w:rPr>
      </w:pPr>
      <w:hyperlink w:anchor="_Toc374788114" w:history="1">
        <w:r w:rsidR="00F432F7" w:rsidRPr="00B96CB4">
          <w:rPr>
            <w:rStyle w:val="Collegamentoipertestuale"/>
            <w:noProof/>
          </w:rPr>
          <w:t>2.3.2</w:t>
        </w:r>
        <w:r w:rsidR="00F432F7">
          <w:rPr>
            <w:rFonts w:asciiTheme="minorHAnsi" w:eastAsiaTheme="minorEastAsia" w:hAnsiTheme="minorHAnsi" w:cstheme="minorBidi"/>
            <w:smallCaps w:val="0"/>
            <w:noProof/>
          </w:rPr>
          <w:tab/>
        </w:r>
        <w:r w:rsidR="00F432F7" w:rsidRPr="00B96CB4">
          <w:rPr>
            <w:rStyle w:val="Collegamentoipertestuale"/>
            <w:noProof/>
          </w:rPr>
          <w:t>Selezione della Prevalenza della Pompa</w:t>
        </w:r>
        <w:r w:rsidR="00F432F7">
          <w:rPr>
            <w:noProof/>
            <w:webHidden/>
          </w:rPr>
          <w:tab/>
        </w:r>
        <w:r w:rsidR="00F432F7">
          <w:rPr>
            <w:noProof/>
            <w:webHidden/>
          </w:rPr>
          <w:fldChar w:fldCharType="begin"/>
        </w:r>
        <w:r w:rsidR="00F432F7">
          <w:rPr>
            <w:noProof/>
            <w:webHidden/>
          </w:rPr>
          <w:instrText xml:space="preserve"> PAGEREF _Toc374788114 \h </w:instrText>
        </w:r>
        <w:r w:rsidR="00F432F7">
          <w:rPr>
            <w:noProof/>
            <w:webHidden/>
          </w:rPr>
        </w:r>
        <w:r w:rsidR="00F432F7">
          <w:rPr>
            <w:noProof/>
            <w:webHidden/>
          </w:rPr>
          <w:fldChar w:fldCharType="separate"/>
        </w:r>
        <w:r w:rsidR="006C1543">
          <w:rPr>
            <w:noProof/>
            <w:webHidden/>
          </w:rPr>
          <w:t>29</w:t>
        </w:r>
        <w:r w:rsidR="00F432F7">
          <w:rPr>
            <w:noProof/>
            <w:webHidden/>
          </w:rPr>
          <w:fldChar w:fldCharType="end"/>
        </w:r>
      </w:hyperlink>
    </w:p>
    <w:p w:rsidR="00F432F7" w:rsidRDefault="00A17F30">
      <w:pPr>
        <w:pStyle w:val="Sommario3"/>
        <w:rPr>
          <w:rFonts w:asciiTheme="minorHAnsi" w:eastAsiaTheme="minorEastAsia" w:hAnsiTheme="minorHAnsi" w:cstheme="minorBidi"/>
          <w:smallCaps w:val="0"/>
          <w:noProof/>
        </w:rPr>
      </w:pPr>
      <w:hyperlink w:anchor="_Toc374788115" w:history="1">
        <w:r w:rsidR="00F432F7" w:rsidRPr="00B96CB4">
          <w:rPr>
            <w:rStyle w:val="Collegamentoipertestuale"/>
            <w:noProof/>
          </w:rPr>
          <w:t>2.3.3</w:t>
        </w:r>
        <w:r w:rsidR="00F432F7">
          <w:rPr>
            <w:rFonts w:asciiTheme="minorHAnsi" w:eastAsiaTheme="minorEastAsia" w:hAnsiTheme="minorHAnsi" w:cstheme="minorBidi"/>
            <w:smallCaps w:val="0"/>
            <w:noProof/>
          </w:rPr>
          <w:tab/>
        </w:r>
        <w:r w:rsidR="00F432F7" w:rsidRPr="00B96CB4">
          <w:rPr>
            <w:rStyle w:val="Collegamentoipertestuale"/>
            <w:noProof/>
          </w:rPr>
          <w:t>Selezione Delle Ipotesi Di Calcolo</w:t>
        </w:r>
        <w:r w:rsidR="00F432F7">
          <w:rPr>
            <w:noProof/>
            <w:webHidden/>
          </w:rPr>
          <w:tab/>
        </w:r>
        <w:r w:rsidR="00F432F7">
          <w:rPr>
            <w:noProof/>
            <w:webHidden/>
          </w:rPr>
          <w:fldChar w:fldCharType="begin"/>
        </w:r>
        <w:r w:rsidR="00F432F7">
          <w:rPr>
            <w:noProof/>
            <w:webHidden/>
          </w:rPr>
          <w:instrText xml:space="preserve"> PAGEREF _Toc374788115 \h </w:instrText>
        </w:r>
        <w:r w:rsidR="00F432F7">
          <w:rPr>
            <w:noProof/>
            <w:webHidden/>
          </w:rPr>
        </w:r>
        <w:r w:rsidR="00F432F7">
          <w:rPr>
            <w:noProof/>
            <w:webHidden/>
          </w:rPr>
          <w:fldChar w:fldCharType="separate"/>
        </w:r>
        <w:r w:rsidR="006C1543">
          <w:rPr>
            <w:noProof/>
            <w:webHidden/>
          </w:rPr>
          <w:t>30</w:t>
        </w:r>
        <w:r w:rsidR="00F432F7">
          <w:rPr>
            <w:noProof/>
            <w:webHidden/>
          </w:rPr>
          <w:fldChar w:fldCharType="end"/>
        </w:r>
      </w:hyperlink>
    </w:p>
    <w:p w:rsidR="00F432F7" w:rsidRDefault="00A17F30">
      <w:pPr>
        <w:pStyle w:val="Sommario4"/>
        <w:tabs>
          <w:tab w:val="right" w:pos="9628"/>
        </w:tabs>
        <w:rPr>
          <w:rFonts w:asciiTheme="minorHAnsi" w:eastAsiaTheme="minorEastAsia" w:hAnsiTheme="minorHAnsi" w:cstheme="minorBidi"/>
          <w:noProof/>
        </w:rPr>
      </w:pPr>
      <w:hyperlink w:anchor="_Toc374788116" w:history="1">
        <w:r w:rsidR="00F432F7" w:rsidRPr="00B96CB4">
          <w:rPr>
            <w:rStyle w:val="Collegamentoipertestuale"/>
            <w:noProof/>
          </w:rPr>
          <w:t>Osservazione sulla scelta di r.c.d.</w:t>
        </w:r>
        <w:r w:rsidR="00F432F7">
          <w:rPr>
            <w:noProof/>
            <w:webHidden/>
          </w:rPr>
          <w:tab/>
        </w:r>
        <w:r w:rsidR="00F432F7">
          <w:rPr>
            <w:noProof/>
            <w:webHidden/>
          </w:rPr>
          <w:fldChar w:fldCharType="begin"/>
        </w:r>
        <w:r w:rsidR="00F432F7">
          <w:rPr>
            <w:noProof/>
            <w:webHidden/>
          </w:rPr>
          <w:instrText xml:space="preserve"> PAGEREF _Toc374788116 \h </w:instrText>
        </w:r>
        <w:r w:rsidR="00F432F7">
          <w:rPr>
            <w:noProof/>
            <w:webHidden/>
          </w:rPr>
        </w:r>
        <w:r w:rsidR="00F432F7">
          <w:rPr>
            <w:noProof/>
            <w:webHidden/>
          </w:rPr>
          <w:fldChar w:fldCharType="separate"/>
        </w:r>
        <w:r w:rsidR="006C1543">
          <w:rPr>
            <w:noProof/>
            <w:webHidden/>
          </w:rPr>
          <w:t>30</w:t>
        </w:r>
        <w:r w:rsidR="00F432F7">
          <w:rPr>
            <w:noProof/>
            <w:webHidden/>
          </w:rPr>
          <w:fldChar w:fldCharType="end"/>
        </w:r>
      </w:hyperlink>
    </w:p>
    <w:p w:rsidR="00F432F7" w:rsidRDefault="00A17F30">
      <w:pPr>
        <w:pStyle w:val="Sommario3"/>
        <w:rPr>
          <w:rFonts w:asciiTheme="minorHAnsi" w:eastAsiaTheme="minorEastAsia" w:hAnsiTheme="minorHAnsi" w:cstheme="minorBidi"/>
          <w:smallCaps w:val="0"/>
          <w:noProof/>
        </w:rPr>
      </w:pPr>
      <w:hyperlink w:anchor="_Toc374788117" w:history="1">
        <w:r w:rsidR="00F432F7" w:rsidRPr="00B96CB4">
          <w:rPr>
            <w:rStyle w:val="Collegamentoipertestuale"/>
            <w:noProof/>
          </w:rPr>
          <w:t>2.3.4</w:t>
        </w:r>
        <w:r w:rsidR="00F432F7">
          <w:rPr>
            <w:rFonts w:asciiTheme="minorHAnsi" w:eastAsiaTheme="minorEastAsia" w:hAnsiTheme="minorHAnsi" w:cstheme="minorBidi"/>
            <w:smallCaps w:val="0"/>
            <w:noProof/>
          </w:rPr>
          <w:tab/>
        </w:r>
        <w:r w:rsidR="00F432F7" w:rsidRPr="00B96CB4">
          <w:rPr>
            <w:rStyle w:val="Collegamentoipertestuale"/>
            <w:noProof/>
          </w:rPr>
          <w:t>Selezione delle temperature di lavoro</w:t>
        </w:r>
        <w:r w:rsidR="00F432F7">
          <w:rPr>
            <w:noProof/>
            <w:webHidden/>
          </w:rPr>
          <w:tab/>
        </w:r>
        <w:r w:rsidR="00F432F7">
          <w:rPr>
            <w:noProof/>
            <w:webHidden/>
          </w:rPr>
          <w:fldChar w:fldCharType="begin"/>
        </w:r>
        <w:r w:rsidR="00F432F7">
          <w:rPr>
            <w:noProof/>
            <w:webHidden/>
          </w:rPr>
          <w:instrText xml:space="preserve"> PAGEREF _Toc374788117 \h </w:instrText>
        </w:r>
        <w:r w:rsidR="00F432F7">
          <w:rPr>
            <w:noProof/>
            <w:webHidden/>
          </w:rPr>
        </w:r>
        <w:r w:rsidR="00F432F7">
          <w:rPr>
            <w:noProof/>
            <w:webHidden/>
          </w:rPr>
          <w:fldChar w:fldCharType="separate"/>
        </w:r>
        <w:r w:rsidR="006C1543">
          <w:rPr>
            <w:noProof/>
            <w:webHidden/>
          </w:rPr>
          <w:t>31</w:t>
        </w:r>
        <w:r w:rsidR="00F432F7">
          <w:rPr>
            <w:noProof/>
            <w:webHidden/>
          </w:rPr>
          <w:fldChar w:fldCharType="end"/>
        </w:r>
      </w:hyperlink>
    </w:p>
    <w:p w:rsidR="00F432F7" w:rsidRDefault="00A17F30">
      <w:pPr>
        <w:pStyle w:val="Sommario4"/>
        <w:tabs>
          <w:tab w:val="right" w:pos="9628"/>
        </w:tabs>
        <w:rPr>
          <w:rFonts w:asciiTheme="minorHAnsi" w:eastAsiaTheme="minorEastAsia" w:hAnsiTheme="minorHAnsi" w:cstheme="minorBidi"/>
          <w:noProof/>
        </w:rPr>
      </w:pPr>
      <w:hyperlink w:anchor="_Toc374788118" w:history="1">
        <w:r w:rsidR="00F432F7" w:rsidRPr="00B96CB4">
          <w:rPr>
            <w:rStyle w:val="Collegamentoipertestuale"/>
            <w:noProof/>
          </w:rPr>
          <w:t>Osservazione sulla scelta delle temperature</w:t>
        </w:r>
        <w:r w:rsidR="00F432F7">
          <w:rPr>
            <w:noProof/>
            <w:webHidden/>
          </w:rPr>
          <w:tab/>
        </w:r>
        <w:r w:rsidR="00F432F7">
          <w:rPr>
            <w:noProof/>
            <w:webHidden/>
          </w:rPr>
          <w:fldChar w:fldCharType="begin"/>
        </w:r>
        <w:r w:rsidR="00F432F7">
          <w:rPr>
            <w:noProof/>
            <w:webHidden/>
          </w:rPr>
          <w:instrText xml:space="preserve"> PAGEREF _Toc374788118 \h </w:instrText>
        </w:r>
        <w:r w:rsidR="00F432F7">
          <w:rPr>
            <w:noProof/>
            <w:webHidden/>
          </w:rPr>
        </w:r>
        <w:r w:rsidR="00F432F7">
          <w:rPr>
            <w:noProof/>
            <w:webHidden/>
          </w:rPr>
          <w:fldChar w:fldCharType="separate"/>
        </w:r>
        <w:r w:rsidR="006C1543">
          <w:rPr>
            <w:noProof/>
            <w:webHidden/>
          </w:rPr>
          <w:t>32</w:t>
        </w:r>
        <w:r w:rsidR="00F432F7">
          <w:rPr>
            <w:noProof/>
            <w:webHidden/>
          </w:rPr>
          <w:fldChar w:fldCharType="end"/>
        </w:r>
      </w:hyperlink>
    </w:p>
    <w:p w:rsidR="00F432F7" w:rsidRDefault="00A17F30">
      <w:pPr>
        <w:pStyle w:val="Sommario4"/>
        <w:tabs>
          <w:tab w:val="right" w:pos="9628"/>
        </w:tabs>
        <w:rPr>
          <w:rFonts w:asciiTheme="minorHAnsi" w:eastAsiaTheme="minorEastAsia" w:hAnsiTheme="minorHAnsi" w:cstheme="minorBidi"/>
          <w:noProof/>
        </w:rPr>
      </w:pPr>
      <w:hyperlink w:anchor="_Toc374788119" w:history="1">
        <w:r w:rsidR="00F432F7" w:rsidRPr="00B96CB4">
          <w:rPr>
            <w:rStyle w:val="Collegamentoipertestuale"/>
            <w:noProof/>
          </w:rPr>
          <w:t>Reti per impianti a due tubi per regime invernale ed estivo</w:t>
        </w:r>
        <w:r w:rsidR="00F432F7">
          <w:rPr>
            <w:noProof/>
            <w:webHidden/>
          </w:rPr>
          <w:tab/>
        </w:r>
        <w:r w:rsidR="00F432F7">
          <w:rPr>
            <w:noProof/>
            <w:webHidden/>
          </w:rPr>
          <w:fldChar w:fldCharType="begin"/>
        </w:r>
        <w:r w:rsidR="00F432F7">
          <w:rPr>
            <w:noProof/>
            <w:webHidden/>
          </w:rPr>
          <w:instrText xml:space="preserve"> PAGEREF _Toc374788119 \h </w:instrText>
        </w:r>
        <w:r w:rsidR="00F432F7">
          <w:rPr>
            <w:noProof/>
            <w:webHidden/>
          </w:rPr>
        </w:r>
        <w:r w:rsidR="00F432F7">
          <w:rPr>
            <w:noProof/>
            <w:webHidden/>
          </w:rPr>
          <w:fldChar w:fldCharType="separate"/>
        </w:r>
        <w:r w:rsidR="006C1543">
          <w:rPr>
            <w:noProof/>
            <w:webHidden/>
          </w:rPr>
          <w:t>32</w:t>
        </w:r>
        <w:r w:rsidR="00F432F7">
          <w:rPr>
            <w:noProof/>
            <w:webHidden/>
          </w:rPr>
          <w:fldChar w:fldCharType="end"/>
        </w:r>
      </w:hyperlink>
    </w:p>
    <w:p w:rsidR="00F432F7" w:rsidRDefault="00A17F30">
      <w:pPr>
        <w:pStyle w:val="Sommario3"/>
        <w:rPr>
          <w:rFonts w:asciiTheme="minorHAnsi" w:eastAsiaTheme="minorEastAsia" w:hAnsiTheme="minorHAnsi" w:cstheme="minorBidi"/>
          <w:smallCaps w:val="0"/>
          <w:noProof/>
        </w:rPr>
      </w:pPr>
      <w:hyperlink w:anchor="_Toc374788120" w:history="1">
        <w:r w:rsidR="00F432F7" w:rsidRPr="00B96CB4">
          <w:rPr>
            <w:rStyle w:val="Collegamentoipertestuale"/>
            <w:noProof/>
          </w:rPr>
          <w:t>2.3.5</w:t>
        </w:r>
        <w:r w:rsidR="00F432F7">
          <w:rPr>
            <w:rFonts w:asciiTheme="minorHAnsi" w:eastAsiaTheme="minorEastAsia" w:hAnsiTheme="minorHAnsi" w:cstheme="minorBidi"/>
            <w:smallCaps w:val="0"/>
            <w:noProof/>
          </w:rPr>
          <w:tab/>
        </w:r>
        <w:r w:rsidR="00F432F7" w:rsidRPr="00B96CB4">
          <w:rPr>
            <w:rStyle w:val="Collegamentoipertestuale"/>
            <w:noProof/>
          </w:rPr>
          <w:t>Osservazione di parametri di Input</w:t>
        </w:r>
        <w:r w:rsidR="00F432F7">
          <w:rPr>
            <w:noProof/>
            <w:webHidden/>
          </w:rPr>
          <w:tab/>
        </w:r>
        <w:r w:rsidR="00F432F7">
          <w:rPr>
            <w:noProof/>
            <w:webHidden/>
          </w:rPr>
          <w:fldChar w:fldCharType="begin"/>
        </w:r>
        <w:r w:rsidR="00F432F7">
          <w:rPr>
            <w:noProof/>
            <w:webHidden/>
          </w:rPr>
          <w:instrText xml:space="preserve"> PAGEREF _Toc374788120 \h </w:instrText>
        </w:r>
        <w:r w:rsidR="00F432F7">
          <w:rPr>
            <w:noProof/>
            <w:webHidden/>
          </w:rPr>
        </w:r>
        <w:r w:rsidR="00F432F7">
          <w:rPr>
            <w:noProof/>
            <w:webHidden/>
          </w:rPr>
          <w:fldChar w:fldCharType="separate"/>
        </w:r>
        <w:r w:rsidR="006C1543">
          <w:rPr>
            <w:noProof/>
            <w:webHidden/>
          </w:rPr>
          <w:t>32</w:t>
        </w:r>
        <w:r w:rsidR="00F432F7">
          <w:rPr>
            <w:noProof/>
            <w:webHidden/>
          </w:rPr>
          <w:fldChar w:fldCharType="end"/>
        </w:r>
      </w:hyperlink>
    </w:p>
    <w:p w:rsidR="00F432F7" w:rsidRDefault="00A17F30">
      <w:pPr>
        <w:pStyle w:val="Sommario3"/>
        <w:rPr>
          <w:rFonts w:asciiTheme="minorHAnsi" w:eastAsiaTheme="minorEastAsia" w:hAnsiTheme="minorHAnsi" w:cstheme="minorBidi"/>
          <w:smallCaps w:val="0"/>
          <w:noProof/>
        </w:rPr>
      </w:pPr>
      <w:hyperlink w:anchor="_Toc374788121" w:history="1">
        <w:r w:rsidR="00F432F7" w:rsidRPr="00B96CB4">
          <w:rPr>
            <w:rStyle w:val="Collegamentoipertestuale"/>
            <w:noProof/>
          </w:rPr>
          <w:t>2.3.6</w:t>
        </w:r>
        <w:r w:rsidR="00F432F7">
          <w:rPr>
            <w:rFonts w:asciiTheme="minorHAnsi" w:eastAsiaTheme="minorEastAsia" w:hAnsiTheme="minorHAnsi" w:cstheme="minorBidi"/>
            <w:smallCaps w:val="0"/>
            <w:noProof/>
          </w:rPr>
          <w:tab/>
        </w:r>
        <w:r w:rsidR="00F432F7" w:rsidRPr="00B96CB4">
          <w:rPr>
            <w:rStyle w:val="Collegamentoipertestuale"/>
            <w:noProof/>
          </w:rPr>
          <w:t>Input del fattori di Darcy per le perdite localizzate</w:t>
        </w:r>
        <w:r w:rsidR="00F432F7">
          <w:rPr>
            <w:noProof/>
            <w:webHidden/>
          </w:rPr>
          <w:tab/>
        </w:r>
        <w:r w:rsidR="00F432F7">
          <w:rPr>
            <w:noProof/>
            <w:webHidden/>
          </w:rPr>
          <w:fldChar w:fldCharType="begin"/>
        </w:r>
        <w:r w:rsidR="00F432F7">
          <w:rPr>
            <w:noProof/>
            <w:webHidden/>
          </w:rPr>
          <w:instrText xml:space="preserve"> PAGEREF _Toc374788121 \h </w:instrText>
        </w:r>
        <w:r w:rsidR="00F432F7">
          <w:rPr>
            <w:noProof/>
            <w:webHidden/>
          </w:rPr>
        </w:r>
        <w:r w:rsidR="00F432F7">
          <w:rPr>
            <w:noProof/>
            <w:webHidden/>
          </w:rPr>
          <w:fldChar w:fldCharType="separate"/>
        </w:r>
        <w:r w:rsidR="006C1543">
          <w:rPr>
            <w:noProof/>
            <w:webHidden/>
          </w:rPr>
          <w:t>34</w:t>
        </w:r>
        <w:r w:rsidR="00F432F7">
          <w:rPr>
            <w:noProof/>
            <w:webHidden/>
          </w:rPr>
          <w:fldChar w:fldCharType="end"/>
        </w:r>
      </w:hyperlink>
    </w:p>
    <w:p w:rsidR="00F432F7" w:rsidRDefault="00A17F30">
      <w:pPr>
        <w:pStyle w:val="Sommario2"/>
        <w:tabs>
          <w:tab w:val="left" w:pos="502"/>
          <w:tab w:val="right" w:pos="9628"/>
        </w:tabs>
        <w:rPr>
          <w:rFonts w:asciiTheme="minorHAnsi" w:eastAsiaTheme="minorEastAsia" w:hAnsiTheme="minorHAnsi" w:cstheme="minorBidi"/>
          <w:b w:val="0"/>
          <w:bCs w:val="0"/>
          <w:smallCaps w:val="0"/>
          <w:noProof/>
        </w:rPr>
      </w:pPr>
      <w:hyperlink w:anchor="_Toc374788122" w:history="1">
        <w:r w:rsidR="00F432F7" w:rsidRPr="00B96CB4">
          <w:rPr>
            <w:rStyle w:val="Collegamentoipertestuale"/>
            <w:noProof/>
          </w:rPr>
          <w:t>2.4</w:t>
        </w:r>
        <w:r w:rsidR="00F432F7">
          <w:rPr>
            <w:rFonts w:asciiTheme="minorHAnsi" w:eastAsiaTheme="minorEastAsia" w:hAnsiTheme="minorHAnsi" w:cstheme="minorBidi"/>
            <w:b w:val="0"/>
            <w:bCs w:val="0"/>
            <w:smallCaps w:val="0"/>
            <w:noProof/>
          </w:rPr>
          <w:tab/>
        </w:r>
        <w:r w:rsidR="00F432F7" w:rsidRPr="00B96CB4">
          <w:rPr>
            <w:rStyle w:val="Collegamentoipertestuale"/>
            <w:noProof/>
          </w:rPr>
          <w:t>Input dei Dati della Rete Idronica</w:t>
        </w:r>
        <w:r w:rsidR="00F432F7">
          <w:rPr>
            <w:noProof/>
            <w:webHidden/>
          </w:rPr>
          <w:tab/>
        </w:r>
        <w:r w:rsidR="00F432F7">
          <w:rPr>
            <w:noProof/>
            <w:webHidden/>
          </w:rPr>
          <w:fldChar w:fldCharType="begin"/>
        </w:r>
        <w:r w:rsidR="00F432F7">
          <w:rPr>
            <w:noProof/>
            <w:webHidden/>
          </w:rPr>
          <w:instrText xml:space="preserve"> PAGEREF _Toc374788122 \h </w:instrText>
        </w:r>
        <w:r w:rsidR="00F432F7">
          <w:rPr>
            <w:noProof/>
            <w:webHidden/>
          </w:rPr>
        </w:r>
        <w:r w:rsidR="00F432F7">
          <w:rPr>
            <w:noProof/>
            <w:webHidden/>
          </w:rPr>
          <w:fldChar w:fldCharType="separate"/>
        </w:r>
        <w:r w:rsidR="006C1543">
          <w:rPr>
            <w:noProof/>
            <w:webHidden/>
          </w:rPr>
          <w:t>35</w:t>
        </w:r>
        <w:r w:rsidR="00F432F7">
          <w:rPr>
            <w:noProof/>
            <w:webHidden/>
          </w:rPr>
          <w:fldChar w:fldCharType="end"/>
        </w:r>
      </w:hyperlink>
    </w:p>
    <w:p w:rsidR="00F432F7" w:rsidRDefault="00A17F30">
      <w:pPr>
        <w:pStyle w:val="Sommario3"/>
        <w:rPr>
          <w:rFonts w:asciiTheme="minorHAnsi" w:eastAsiaTheme="minorEastAsia" w:hAnsiTheme="minorHAnsi" w:cstheme="minorBidi"/>
          <w:smallCaps w:val="0"/>
          <w:noProof/>
        </w:rPr>
      </w:pPr>
      <w:hyperlink w:anchor="_Toc374788123" w:history="1">
        <w:r w:rsidR="00F432F7" w:rsidRPr="00B96CB4">
          <w:rPr>
            <w:rStyle w:val="Collegamentoipertestuale"/>
            <w:noProof/>
          </w:rPr>
          <w:t>2.4.1</w:t>
        </w:r>
        <w:r w:rsidR="00F432F7">
          <w:rPr>
            <w:rFonts w:asciiTheme="minorHAnsi" w:eastAsiaTheme="minorEastAsia" w:hAnsiTheme="minorHAnsi" w:cstheme="minorBidi"/>
            <w:smallCaps w:val="0"/>
            <w:noProof/>
          </w:rPr>
          <w:tab/>
        </w:r>
        <w:r w:rsidR="00F432F7" w:rsidRPr="00B96CB4">
          <w:rPr>
            <w:rStyle w:val="Collegamentoipertestuale"/>
            <w:noProof/>
          </w:rPr>
          <w:t>Input dei Nomi dei Tratti – 1° Colonna</w:t>
        </w:r>
        <w:r w:rsidR="00F432F7">
          <w:rPr>
            <w:noProof/>
            <w:webHidden/>
          </w:rPr>
          <w:tab/>
        </w:r>
        <w:r w:rsidR="00F432F7">
          <w:rPr>
            <w:noProof/>
            <w:webHidden/>
          </w:rPr>
          <w:fldChar w:fldCharType="begin"/>
        </w:r>
        <w:r w:rsidR="00F432F7">
          <w:rPr>
            <w:noProof/>
            <w:webHidden/>
          </w:rPr>
          <w:instrText xml:space="preserve"> PAGEREF _Toc374788123 \h </w:instrText>
        </w:r>
        <w:r w:rsidR="00F432F7">
          <w:rPr>
            <w:noProof/>
            <w:webHidden/>
          </w:rPr>
        </w:r>
        <w:r w:rsidR="00F432F7">
          <w:rPr>
            <w:noProof/>
            <w:webHidden/>
          </w:rPr>
          <w:fldChar w:fldCharType="separate"/>
        </w:r>
        <w:r w:rsidR="006C1543">
          <w:rPr>
            <w:noProof/>
            <w:webHidden/>
          </w:rPr>
          <w:t>36</w:t>
        </w:r>
        <w:r w:rsidR="00F432F7">
          <w:rPr>
            <w:noProof/>
            <w:webHidden/>
          </w:rPr>
          <w:fldChar w:fldCharType="end"/>
        </w:r>
      </w:hyperlink>
    </w:p>
    <w:p w:rsidR="00F432F7" w:rsidRDefault="00A17F30">
      <w:pPr>
        <w:pStyle w:val="Sommario3"/>
        <w:rPr>
          <w:rFonts w:asciiTheme="minorHAnsi" w:eastAsiaTheme="minorEastAsia" w:hAnsiTheme="minorHAnsi" w:cstheme="minorBidi"/>
          <w:smallCaps w:val="0"/>
          <w:noProof/>
        </w:rPr>
      </w:pPr>
      <w:hyperlink w:anchor="_Toc374788124" w:history="1">
        <w:r w:rsidR="00F432F7" w:rsidRPr="00B96CB4">
          <w:rPr>
            <w:rStyle w:val="Collegamentoipertestuale"/>
            <w:noProof/>
          </w:rPr>
          <w:t>2.4.2</w:t>
        </w:r>
        <w:r w:rsidR="00F432F7">
          <w:rPr>
            <w:rFonts w:asciiTheme="minorHAnsi" w:eastAsiaTheme="minorEastAsia" w:hAnsiTheme="minorHAnsi" w:cstheme="minorBidi"/>
            <w:smallCaps w:val="0"/>
            <w:noProof/>
          </w:rPr>
          <w:tab/>
        </w:r>
        <w:r w:rsidR="00F432F7" w:rsidRPr="00B96CB4">
          <w:rPr>
            <w:rStyle w:val="Collegamentoipertestuale"/>
            <w:noProof/>
          </w:rPr>
          <w:t>Input delle Etichette dei Locali – 2° Colonna</w:t>
        </w:r>
        <w:r w:rsidR="00F432F7">
          <w:rPr>
            <w:noProof/>
            <w:webHidden/>
          </w:rPr>
          <w:tab/>
        </w:r>
        <w:r w:rsidR="00F432F7">
          <w:rPr>
            <w:noProof/>
            <w:webHidden/>
          </w:rPr>
          <w:fldChar w:fldCharType="begin"/>
        </w:r>
        <w:r w:rsidR="00F432F7">
          <w:rPr>
            <w:noProof/>
            <w:webHidden/>
          </w:rPr>
          <w:instrText xml:space="preserve"> PAGEREF _Toc374788124 \h </w:instrText>
        </w:r>
        <w:r w:rsidR="00F432F7">
          <w:rPr>
            <w:noProof/>
            <w:webHidden/>
          </w:rPr>
        </w:r>
        <w:r w:rsidR="00F432F7">
          <w:rPr>
            <w:noProof/>
            <w:webHidden/>
          </w:rPr>
          <w:fldChar w:fldCharType="separate"/>
        </w:r>
        <w:r w:rsidR="006C1543">
          <w:rPr>
            <w:noProof/>
            <w:webHidden/>
          </w:rPr>
          <w:t>37</w:t>
        </w:r>
        <w:r w:rsidR="00F432F7">
          <w:rPr>
            <w:noProof/>
            <w:webHidden/>
          </w:rPr>
          <w:fldChar w:fldCharType="end"/>
        </w:r>
      </w:hyperlink>
    </w:p>
    <w:p w:rsidR="00F432F7" w:rsidRDefault="00A17F30">
      <w:pPr>
        <w:pStyle w:val="Sommario3"/>
        <w:rPr>
          <w:rFonts w:asciiTheme="minorHAnsi" w:eastAsiaTheme="minorEastAsia" w:hAnsiTheme="minorHAnsi" w:cstheme="minorBidi"/>
          <w:smallCaps w:val="0"/>
          <w:noProof/>
        </w:rPr>
      </w:pPr>
      <w:hyperlink w:anchor="_Toc374788125" w:history="1">
        <w:r w:rsidR="00F432F7" w:rsidRPr="00B96CB4">
          <w:rPr>
            <w:rStyle w:val="Collegamentoipertestuale"/>
            <w:noProof/>
          </w:rPr>
          <w:t>2.4.3</w:t>
        </w:r>
        <w:r w:rsidR="00F432F7">
          <w:rPr>
            <w:rFonts w:asciiTheme="minorHAnsi" w:eastAsiaTheme="minorEastAsia" w:hAnsiTheme="minorHAnsi" w:cstheme="minorBidi"/>
            <w:smallCaps w:val="0"/>
            <w:noProof/>
          </w:rPr>
          <w:tab/>
        </w:r>
        <w:r w:rsidR="00F432F7" w:rsidRPr="00B96CB4">
          <w:rPr>
            <w:rStyle w:val="Collegamentoipertestuale"/>
            <w:noProof/>
          </w:rPr>
          <w:t>Input delle Lunghezze dei rami – 3° Colonna</w:t>
        </w:r>
        <w:r w:rsidR="00F432F7">
          <w:rPr>
            <w:noProof/>
            <w:webHidden/>
          </w:rPr>
          <w:tab/>
        </w:r>
        <w:r w:rsidR="00F432F7">
          <w:rPr>
            <w:noProof/>
            <w:webHidden/>
          </w:rPr>
          <w:fldChar w:fldCharType="begin"/>
        </w:r>
        <w:r w:rsidR="00F432F7">
          <w:rPr>
            <w:noProof/>
            <w:webHidden/>
          </w:rPr>
          <w:instrText xml:space="preserve"> PAGEREF _Toc374788125 \h </w:instrText>
        </w:r>
        <w:r w:rsidR="00F432F7">
          <w:rPr>
            <w:noProof/>
            <w:webHidden/>
          </w:rPr>
        </w:r>
        <w:r w:rsidR="00F432F7">
          <w:rPr>
            <w:noProof/>
            <w:webHidden/>
          </w:rPr>
          <w:fldChar w:fldCharType="separate"/>
        </w:r>
        <w:r w:rsidR="006C1543">
          <w:rPr>
            <w:noProof/>
            <w:webHidden/>
          </w:rPr>
          <w:t>37</w:t>
        </w:r>
        <w:r w:rsidR="00F432F7">
          <w:rPr>
            <w:noProof/>
            <w:webHidden/>
          </w:rPr>
          <w:fldChar w:fldCharType="end"/>
        </w:r>
      </w:hyperlink>
    </w:p>
    <w:p w:rsidR="00F432F7" w:rsidRDefault="00A17F30">
      <w:pPr>
        <w:pStyle w:val="Sommario3"/>
        <w:rPr>
          <w:rFonts w:asciiTheme="minorHAnsi" w:eastAsiaTheme="minorEastAsia" w:hAnsiTheme="minorHAnsi" w:cstheme="minorBidi"/>
          <w:smallCaps w:val="0"/>
          <w:noProof/>
        </w:rPr>
      </w:pPr>
      <w:hyperlink w:anchor="_Toc374788126" w:history="1">
        <w:r w:rsidR="00F432F7" w:rsidRPr="00B96CB4">
          <w:rPr>
            <w:rStyle w:val="Collegamentoipertestuale"/>
            <w:noProof/>
          </w:rPr>
          <w:t>2.4.4</w:t>
        </w:r>
        <w:r w:rsidR="00F432F7">
          <w:rPr>
            <w:rFonts w:asciiTheme="minorHAnsi" w:eastAsiaTheme="minorEastAsia" w:hAnsiTheme="minorHAnsi" w:cstheme="minorBidi"/>
            <w:smallCaps w:val="0"/>
            <w:noProof/>
          </w:rPr>
          <w:tab/>
        </w:r>
        <w:r w:rsidR="00F432F7" w:rsidRPr="00B96CB4">
          <w:rPr>
            <w:rStyle w:val="Collegamentoipertestuale"/>
            <w:noProof/>
          </w:rPr>
          <w:t>Input del Tipo di Tubazione – 4° Colonna</w:t>
        </w:r>
        <w:r w:rsidR="00F432F7">
          <w:rPr>
            <w:noProof/>
            <w:webHidden/>
          </w:rPr>
          <w:tab/>
        </w:r>
        <w:r w:rsidR="00F432F7">
          <w:rPr>
            <w:noProof/>
            <w:webHidden/>
          </w:rPr>
          <w:fldChar w:fldCharType="begin"/>
        </w:r>
        <w:r w:rsidR="00F432F7">
          <w:rPr>
            <w:noProof/>
            <w:webHidden/>
          </w:rPr>
          <w:instrText xml:space="preserve"> PAGEREF _Toc374788126 \h </w:instrText>
        </w:r>
        <w:r w:rsidR="00F432F7">
          <w:rPr>
            <w:noProof/>
            <w:webHidden/>
          </w:rPr>
        </w:r>
        <w:r w:rsidR="00F432F7">
          <w:rPr>
            <w:noProof/>
            <w:webHidden/>
          </w:rPr>
          <w:fldChar w:fldCharType="separate"/>
        </w:r>
        <w:r w:rsidR="006C1543">
          <w:rPr>
            <w:noProof/>
            <w:webHidden/>
          </w:rPr>
          <w:t>37</w:t>
        </w:r>
        <w:r w:rsidR="00F432F7">
          <w:rPr>
            <w:noProof/>
            <w:webHidden/>
          </w:rPr>
          <w:fldChar w:fldCharType="end"/>
        </w:r>
      </w:hyperlink>
    </w:p>
    <w:p w:rsidR="00F432F7" w:rsidRDefault="00A17F30">
      <w:pPr>
        <w:pStyle w:val="Sommario4"/>
        <w:tabs>
          <w:tab w:val="right" w:pos="9628"/>
        </w:tabs>
        <w:rPr>
          <w:rFonts w:asciiTheme="minorHAnsi" w:eastAsiaTheme="minorEastAsia" w:hAnsiTheme="minorHAnsi" w:cstheme="minorBidi"/>
          <w:noProof/>
        </w:rPr>
      </w:pPr>
      <w:hyperlink w:anchor="_Toc374788127" w:history="1">
        <w:r w:rsidR="00F432F7" w:rsidRPr="00B96CB4">
          <w:rPr>
            <w:rStyle w:val="Collegamentoipertestuale"/>
            <w:noProof/>
          </w:rPr>
          <w:t>Osservazione sulla tipologia delle tubazioni</w:t>
        </w:r>
        <w:r w:rsidR="00F432F7">
          <w:rPr>
            <w:noProof/>
            <w:webHidden/>
          </w:rPr>
          <w:tab/>
        </w:r>
        <w:r w:rsidR="00F432F7">
          <w:rPr>
            <w:noProof/>
            <w:webHidden/>
          </w:rPr>
          <w:fldChar w:fldCharType="begin"/>
        </w:r>
        <w:r w:rsidR="00F432F7">
          <w:rPr>
            <w:noProof/>
            <w:webHidden/>
          </w:rPr>
          <w:instrText xml:space="preserve"> PAGEREF _Toc374788127 \h </w:instrText>
        </w:r>
        <w:r w:rsidR="00F432F7">
          <w:rPr>
            <w:noProof/>
            <w:webHidden/>
          </w:rPr>
        </w:r>
        <w:r w:rsidR="00F432F7">
          <w:rPr>
            <w:noProof/>
            <w:webHidden/>
          </w:rPr>
          <w:fldChar w:fldCharType="separate"/>
        </w:r>
        <w:r w:rsidR="006C1543">
          <w:rPr>
            <w:noProof/>
            <w:webHidden/>
          </w:rPr>
          <w:t>38</w:t>
        </w:r>
        <w:r w:rsidR="00F432F7">
          <w:rPr>
            <w:noProof/>
            <w:webHidden/>
          </w:rPr>
          <w:fldChar w:fldCharType="end"/>
        </w:r>
      </w:hyperlink>
    </w:p>
    <w:p w:rsidR="00F432F7" w:rsidRDefault="00A17F30">
      <w:pPr>
        <w:pStyle w:val="Sommario3"/>
        <w:rPr>
          <w:rFonts w:asciiTheme="minorHAnsi" w:eastAsiaTheme="minorEastAsia" w:hAnsiTheme="minorHAnsi" w:cstheme="minorBidi"/>
          <w:smallCaps w:val="0"/>
          <w:noProof/>
        </w:rPr>
      </w:pPr>
      <w:hyperlink w:anchor="_Toc374788128" w:history="1">
        <w:r w:rsidR="00F432F7" w:rsidRPr="00B96CB4">
          <w:rPr>
            <w:rStyle w:val="Collegamentoipertestuale"/>
            <w:noProof/>
          </w:rPr>
          <w:t>2.4.5</w:t>
        </w:r>
        <w:r w:rsidR="00F432F7">
          <w:rPr>
            <w:rFonts w:asciiTheme="minorHAnsi" w:eastAsiaTheme="minorEastAsia" w:hAnsiTheme="minorHAnsi" w:cstheme="minorBidi"/>
            <w:smallCaps w:val="0"/>
            <w:noProof/>
          </w:rPr>
          <w:tab/>
        </w:r>
        <w:r w:rsidR="00F432F7" w:rsidRPr="00B96CB4">
          <w:rPr>
            <w:rStyle w:val="Collegamentoipertestuale"/>
            <w:noProof/>
          </w:rPr>
          <w:t>Input dei Carichi Termici dei Terminali – 5° Colonna</w:t>
        </w:r>
        <w:r w:rsidR="00F432F7">
          <w:rPr>
            <w:noProof/>
            <w:webHidden/>
          </w:rPr>
          <w:tab/>
        </w:r>
        <w:r w:rsidR="00F432F7">
          <w:rPr>
            <w:noProof/>
            <w:webHidden/>
          </w:rPr>
          <w:fldChar w:fldCharType="begin"/>
        </w:r>
        <w:r w:rsidR="00F432F7">
          <w:rPr>
            <w:noProof/>
            <w:webHidden/>
          </w:rPr>
          <w:instrText xml:space="preserve"> PAGEREF _Toc374788128 \h </w:instrText>
        </w:r>
        <w:r w:rsidR="00F432F7">
          <w:rPr>
            <w:noProof/>
            <w:webHidden/>
          </w:rPr>
        </w:r>
        <w:r w:rsidR="00F432F7">
          <w:rPr>
            <w:noProof/>
            <w:webHidden/>
          </w:rPr>
          <w:fldChar w:fldCharType="separate"/>
        </w:r>
        <w:r w:rsidR="006C1543">
          <w:rPr>
            <w:noProof/>
            <w:webHidden/>
          </w:rPr>
          <w:t>38</w:t>
        </w:r>
        <w:r w:rsidR="00F432F7">
          <w:rPr>
            <w:noProof/>
            <w:webHidden/>
          </w:rPr>
          <w:fldChar w:fldCharType="end"/>
        </w:r>
      </w:hyperlink>
    </w:p>
    <w:p w:rsidR="00F432F7" w:rsidRDefault="00A17F30">
      <w:pPr>
        <w:pStyle w:val="Sommario4"/>
        <w:tabs>
          <w:tab w:val="right" w:pos="9628"/>
        </w:tabs>
        <w:rPr>
          <w:rFonts w:asciiTheme="minorHAnsi" w:eastAsiaTheme="minorEastAsia" w:hAnsiTheme="minorHAnsi" w:cstheme="minorBidi"/>
          <w:noProof/>
        </w:rPr>
      </w:pPr>
      <w:hyperlink w:anchor="_Toc374788129" w:history="1">
        <w:r w:rsidR="00F432F7" w:rsidRPr="00B96CB4">
          <w:rPr>
            <w:rStyle w:val="Collegamentoipertestuale"/>
            <w:noProof/>
          </w:rPr>
          <w:t>Osservazioni sul calcolo delle portate</w:t>
        </w:r>
        <w:r w:rsidR="00F432F7">
          <w:rPr>
            <w:noProof/>
            <w:webHidden/>
          </w:rPr>
          <w:tab/>
        </w:r>
        <w:r w:rsidR="00F432F7">
          <w:rPr>
            <w:noProof/>
            <w:webHidden/>
          </w:rPr>
          <w:fldChar w:fldCharType="begin"/>
        </w:r>
        <w:r w:rsidR="00F432F7">
          <w:rPr>
            <w:noProof/>
            <w:webHidden/>
          </w:rPr>
          <w:instrText xml:space="preserve"> PAGEREF _Toc374788129 \h </w:instrText>
        </w:r>
        <w:r w:rsidR="00F432F7">
          <w:rPr>
            <w:noProof/>
            <w:webHidden/>
          </w:rPr>
        </w:r>
        <w:r w:rsidR="00F432F7">
          <w:rPr>
            <w:noProof/>
            <w:webHidden/>
          </w:rPr>
          <w:fldChar w:fldCharType="separate"/>
        </w:r>
        <w:r w:rsidR="006C1543">
          <w:rPr>
            <w:noProof/>
            <w:webHidden/>
          </w:rPr>
          <w:t>39</w:t>
        </w:r>
        <w:r w:rsidR="00F432F7">
          <w:rPr>
            <w:noProof/>
            <w:webHidden/>
          </w:rPr>
          <w:fldChar w:fldCharType="end"/>
        </w:r>
      </w:hyperlink>
    </w:p>
    <w:p w:rsidR="00F432F7" w:rsidRDefault="00A17F30">
      <w:pPr>
        <w:pStyle w:val="Sommario4"/>
        <w:tabs>
          <w:tab w:val="right" w:pos="9628"/>
        </w:tabs>
        <w:rPr>
          <w:rFonts w:asciiTheme="minorHAnsi" w:eastAsiaTheme="minorEastAsia" w:hAnsiTheme="minorHAnsi" w:cstheme="minorBidi"/>
          <w:noProof/>
        </w:rPr>
      </w:pPr>
      <w:hyperlink w:anchor="_Toc374788130" w:history="1">
        <w:r w:rsidR="00F432F7" w:rsidRPr="00B96CB4">
          <w:rPr>
            <w:rStyle w:val="Collegamentoipertestuale"/>
            <w:noProof/>
          </w:rPr>
          <w:t>Rete Antincendio</w:t>
        </w:r>
        <w:r w:rsidR="00F432F7">
          <w:rPr>
            <w:noProof/>
            <w:webHidden/>
          </w:rPr>
          <w:tab/>
        </w:r>
        <w:r w:rsidR="00F432F7">
          <w:rPr>
            <w:noProof/>
            <w:webHidden/>
          </w:rPr>
          <w:fldChar w:fldCharType="begin"/>
        </w:r>
        <w:r w:rsidR="00F432F7">
          <w:rPr>
            <w:noProof/>
            <w:webHidden/>
          </w:rPr>
          <w:instrText xml:space="preserve"> PAGEREF _Toc374788130 \h </w:instrText>
        </w:r>
        <w:r w:rsidR="00F432F7">
          <w:rPr>
            <w:noProof/>
            <w:webHidden/>
          </w:rPr>
        </w:r>
        <w:r w:rsidR="00F432F7">
          <w:rPr>
            <w:noProof/>
            <w:webHidden/>
          </w:rPr>
          <w:fldChar w:fldCharType="separate"/>
        </w:r>
        <w:r w:rsidR="006C1543">
          <w:rPr>
            <w:noProof/>
            <w:webHidden/>
          </w:rPr>
          <w:t>39</w:t>
        </w:r>
        <w:r w:rsidR="00F432F7">
          <w:rPr>
            <w:noProof/>
            <w:webHidden/>
          </w:rPr>
          <w:fldChar w:fldCharType="end"/>
        </w:r>
      </w:hyperlink>
    </w:p>
    <w:p w:rsidR="00F432F7" w:rsidRDefault="00A17F30">
      <w:pPr>
        <w:pStyle w:val="Sommario3"/>
        <w:rPr>
          <w:rFonts w:asciiTheme="minorHAnsi" w:eastAsiaTheme="minorEastAsia" w:hAnsiTheme="minorHAnsi" w:cstheme="minorBidi"/>
          <w:smallCaps w:val="0"/>
          <w:noProof/>
        </w:rPr>
      </w:pPr>
      <w:hyperlink w:anchor="_Toc374788131" w:history="1">
        <w:r w:rsidR="00F432F7" w:rsidRPr="00B96CB4">
          <w:rPr>
            <w:rStyle w:val="Collegamentoipertestuale"/>
            <w:noProof/>
          </w:rPr>
          <w:t>2.4.6</w:t>
        </w:r>
        <w:r w:rsidR="00F432F7">
          <w:rPr>
            <w:rFonts w:asciiTheme="minorHAnsi" w:eastAsiaTheme="minorEastAsia" w:hAnsiTheme="minorHAnsi" w:cstheme="minorBidi"/>
            <w:smallCaps w:val="0"/>
            <w:noProof/>
          </w:rPr>
          <w:tab/>
        </w:r>
        <w:r w:rsidR="00F432F7" w:rsidRPr="00B96CB4">
          <w:rPr>
            <w:rStyle w:val="Collegamentoipertestuale"/>
            <w:noProof/>
          </w:rPr>
          <w:t>Input delle tipologie di perdite localizzate – Colonne da 25 a 34</w:t>
        </w:r>
        <w:r w:rsidR="00F432F7">
          <w:rPr>
            <w:noProof/>
            <w:webHidden/>
          </w:rPr>
          <w:tab/>
        </w:r>
        <w:r w:rsidR="00F432F7">
          <w:rPr>
            <w:noProof/>
            <w:webHidden/>
          </w:rPr>
          <w:fldChar w:fldCharType="begin"/>
        </w:r>
        <w:r w:rsidR="00F432F7">
          <w:rPr>
            <w:noProof/>
            <w:webHidden/>
          </w:rPr>
          <w:instrText xml:space="preserve"> PAGEREF _Toc374788131 \h </w:instrText>
        </w:r>
        <w:r w:rsidR="00F432F7">
          <w:rPr>
            <w:noProof/>
            <w:webHidden/>
          </w:rPr>
        </w:r>
        <w:r w:rsidR="00F432F7">
          <w:rPr>
            <w:noProof/>
            <w:webHidden/>
          </w:rPr>
          <w:fldChar w:fldCharType="separate"/>
        </w:r>
        <w:r w:rsidR="006C1543">
          <w:rPr>
            <w:noProof/>
            <w:webHidden/>
          </w:rPr>
          <w:t>40</w:t>
        </w:r>
        <w:r w:rsidR="00F432F7">
          <w:rPr>
            <w:noProof/>
            <w:webHidden/>
          </w:rPr>
          <w:fldChar w:fldCharType="end"/>
        </w:r>
      </w:hyperlink>
    </w:p>
    <w:p w:rsidR="00F432F7" w:rsidRDefault="00A17F30">
      <w:pPr>
        <w:pStyle w:val="Sommario2"/>
        <w:tabs>
          <w:tab w:val="left" w:pos="502"/>
          <w:tab w:val="right" w:pos="9628"/>
        </w:tabs>
        <w:rPr>
          <w:rFonts w:asciiTheme="minorHAnsi" w:eastAsiaTheme="minorEastAsia" w:hAnsiTheme="minorHAnsi" w:cstheme="minorBidi"/>
          <w:b w:val="0"/>
          <w:bCs w:val="0"/>
          <w:smallCaps w:val="0"/>
          <w:noProof/>
        </w:rPr>
      </w:pPr>
      <w:hyperlink w:anchor="_Toc374788132" w:history="1">
        <w:r w:rsidR="00F432F7" w:rsidRPr="00B96CB4">
          <w:rPr>
            <w:rStyle w:val="Collegamentoipertestuale"/>
            <w:noProof/>
          </w:rPr>
          <w:t>2.5</w:t>
        </w:r>
        <w:r w:rsidR="00F432F7">
          <w:rPr>
            <w:rFonts w:asciiTheme="minorHAnsi" w:eastAsiaTheme="minorEastAsia" w:hAnsiTheme="minorHAnsi" w:cstheme="minorBidi"/>
            <w:b w:val="0"/>
            <w:bCs w:val="0"/>
            <w:smallCaps w:val="0"/>
            <w:noProof/>
          </w:rPr>
          <w:tab/>
        </w:r>
        <w:r w:rsidR="00F432F7" w:rsidRPr="00B96CB4">
          <w:rPr>
            <w:rStyle w:val="Collegamentoipertestuale"/>
            <w:noProof/>
          </w:rPr>
          <w:t>Menu RIEPOLOGA</w:t>
        </w:r>
        <w:r w:rsidR="00F432F7">
          <w:rPr>
            <w:noProof/>
            <w:webHidden/>
          </w:rPr>
          <w:tab/>
        </w:r>
        <w:r w:rsidR="00F432F7">
          <w:rPr>
            <w:noProof/>
            <w:webHidden/>
          </w:rPr>
          <w:fldChar w:fldCharType="begin"/>
        </w:r>
        <w:r w:rsidR="00F432F7">
          <w:rPr>
            <w:noProof/>
            <w:webHidden/>
          </w:rPr>
          <w:instrText xml:space="preserve"> PAGEREF _Toc374788132 \h </w:instrText>
        </w:r>
        <w:r w:rsidR="00F432F7">
          <w:rPr>
            <w:noProof/>
            <w:webHidden/>
          </w:rPr>
        </w:r>
        <w:r w:rsidR="00F432F7">
          <w:rPr>
            <w:noProof/>
            <w:webHidden/>
          </w:rPr>
          <w:fldChar w:fldCharType="separate"/>
        </w:r>
        <w:r w:rsidR="006C1543">
          <w:rPr>
            <w:noProof/>
            <w:webHidden/>
          </w:rPr>
          <w:t>45</w:t>
        </w:r>
        <w:r w:rsidR="00F432F7">
          <w:rPr>
            <w:noProof/>
            <w:webHidden/>
          </w:rPr>
          <w:fldChar w:fldCharType="end"/>
        </w:r>
      </w:hyperlink>
    </w:p>
    <w:p w:rsidR="00F432F7" w:rsidRDefault="00A17F30">
      <w:pPr>
        <w:pStyle w:val="Sommario1"/>
        <w:rPr>
          <w:rFonts w:asciiTheme="minorHAnsi" w:eastAsiaTheme="minorEastAsia" w:hAnsiTheme="minorHAnsi" w:cstheme="minorBidi"/>
          <w:b w:val="0"/>
          <w:bCs w:val="0"/>
          <w:caps w:val="0"/>
          <w:noProof/>
          <w:u w:val="none"/>
        </w:rPr>
      </w:pPr>
      <w:hyperlink w:anchor="_Toc374788133" w:history="1">
        <w:r w:rsidR="00F432F7" w:rsidRPr="00B96CB4">
          <w:rPr>
            <w:rStyle w:val="Collegamentoipertestuale"/>
            <w:noProof/>
          </w:rPr>
          <w:t>3.</w:t>
        </w:r>
        <w:r w:rsidR="00F432F7">
          <w:rPr>
            <w:rFonts w:asciiTheme="minorHAnsi" w:eastAsiaTheme="minorEastAsia" w:hAnsiTheme="minorHAnsi" w:cstheme="minorBidi"/>
            <w:b w:val="0"/>
            <w:bCs w:val="0"/>
            <w:caps w:val="0"/>
            <w:noProof/>
            <w:u w:val="none"/>
          </w:rPr>
          <w:tab/>
        </w:r>
        <w:r w:rsidR="00F432F7" w:rsidRPr="00B96CB4">
          <w:rPr>
            <w:rStyle w:val="Collegamentoipertestuale"/>
            <w:noProof/>
          </w:rPr>
          <w:t>USO DEL PROGRAMMA – FASE DI CALCOLO</w:t>
        </w:r>
        <w:r w:rsidR="00F432F7">
          <w:rPr>
            <w:noProof/>
            <w:webHidden/>
          </w:rPr>
          <w:tab/>
        </w:r>
        <w:r w:rsidR="00F432F7">
          <w:rPr>
            <w:noProof/>
            <w:webHidden/>
          </w:rPr>
          <w:fldChar w:fldCharType="begin"/>
        </w:r>
        <w:r w:rsidR="00F432F7">
          <w:rPr>
            <w:noProof/>
            <w:webHidden/>
          </w:rPr>
          <w:instrText xml:space="preserve"> PAGEREF _Toc374788133 \h </w:instrText>
        </w:r>
        <w:r w:rsidR="00F432F7">
          <w:rPr>
            <w:noProof/>
            <w:webHidden/>
          </w:rPr>
        </w:r>
        <w:r w:rsidR="00F432F7">
          <w:rPr>
            <w:noProof/>
            <w:webHidden/>
          </w:rPr>
          <w:fldChar w:fldCharType="separate"/>
        </w:r>
        <w:r w:rsidR="006C1543">
          <w:rPr>
            <w:noProof/>
            <w:webHidden/>
          </w:rPr>
          <w:t>49</w:t>
        </w:r>
        <w:r w:rsidR="00F432F7">
          <w:rPr>
            <w:noProof/>
            <w:webHidden/>
          </w:rPr>
          <w:fldChar w:fldCharType="end"/>
        </w:r>
      </w:hyperlink>
    </w:p>
    <w:p w:rsidR="00F432F7" w:rsidRDefault="00A17F30">
      <w:pPr>
        <w:pStyle w:val="Sommario2"/>
        <w:tabs>
          <w:tab w:val="left" w:pos="502"/>
          <w:tab w:val="right" w:pos="9628"/>
        </w:tabs>
        <w:rPr>
          <w:rFonts w:asciiTheme="minorHAnsi" w:eastAsiaTheme="minorEastAsia" w:hAnsiTheme="minorHAnsi" w:cstheme="minorBidi"/>
          <w:b w:val="0"/>
          <w:bCs w:val="0"/>
          <w:smallCaps w:val="0"/>
          <w:noProof/>
        </w:rPr>
      </w:pPr>
      <w:hyperlink w:anchor="_Toc374788134" w:history="1">
        <w:r w:rsidR="00F432F7" w:rsidRPr="00B96CB4">
          <w:rPr>
            <w:rStyle w:val="Collegamentoipertestuale"/>
            <w:noProof/>
          </w:rPr>
          <w:t>3.1</w:t>
        </w:r>
        <w:r w:rsidR="00F432F7">
          <w:rPr>
            <w:rFonts w:asciiTheme="minorHAnsi" w:eastAsiaTheme="minorEastAsia" w:hAnsiTheme="minorHAnsi" w:cstheme="minorBidi"/>
            <w:b w:val="0"/>
            <w:bCs w:val="0"/>
            <w:smallCaps w:val="0"/>
            <w:noProof/>
          </w:rPr>
          <w:tab/>
        </w:r>
        <w:r w:rsidR="00F432F7" w:rsidRPr="00B96CB4">
          <w:rPr>
            <w:rStyle w:val="Collegamentoipertestuale"/>
            <w:noProof/>
          </w:rPr>
          <w:t>Introduzione alla fase di Calcolo</w:t>
        </w:r>
        <w:r w:rsidR="00F432F7">
          <w:rPr>
            <w:noProof/>
            <w:webHidden/>
          </w:rPr>
          <w:tab/>
        </w:r>
        <w:r w:rsidR="00F432F7">
          <w:rPr>
            <w:noProof/>
            <w:webHidden/>
          </w:rPr>
          <w:fldChar w:fldCharType="begin"/>
        </w:r>
        <w:r w:rsidR="00F432F7">
          <w:rPr>
            <w:noProof/>
            <w:webHidden/>
          </w:rPr>
          <w:instrText xml:space="preserve"> PAGEREF _Toc374788134 \h </w:instrText>
        </w:r>
        <w:r w:rsidR="00F432F7">
          <w:rPr>
            <w:noProof/>
            <w:webHidden/>
          </w:rPr>
        </w:r>
        <w:r w:rsidR="00F432F7">
          <w:rPr>
            <w:noProof/>
            <w:webHidden/>
          </w:rPr>
          <w:fldChar w:fldCharType="separate"/>
        </w:r>
        <w:r w:rsidR="006C1543">
          <w:rPr>
            <w:noProof/>
            <w:webHidden/>
          </w:rPr>
          <w:t>49</w:t>
        </w:r>
        <w:r w:rsidR="00F432F7">
          <w:rPr>
            <w:noProof/>
            <w:webHidden/>
          </w:rPr>
          <w:fldChar w:fldCharType="end"/>
        </w:r>
      </w:hyperlink>
    </w:p>
    <w:p w:rsidR="00F432F7" w:rsidRDefault="00A17F30">
      <w:pPr>
        <w:pStyle w:val="Sommario4"/>
        <w:tabs>
          <w:tab w:val="right" w:pos="9628"/>
        </w:tabs>
        <w:rPr>
          <w:rFonts w:asciiTheme="minorHAnsi" w:eastAsiaTheme="minorEastAsia" w:hAnsiTheme="minorHAnsi" w:cstheme="minorBidi"/>
          <w:noProof/>
        </w:rPr>
      </w:pPr>
      <w:hyperlink w:anchor="_Toc374788135" w:history="1">
        <w:r w:rsidR="00F432F7" w:rsidRPr="00B96CB4">
          <w:rPr>
            <w:rStyle w:val="Collegamentoipertestuale"/>
            <w:noProof/>
          </w:rPr>
          <w:t>Fase di Calcolo N. 1</w:t>
        </w:r>
        <w:r w:rsidR="00F432F7">
          <w:rPr>
            <w:noProof/>
            <w:webHidden/>
          </w:rPr>
          <w:tab/>
        </w:r>
        <w:r w:rsidR="00F432F7">
          <w:rPr>
            <w:noProof/>
            <w:webHidden/>
          </w:rPr>
          <w:fldChar w:fldCharType="begin"/>
        </w:r>
        <w:r w:rsidR="00F432F7">
          <w:rPr>
            <w:noProof/>
            <w:webHidden/>
          </w:rPr>
          <w:instrText xml:space="preserve"> PAGEREF _Toc374788135 \h </w:instrText>
        </w:r>
        <w:r w:rsidR="00F432F7">
          <w:rPr>
            <w:noProof/>
            <w:webHidden/>
          </w:rPr>
        </w:r>
        <w:r w:rsidR="00F432F7">
          <w:rPr>
            <w:noProof/>
            <w:webHidden/>
          </w:rPr>
          <w:fldChar w:fldCharType="separate"/>
        </w:r>
        <w:r w:rsidR="006C1543">
          <w:rPr>
            <w:noProof/>
            <w:webHidden/>
          </w:rPr>
          <w:t>49</w:t>
        </w:r>
        <w:r w:rsidR="00F432F7">
          <w:rPr>
            <w:noProof/>
            <w:webHidden/>
          </w:rPr>
          <w:fldChar w:fldCharType="end"/>
        </w:r>
      </w:hyperlink>
    </w:p>
    <w:p w:rsidR="00F432F7" w:rsidRDefault="00A17F30">
      <w:pPr>
        <w:pStyle w:val="Sommario4"/>
        <w:tabs>
          <w:tab w:val="right" w:pos="9628"/>
        </w:tabs>
        <w:rPr>
          <w:rFonts w:asciiTheme="minorHAnsi" w:eastAsiaTheme="minorEastAsia" w:hAnsiTheme="minorHAnsi" w:cstheme="minorBidi"/>
          <w:noProof/>
        </w:rPr>
      </w:pPr>
      <w:hyperlink w:anchor="_Toc374788136" w:history="1">
        <w:r w:rsidR="00F432F7" w:rsidRPr="00B96CB4">
          <w:rPr>
            <w:rStyle w:val="Collegamentoipertestuale"/>
            <w:noProof/>
          </w:rPr>
          <w:t>Fase di Calcolo N.2</w:t>
        </w:r>
        <w:r w:rsidR="00F432F7">
          <w:rPr>
            <w:noProof/>
            <w:webHidden/>
          </w:rPr>
          <w:tab/>
        </w:r>
        <w:r w:rsidR="00F432F7">
          <w:rPr>
            <w:noProof/>
            <w:webHidden/>
          </w:rPr>
          <w:fldChar w:fldCharType="begin"/>
        </w:r>
        <w:r w:rsidR="00F432F7">
          <w:rPr>
            <w:noProof/>
            <w:webHidden/>
          </w:rPr>
          <w:instrText xml:space="preserve"> PAGEREF _Toc374788136 \h </w:instrText>
        </w:r>
        <w:r w:rsidR="00F432F7">
          <w:rPr>
            <w:noProof/>
            <w:webHidden/>
          </w:rPr>
        </w:r>
        <w:r w:rsidR="00F432F7">
          <w:rPr>
            <w:noProof/>
            <w:webHidden/>
          </w:rPr>
          <w:fldChar w:fldCharType="separate"/>
        </w:r>
        <w:r w:rsidR="006C1543">
          <w:rPr>
            <w:noProof/>
            <w:webHidden/>
          </w:rPr>
          <w:t>50</w:t>
        </w:r>
        <w:r w:rsidR="00F432F7">
          <w:rPr>
            <w:noProof/>
            <w:webHidden/>
          </w:rPr>
          <w:fldChar w:fldCharType="end"/>
        </w:r>
      </w:hyperlink>
    </w:p>
    <w:p w:rsidR="00F432F7" w:rsidRDefault="00A17F30">
      <w:pPr>
        <w:pStyle w:val="Sommario4"/>
        <w:tabs>
          <w:tab w:val="right" w:pos="9628"/>
        </w:tabs>
        <w:rPr>
          <w:rFonts w:asciiTheme="minorHAnsi" w:eastAsiaTheme="minorEastAsia" w:hAnsiTheme="minorHAnsi" w:cstheme="minorBidi"/>
          <w:noProof/>
        </w:rPr>
      </w:pPr>
      <w:hyperlink w:anchor="_Toc374788137" w:history="1">
        <w:r w:rsidR="00F432F7" w:rsidRPr="00B96CB4">
          <w:rPr>
            <w:rStyle w:val="Collegamentoipertestuale"/>
            <w:noProof/>
          </w:rPr>
          <w:t>Fase di Calcolo N. 3</w:t>
        </w:r>
        <w:r w:rsidR="00F432F7">
          <w:rPr>
            <w:noProof/>
            <w:webHidden/>
          </w:rPr>
          <w:tab/>
        </w:r>
        <w:r w:rsidR="00F432F7">
          <w:rPr>
            <w:noProof/>
            <w:webHidden/>
          </w:rPr>
          <w:fldChar w:fldCharType="begin"/>
        </w:r>
        <w:r w:rsidR="00F432F7">
          <w:rPr>
            <w:noProof/>
            <w:webHidden/>
          </w:rPr>
          <w:instrText xml:space="preserve"> PAGEREF _Toc374788137 \h </w:instrText>
        </w:r>
        <w:r w:rsidR="00F432F7">
          <w:rPr>
            <w:noProof/>
            <w:webHidden/>
          </w:rPr>
        </w:r>
        <w:r w:rsidR="00F432F7">
          <w:rPr>
            <w:noProof/>
            <w:webHidden/>
          </w:rPr>
          <w:fldChar w:fldCharType="separate"/>
        </w:r>
        <w:r w:rsidR="006C1543">
          <w:rPr>
            <w:noProof/>
            <w:webHidden/>
          </w:rPr>
          <w:t>50</w:t>
        </w:r>
        <w:r w:rsidR="00F432F7">
          <w:rPr>
            <w:noProof/>
            <w:webHidden/>
          </w:rPr>
          <w:fldChar w:fldCharType="end"/>
        </w:r>
      </w:hyperlink>
    </w:p>
    <w:p w:rsidR="00F432F7" w:rsidRDefault="00A17F30">
      <w:pPr>
        <w:pStyle w:val="Sommario4"/>
        <w:tabs>
          <w:tab w:val="right" w:pos="9628"/>
        </w:tabs>
        <w:rPr>
          <w:rFonts w:asciiTheme="minorHAnsi" w:eastAsiaTheme="minorEastAsia" w:hAnsiTheme="minorHAnsi" w:cstheme="minorBidi"/>
          <w:noProof/>
        </w:rPr>
      </w:pPr>
      <w:hyperlink w:anchor="_Toc374788138" w:history="1">
        <w:r w:rsidR="00F432F7" w:rsidRPr="00B96CB4">
          <w:rPr>
            <w:rStyle w:val="Collegamentoipertestuale"/>
            <w:noProof/>
          </w:rPr>
          <w:t>Calcolo automatico completo</w:t>
        </w:r>
        <w:r w:rsidR="00F432F7">
          <w:rPr>
            <w:noProof/>
            <w:webHidden/>
          </w:rPr>
          <w:tab/>
        </w:r>
        <w:r w:rsidR="00F432F7">
          <w:rPr>
            <w:noProof/>
            <w:webHidden/>
          </w:rPr>
          <w:fldChar w:fldCharType="begin"/>
        </w:r>
        <w:r w:rsidR="00F432F7">
          <w:rPr>
            <w:noProof/>
            <w:webHidden/>
          </w:rPr>
          <w:instrText xml:space="preserve"> PAGEREF _Toc374788138 \h </w:instrText>
        </w:r>
        <w:r w:rsidR="00F432F7">
          <w:rPr>
            <w:noProof/>
            <w:webHidden/>
          </w:rPr>
        </w:r>
        <w:r w:rsidR="00F432F7">
          <w:rPr>
            <w:noProof/>
            <w:webHidden/>
          </w:rPr>
          <w:fldChar w:fldCharType="separate"/>
        </w:r>
        <w:r w:rsidR="006C1543">
          <w:rPr>
            <w:noProof/>
            <w:webHidden/>
          </w:rPr>
          <w:t>51</w:t>
        </w:r>
        <w:r w:rsidR="00F432F7">
          <w:rPr>
            <w:noProof/>
            <w:webHidden/>
          </w:rPr>
          <w:fldChar w:fldCharType="end"/>
        </w:r>
      </w:hyperlink>
    </w:p>
    <w:p w:rsidR="00F432F7" w:rsidRDefault="00A17F30">
      <w:pPr>
        <w:pStyle w:val="Sommario4"/>
        <w:tabs>
          <w:tab w:val="right" w:pos="9628"/>
        </w:tabs>
        <w:rPr>
          <w:rFonts w:asciiTheme="minorHAnsi" w:eastAsiaTheme="minorEastAsia" w:hAnsiTheme="minorHAnsi" w:cstheme="minorBidi"/>
          <w:noProof/>
        </w:rPr>
      </w:pPr>
      <w:hyperlink w:anchor="_Toc374788139" w:history="1">
        <w:r w:rsidR="00F432F7" w:rsidRPr="00B96CB4">
          <w:rPr>
            <w:rStyle w:val="Collegamentoipertestuale"/>
            <w:noProof/>
          </w:rPr>
          <w:t>Osservazione sul bilanciamento delle reti</w:t>
        </w:r>
        <w:r w:rsidR="00F432F7">
          <w:rPr>
            <w:noProof/>
            <w:webHidden/>
          </w:rPr>
          <w:tab/>
        </w:r>
        <w:r w:rsidR="00F432F7">
          <w:rPr>
            <w:noProof/>
            <w:webHidden/>
          </w:rPr>
          <w:fldChar w:fldCharType="begin"/>
        </w:r>
        <w:r w:rsidR="00F432F7">
          <w:rPr>
            <w:noProof/>
            <w:webHidden/>
          </w:rPr>
          <w:instrText xml:space="preserve"> PAGEREF _Toc374788139 \h </w:instrText>
        </w:r>
        <w:r w:rsidR="00F432F7">
          <w:rPr>
            <w:noProof/>
            <w:webHidden/>
          </w:rPr>
        </w:r>
        <w:r w:rsidR="00F432F7">
          <w:rPr>
            <w:noProof/>
            <w:webHidden/>
          </w:rPr>
          <w:fldChar w:fldCharType="separate"/>
        </w:r>
        <w:r w:rsidR="006C1543">
          <w:rPr>
            <w:noProof/>
            <w:webHidden/>
          </w:rPr>
          <w:t>51</w:t>
        </w:r>
        <w:r w:rsidR="00F432F7">
          <w:rPr>
            <w:noProof/>
            <w:webHidden/>
          </w:rPr>
          <w:fldChar w:fldCharType="end"/>
        </w:r>
      </w:hyperlink>
    </w:p>
    <w:p w:rsidR="00F432F7" w:rsidRDefault="00A17F30">
      <w:pPr>
        <w:pStyle w:val="Sommario2"/>
        <w:tabs>
          <w:tab w:val="left" w:pos="502"/>
          <w:tab w:val="right" w:pos="9628"/>
        </w:tabs>
        <w:rPr>
          <w:rFonts w:asciiTheme="minorHAnsi" w:eastAsiaTheme="minorEastAsia" w:hAnsiTheme="minorHAnsi" w:cstheme="minorBidi"/>
          <w:b w:val="0"/>
          <w:bCs w:val="0"/>
          <w:smallCaps w:val="0"/>
          <w:noProof/>
        </w:rPr>
      </w:pPr>
      <w:hyperlink w:anchor="_Toc374788140" w:history="1">
        <w:r w:rsidR="00F432F7" w:rsidRPr="00B96CB4">
          <w:rPr>
            <w:rStyle w:val="Collegamentoipertestuale"/>
            <w:noProof/>
          </w:rPr>
          <w:t>3.2</w:t>
        </w:r>
        <w:r w:rsidR="00F432F7">
          <w:rPr>
            <w:rFonts w:asciiTheme="minorHAnsi" w:eastAsiaTheme="minorEastAsia" w:hAnsiTheme="minorHAnsi" w:cstheme="minorBidi"/>
            <w:b w:val="0"/>
            <w:bCs w:val="0"/>
            <w:smallCaps w:val="0"/>
            <w:noProof/>
          </w:rPr>
          <w:tab/>
        </w:r>
        <w:r w:rsidR="00F432F7" w:rsidRPr="00B96CB4">
          <w:rPr>
            <w:rStyle w:val="Collegamentoipertestuale"/>
            <w:noProof/>
          </w:rPr>
          <w:t>Menu CALCOLA</w:t>
        </w:r>
        <w:r w:rsidR="00F432F7">
          <w:rPr>
            <w:noProof/>
            <w:webHidden/>
          </w:rPr>
          <w:tab/>
        </w:r>
        <w:r w:rsidR="00F432F7">
          <w:rPr>
            <w:noProof/>
            <w:webHidden/>
          </w:rPr>
          <w:fldChar w:fldCharType="begin"/>
        </w:r>
        <w:r w:rsidR="00F432F7">
          <w:rPr>
            <w:noProof/>
            <w:webHidden/>
          </w:rPr>
          <w:instrText xml:space="preserve"> PAGEREF _Toc374788140 \h </w:instrText>
        </w:r>
        <w:r w:rsidR="00F432F7">
          <w:rPr>
            <w:noProof/>
            <w:webHidden/>
          </w:rPr>
        </w:r>
        <w:r w:rsidR="00F432F7">
          <w:rPr>
            <w:noProof/>
            <w:webHidden/>
          </w:rPr>
          <w:fldChar w:fldCharType="separate"/>
        </w:r>
        <w:r w:rsidR="006C1543">
          <w:rPr>
            <w:noProof/>
            <w:webHidden/>
          </w:rPr>
          <w:t>53</w:t>
        </w:r>
        <w:r w:rsidR="00F432F7">
          <w:rPr>
            <w:noProof/>
            <w:webHidden/>
          </w:rPr>
          <w:fldChar w:fldCharType="end"/>
        </w:r>
      </w:hyperlink>
    </w:p>
    <w:p w:rsidR="00F432F7" w:rsidRDefault="00A17F30">
      <w:pPr>
        <w:pStyle w:val="Sommario3"/>
        <w:rPr>
          <w:rFonts w:asciiTheme="minorHAnsi" w:eastAsiaTheme="minorEastAsia" w:hAnsiTheme="minorHAnsi" w:cstheme="minorBidi"/>
          <w:smallCaps w:val="0"/>
          <w:noProof/>
        </w:rPr>
      </w:pPr>
      <w:hyperlink w:anchor="_Toc374788141" w:history="1">
        <w:r w:rsidR="00F432F7" w:rsidRPr="00B96CB4">
          <w:rPr>
            <w:rStyle w:val="Collegamentoipertestuale"/>
            <w:noProof/>
          </w:rPr>
          <w:t>3.2.1</w:t>
        </w:r>
        <w:r w:rsidR="00F432F7">
          <w:rPr>
            <w:rFonts w:asciiTheme="minorHAnsi" w:eastAsiaTheme="minorEastAsia" w:hAnsiTheme="minorHAnsi" w:cstheme="minorBidi"/>
            <w:smallCaps w:val="0"/>
            <w:noProof/>
          </w:rPr>
          <w:tab/>
        </w:r>
        <w:r w:rsidR="00F432F7" w:rsidRPr="00B96CB4">
          <w:rPr>
            <w:rStyle w:val="Collegamentoipertestuale"/>
            <w:noProof/>
          </w:rPr>
          <w:t>Solo Calcolo Inziale</w:t>
        </w:r>
        <w:r w:rsidR="00F432F7">
          <w:rPr>
            <w:noProof/>
            <w:webHidden/>
          </w:rPr>
          <w:tab/>
        </w:r>
        <w:r w:rsidR="00F432F7">
          <w:rPr>
            <w:noProof/>
            <w:webHidden/>
          </w:rPr>
          <w:fldChar w:fldCharType="begin"/>
        </w:r>
        <w:r w:rsidR="00F432F7">
          <w:rPr>
            <w:noProof/>
            <w:webHidden/>
          </w:rPr>
          <w:instrText xml:space="preserve"> PAGEREF _Toc374788141 \h </w:instrText>
        </w:r>
        <w:r w:rsidR="00F432F7">
          <w:rPr>
            <w:noProof/>
            <w:webHidden/>
          </w:rPr>
        </w:r>
        <w:r w:rsidR="00F432F7">
          <w:rPr>
            <w:noProof/>
            <w:webHidden/>
          </w:rPr>
          <w:fldChar w:fldCharType="separate"/>
        </w:r>
        <w:r w:rsidR="006C1543">
          <w:rPr>
            <w:noProof/>
            <w:webHidden/>
          </w:rPr>
          <w:t>54</w:t>
        </w:r>
        <w:r w:rsidR="00F432F7">
          <w:rPr>
            <w:noProof/>
            <w:webHidden/>
          </w:rPr>
          <w:fldChar w:fldCharType="end"/>
        </w:r>
      </w:hyperlink>
    </w:p>
    <w:p w:rsidR="00F432F7" w:rsidRDefault="00A17F30">
      <w:pPr>
        <w:pStyle w:val="Sommario3"/>
        <w:rPr>
          <w:rFonts w:asciiTheme="minorHAnsi" w:eastAsiaTheme="minorEastAsia" w:hAnsiTheme="minorHAnsi" w:cstheme="minorBidi"/>
          <w:smallCaps w:val="0"/>
          <w:noProof/>
        </w:rPr>
      </w:pPr>
      <w:hyperlink w:anchor="_Toc374788142" w:history="1">
        <w:r w:rsidR="00F432F7" w:rsidRPr="00B96CB4">
          <w:rPr>
            <w:rStyle w:val="Collegamentoipertestuale"/>
            <w:noProof/>
          </w:rPr>
          <w:t>3.2.2</w:t>
        </w:r>
        <w:r w:rsidR="00F432F7">
          <w:rPr>
            <w:rFonts w:asciiTheme="minorHAnsi" w:eastAsiaTheme="minorEastAsia" w:hAnsiTheme="minorHAnsi" w:cstheme="minorBidi"/>
            <w:smallCaps w:val="0"/>
            <w:noProof/>
          </w:rPr>
          <w:tab/>
        </w:r>
        <w:r w:rsidR="00F432F7" w:rsidRPr="00B96CB4">
          <w:rPr>
            <w:rStyle w:val="Collegamentoipertestuale"/>
            <w:noProof/>
          </w:rPr>
          <w:t>Con Serlezione dei Diametri</w:t>
        </w:r>
        <w:r w:rsidR="00F432F7">
          <w:rPr>
            <w:noProof/>
            <w:webHidden/>
          </w:rPr>
          <w:tab/>
        </w:r>
        <w:r w:rsidR="00F432F7">
          <w:rPr>
            <w:noProof/>
            <w:webHidden/>
          </w:rPr>
          <w:fldChar w:fldCharType="begin"/>
        </w:r>
        <w:r w:rsidR="00F432F7">
          <w:rPr>
            <w:noProof/>
            <w:webHidden/>
          </w:rPr>
          <w:instrText xml:space="preserve"> PAGEREF _Toc374788142 \h </w:instrText>
        </w:r>
        <w:r w:rsidR="00F432F7">
          <w:rPr>
            <w:noProof/>
            <w:webHidden/>
          </w:rPr>
        </w:r>
        <w:r w:rsidR="00F432F7">
          <w:rPr>
            <w:noProof/>
            <w:webHidden/>
          </w:rPr>
          <w:fldChar w:fldCharType="separate"/>
        </w:r>
        <w:r w:rsidR="006C1543">
          <w:rPr>
            <w:noProof/>
            <w:webHidden/>
          </w:rPr>
          <w:t>55</w:t>
        </w:r>
        <w:r w:rsidR="00F432F7">
          <w:rPr>
            <w:noProof/>
            <w:webHidden/>
          </w:rPr>
          <w:fldChar w:fldCharType="end"/>
        </w:r>
      </w:hyperlink>
    </w:p>
    <w:p w:rsidR="00F432F7" w:rsidRDefault="00A17F30">
      <w:pPr>
        <w:pStyle w:val="Sommario3"/>
        <w:rPr>
          <w:rFonts w:asciiTheme="minorHAnsi" w:eastAsiaTheme="minorEastAsia" w:hAnsiTheme="minorHAnsi" w:cstheme="minorBidi"/>
          <w:smallCaps w:val="0"/>
          <w:noProof/>
        </w:rPr>
      </w:pPr>
      <w:hyperlink w:anchor="_Toc374788143" w:history="1">
        <w:r w:rsidR="00F432F7" w:rsidRPr="00B96CB4">
          <w:rPr>
            <w:rStyle w:val="Collegamentoipertestuale"/>
            <w:noProof/>
          </w:rPr>
          <w:t>3.2.3</w:t>
        </w:r>
        <w:r w:rsidR="00F432F7">
          <w:rPr>
            <w:rFonts w:asciiTheme="minorHAnsi" w:eastAsiaTheme="minorEastAsia" w:hAnsiTheme="minorHAnsi" w:cstheme="minorBidi"/>
            <w:smallCaps w:val="0"/>
            <w:noProof/>
          </w:rPr>
          <w:tab/>
        </w:r>
        <w:r w:rsidR="00F432F7" w:rsidRPr="00B96CB4">
          <w:rPr>
            <w:rStyle w:val="Collegamentoipertestuale"/>
            <w:noProof/>
          </w:rPr>
          <w:t>Calcolo Completo con Bilanciamento</w:t>
        </w:r>
        <w:r w:rsidR="00F432F7">
          <w:rPr>
            <w:noProof/>
            <w:webHidden/>
          </w:rPr>
          <w:tab/>
        </w:r>
        <w:r w:rsidR="00F432F7">
          <w:rPr>
            <w:noProof/>
            <w:webHidden/>
          </w:rPr>
          <w:fldChar w:fldCharType="begin"/>
        </w:r>
        <w:r w:rsidR="00F432F7">
          <w:rPr>
            <w:noProof/>
            <w:webHidden/>
          </w:rPr>
          <w:instrText xml:space="preserve"> PAGEREF _Toc374788143 \h </w:instrText>
        </w:r>
        <w:r w:rsidR="00F432F7">
          <w:rPr>
            <w:noProof/>
            <w:webHidden/>
          </w:rPr>
        </w:r>
        <w:r w:rsidR="00F432F7">
          <w:rPr>
            <w:noProof/>
            <w:webHidden/>
          </w:rPr>
          <w:fldChar w:fldCharType="separate"/>
        </w:r>
        <w:r w:rsidR="006C1543">
          <w:rPr>
            <w:noProof/>
            <w:webHidden/>
          </w:rPr>
          <w:t>57</w:t>
        </w:r>
        <w:r w:rsidR="00F432F7">
          <w:rPr>
            <w:noProof/>
            <w:webHidden/>
          </w:rPr>
          <w:fldChar w:fldCharType="end"/>
        </w:r>
      </w:hyperlink>
    </w:p>
    <w:p w:rsidR="00F432F7" w:rsidRDefault="00A17F30">
      <w:pPr>
        <w:pStyle w:val="Sommario3"/>
        <w:rPr>
          <w:rFonts w:asciiTheme="minorHAnsi" w:eastAsiaTheme="minorEastAsia" w:hAnsiTheme="minorHAnsi" w:cstheme="minorBidi"/>
          <w:smallCaps w:val="0"/>
          <w:noProof/>
        </w:rPr>
      </w:pPr>
      <w:hyperlink w:anchor="_Toc374788144" w:history="1">
        <w:r w:rsidR="00F432F7" w:rsidRPr="00B96CB4">
          <w:rPr>
            <w:rStyle w:val="Collegamentoipertestuale"/>
            <w:noProof/>
          </w:rPr>
          <w:t>3.2.4</w:t>
        </w:r>
        <w:r w:rsidR="00F432F7">
          <w:rPr>
            <w:rFonts w:asciiTheme="minorHAnsi" w:eastAsiaTheme="minorEastAsia" w:hAnsiTheme="minorHAnsi" w:cstheme="minorBidi"/>
            <w:smallCaps w:val="0"/>
            <w:noProof/>
          </w:rPr>
          <w:tab/>
        </w:r>
        <w:r w:rsidR="00F432F7" w:rsidRPr="00B96CB4">
          <w:rPr>
            <w:rStyle w:val="Collegamentoipertestuale"/>
            <w:noProof/>
          </w:rPr>
          <w:t>Dimesionamento di reti per fan coil a due tubi</w:t>
        </w:r>
        <w:r w:rsidR="00F432F7">
          <w:rPr>
            <w:noProof/>
            <w:webHidden/>
          </w:rPr>
          <w:tab/>
        </w:r>
        <w:r w:rsidR="00F432F7">
          <w:rPr>
            <w:noProof/>
            <w:webHidden/>
          </w:rPr>
          <w:fldChar w:fldCharType="begin"/>
        </w:r>
        <w:r w:rsidR="00F432F7">
          <w:rPr>
            <w:noProof/>
            <w:webHidden/>
          </w:rPr>
          <w:instrText xml:space="preserve"> PAGEREF _Toc374788144 \h </w:instrText>
        </w:r>
        <w:r w:rsidR="00F432F7">
          <w:rPr>
            <w:noProof/>
            <w:webHidden/>
          </w:rPr>
        </w:r>
        <w:r w:rsidR="00F432F7">
          <w:rPr>
            <w:noProof/>
            <w:webHidden/>
          </w:rPr>
          <w:fldChar w:fldCharType="separate"/>
        </w:r>
        <w:r w:rsidR="006C1543">
          <w:rPr>
            <w:noProof/>
            <w:webHidden/>
          </w:rPr>
          <w:t>60</w:t>
        </w:r>
        <w:r w:rsidR="00F432F7">
          <w:rPr>
            <w:noProof/>
            <w:webHidden/>
          </w:rPr>
          <w:fldChar w:fldCharType="end"/>
        </w:r>
      </w:hyperlink>
    </w:p>
    <w:p w:rsidR="00F432F7" w:rsidRDefault="00A17F30">
      <w:pPr>
        <w:pStyle w:val="Sommario2"/>
        <w:tabs>
          <w:tab w:val="left" w:pos="502"/>
          <w:tab w:val="right" w:pos="9628"/>
        </w:tabs>
        <w:rPr>
          <w:rFonts w:asciiTheme="minorHAnsi" w:eastAsiaTheme="minorEastAsia" w:hAnsiTheme="minorHAnsi" w:cstheme="minorBidi"/>
          <w:b w:val="0"/>
          <w:bCs w:val="0"/>
          <w:smallCaps w:val="0"/>
          <w:noProof/>
        </w:rPr>
      </w:pPr>
      <w:hyperlink w:anchor="_Toc374788145" w:history="1">
        <w:r w:rsidR="00F432F7" w:rsidRPr="00B96CB4">
          <w:rPr>
            <w:rStyle w:val="Collegamentoipertestuale"/>
            <w:noProof/>
          </w:rPr>
          <w:t>3.3</w:t>
        </w:r>
        <w:r w:rsidR="00F432F7">
          <w:rPr>
            <w:rFonts w:asciiTheme="minorHAnsi" w:eastAsiaTheme="minorEastAsia" w:hAnsiTheme="minorHAnsi" w:cstheme="minorBidi"/>
            <w:b w:val="0"/>
            <w:bCs w:val="0"/>
            <w:smallCaps w:val="0"/>
            <w:noProof/>
          </w:rPr>
          <w:tab/>
        </w:r>
        <w:r w:rsidR="00F432F7" w:rsidRPr="00B96CB4">
          <w:rPr>
            <w:rStyle w:val="Collegamentoipertestuale"/>
            <w:noProof/>
          </w:rPr>
          <w:t>Menu DIAMETRI</w:t>
        </w:r>
        <w:r w:rsidR="00F432F7">
          <w:rPr>
            <w:noProof/>
            <w:webHidden/>
          </w:rPr>
          <w:tab/>
        </w:r>
        <w:r w:rsidR="00F432F7">
          <w:rPr>
            <w:noProof/>
            <w:webHidden/>
          </w:rPr>
          <w:fldChar w:fldCharType="begin"/>
        </w:r>
        <w:r w:rsidR="00F432F7">
          <w:rPr>
            <w:noProof/>
            <w:webHidden/>
          </w:rPr>
          <w:instrText xml:space="preserve"> PAGEREF _Toc374788145 \h </w:instrText>
        </w:r>
        <w:r w:rsidR="00F432F7">
          <w:rPr>
            <w:noProof/>
            <w:webHidden/>
          </w:rPr>
        </w:r>
        <w:r w:rsidR="00F432F7">
          <w:rPr>
            <w:noProof/>
            <w:webHidden/>
          </w:rPr>
          <w:fldChar w:fldCharType="separate"/>
        </w:r>
        <w:r w:rsidR="006C1543">
          <w:rPr>
            <w:noProof/>
            <w:webHidden/>
          </w:rPr>
          <w:t>60</w:t>
        </w:r>
        <w:r w:rsidR="00F432F7">
          <w:rPr>
            <w:noProof/>
            <w:webHidden/>
          </w:rPr>
          <w:fldChar w:fldCharType="end"/>
        </w:r>
      </w:hyperlink>
    </w:p>
    <w:p w:rsidR="00F432F7" w:rsidRDefault="00A17F30">
      <w:pPr>
        <w:pStyle w:val="Sommario4"/>
        <w:tabs>
          <w:tab w:val="right" w:pos="9628"/>
        </w:tabs>
        <w:rPr>
          <w:rFonts w:asciiTheme="minorHAnsi" w:eastAsiaTheme="minorEastAsia" w:hAnsiTheme="minorHAnsi" w:cstheme="minorBidi"/>
          <w:noProof/>
        </w:rPr>
      </w:pPr>
      <w:hyperlink w:anchor="_Toc374788146" w:history="1">
        <w:r w:rsidR="00F432F7" w:rsidRPr="00B96CB4">
          <w:rPr>
            <w:rStyle w:val="Collegamentoipertestuale"/>
            <w:noProof/>
          </w:rPr>
          <w:t>Fase di Calcolo e Selezione dei diametri concatenate</w:t>
        </w:r>
        <w:r w:rsidR="00F432F7">
          <w:rPr>
            <w:noProof/>
            <w:webHidden/>
          </w:rPr>
          <w:tab/>
        </w:r>
        <w:r w:rsidR="00F432F7">
          <w:rPr>
            <w:noProof/>
            <w:webHidden/>
          </w:rPr>
          <w:fldChar w:fldCharType="begin"/>
        </w:r>
        <w:r w:rsidR="00F432F7">
          <w:rPr>
            <w:noProof/>
            <w:webHidden/>
          </w:rPr>
          <w:instrText xml:space="preserve"> PAGEREF _Toc374788146 \h </w:instrText>
        </w:r>
        <w:r w:rsidR="00F432F7">
          <w:rPr>
            <w:noProof/>
            <w:webHidden/>
          </w:rPr>
        </w:r>
        <w:r w:rsidR="00F432F7">
          <w:rPr>
            <w:noProof/>
            <w:webHidden/>
          </w:rPr>
          <w:fldChar w:fldCharType="separate"/>
        </w:r>
        <w:r w:rsidR="006C1543">
          <w:rPr>
            <w:noProof/>
            <w:webHidden/>
          </w:rPr>
          <w:t>61</w:t>
        </w:r>
        <w:r w:rsidR="00F432F7">
          <w:rPr>
            <w:noProof/>
            <w:webHidden/>
          </w:rPr>
          <w:fldChar w:fldCharType="end"/>
        </w:r>
      </w:hyperlink>
    </w:p>
    <w:p w:rsidR="00F432F7" w:rsidRDefault="00A17F30">
      <w:pPr>
        <w:pStyle w:val="Sommario2"/>
        <w:tabs>
          <w:tab w:val="left" w:pos="502"/>
          <w:tab w:val="right" w:pos="9628"/>
        </w:tabs>
        <w:rPr>
          <w:rFonts w:asciiTheme="minorHAnsi" w:eastAsiaTheme="minorEastAsia" w:hAnsiTheme="minorHAnsi" w:cstheme="minorBidi"/>
          <w:b w:val="0"/>
          <w:bCs w:val="0"/>
          <w:smallCaps w:val="0"/>
          <w:noProof/>
        </w:rPr>
      </w:pPr>
      <w:hyperlink w:anchor="_Toc374788147" w:history="1">
        <w:r w:rsidR="00F432F7" w:rsidRPr="00B96CB4">
          <w:rPr>
            <w:rStyle w:val="Collegamentoipertestuale"/>
            <w:noProof/>
          </w:rPr>
          <w:t>3.4</w:t>
        </w:r>
        <w:r w:rsidR="00F432F7">
          <w:rPr>
            <w:rFonts w:asciiTheme="minorHAnsi" w:eastAsiaTheme="minorEastAsia" w:hAnsiTheme="minorHAnsi" w:cstheme="minorBidi"/>
            <w:b w:val="0"/>
            <w:bCs w:val="0"/>
            <w:smallCaps w:val="0"/>
            <w:noProof/>
          </w:rPr>
          <w:tab/>
        </w:r>
        <w:r w:rsidR="00F432F7" w:rsidRPr="00B96CB4">
          <w:rPr>
            <w:rStyle w:val="Collegamentoipertestuale"/>
            <w:noProof/>
          </w:rPr>
          <w:t>Menu BILANCIA</w:t>
        </w:r>
        <w:r w:rsidR="00F432F7">
          <w:rPr>
            <w:noProof/>
            <w:webHidden/>
          </w:rPr>
          <w:tab/>
        </w:r>
        <w:r w:rsidR="00F432F7">
          <w:rPr>
            <w:noProof/>
            <w:webHidden/>
          </w:rPr>
          <w:fldChar w:fldCharType="begin"/>
        </w:r>
        <w:r w:rsidR="00F432F7">
          <w:rPr>
            <w:noProof/>
            <w:webHidden/>
          </w:rPr>
          <w:instrText xml:space="preserve"> PAGEREF _Toc374788147 \h </w:instrText>
        </w:r>
        <w:r w:rsidR="00F432F7">
          <w:rPr>
            <w:noProof/>
            <w:webHidden/>
          </w:rPr>
        </w:r>
        <w:r w:rsidR="00F432F7">
          <w:rPr>
            <w:noProof/>
            <w:webHidden/>
          </w:rPr>
          <w:fldChar w:fldCharType="separate"/>
        </w:r>
        <w:r w:rsidR="006C1543">
          <w:rPr>
            <w:noProof/>
            <w:webHidden/>
          </w:rPr>
          <w:t>62</w:t>
        </w:r>
        <w:r w:rsidR="00F432F7">
          <w:rPr>
            <w:noProof/>
            <w:webHidden/>
          </w:rPr>
          <w:fldChar w:fldCharType="end"/>
        </w:r>
      </w:hyperlink>
    </w:p>
    <w:p w:rsidR="00F432F7" w:rsidRDefault="00A17F30">
      <w:pPr>
        <w:pStyle w:val="Sommario4"/>
        <w:tabs>
          <w:tab w:val="right" w:pos="9628"/>
        </w:tabs>
        <w:rPr>
          <w:rFonts w:asciiTheme="minorHAnsi" w:eastAsiaTheme="minorEastAsia" w:hAnsiTheme="minorHAnsi" w:cstheme="minorBidi"/>
          <w:noProof/>
        </w:rPr>
      </w:pPr>
      <w:hyperlink w:anchor="_Toc374788148" w:history="1">
        <w:r w:rsidR="00F432F7" w:rsidRPr="00B96CB4">
          <w:rPr>
            <w:rStyle w:val="Collegamentoipertestuale"/>
            <w:noProof/>
          </w:rPr>
          <w:t>Effetti della selezione dei diametri commerciali</w:t>
        </w:r>
        <w:r w:rsidR="00F432F7">
          <w:rPr>
            <w:noProof/>
            <w:webHidden/>
          </w:rPr>
          <w:tab/>
        </w:r>
        <w:r w:rsidR="00F432F7">
          <w:rPr>
            <w:noProof/>
            <w:webHidden/>
          </w:rPr>
          <w:fldChar w:fldCharType="begin"/>
        </w:r>
        <w:r w:rsidR="00F432F7">
          <w:rPr>
            <w:noProof/>
            <w:webHidden/>
          </w:rPr>
          <w:instrText xml:space="preserve"> PAGEREF _Toc374788148 \h </w:instrText>
        </w:r>
        <w:r w:rsidR="00F432F7">
          <w:rPr>
            <w:noProof/>
            <w:webHidden/>
          </w:rPr>
        </w:r>
        <w:r w:rsidR="00F432F7">
          <w:rPr>
            <w:noProof/>
            <w:webHidden/>
          </w:rPr>
          <w:fldChar w:fldCharType="separate"/>
        </w:r>
        <w:r w:rsidR="006C1543">
          <w:rPr>
            <w:noProof/>
            <w:webHidden/>
          </w:rPr>
          <w:t>64</w:t>
        </w:r>
        <w:r w:rsidR="00F432F7">
          <w:rPr>
            <w:noProof/>
            <w:webHidden/>
          </w:rPr>
          <w:fldChar w:fldCharType="end"/>
        </w:r>
      </w:hyperlink>
    </w:p>
    <w:p w:rsidR="00F432F7" w:rsidRDefault="00A17F30">
      <w:pPr>
        <w:pStyle w:val="Sommario4"/>
        <w:tabs>
          <w:tab w:val="right" w:pos="9628"/>
        </w:tabs>
        <w:rPr>
          <w:rFonts w:asciiTheme="minorHAnsi" w:eastAsiaTheme="minorEastAsia" w:hAnsiTheme="minorHAnsi" w:cstheme="minorBidi"/>
          <w:noProof/>
        </w:rPr>
      </w:pPr>
      <w:hyperlink w:anchor="_Toc374788149" w:history="1">
        <w:r w:rsidR="00F432F7" w:rsidRPr="00B96CB4">
          <w:rPr>
            <w:rStyle w:val="Collegamentoipertestuale"/>
            <w:noProof/>
          </w:rPr>
          <w:t>Fase di Calcolo Completa con selezione dei diametri e Bilanciamento</w:t>
        </w:r>
        <w:r w:rsidR="00F432F7">
          <w:rPr>
            <w:noProof/>
            <w:webHidden/>
          </w:rPr>
          <w:tab/>
        </w:r>
        <w:r w:rsidR="00F432F7">
          <w:rPr>
            <w:noProof/>
            <w:webHidden/>
          </w:rPr>
          <w:fldChar w:fldCharType="begin"/>
        </w:r>
        <w:r w:rsidR="00F432F7">
          <w:rPr>
            <w:noProof/>
            <w:webHidden/>
          </w:rPr>
          <w:instrText xml:space="preserve"> PAGEREF _Toc374788149 \h </w:instrText>
        </w:r>
        <w:r w:rsidR="00F432F7">
          <w:rPr>
            <w:noProof/>
            <w:webHidden/>
          </w:rPr>
        </w:r>
        <w:r w:rsidR="00F432F7">
          <w:rPr>
            <w:noProof/>
            <w:webHidden/>
          </w:rPr>
          <w:fldChar w:fldCharType="separate"/>
        </w:r>
        <w:r w:rsidR="006C1543">
          <w:rPr>
            <w:noProof/>
            <w:webHidden/>
          </w:rPr>
          <w:t>64</w:t>
        </w:r>
        <w:r w:rsidR="00F432F7">
          <w:rPr>
            <w:noProof/>
            <w:webHidden/>
          </w:rPr>
          <w:fldChar w:fldCharType="end"/>
        </w:r>
      </w:hyperlink>
    </w:p>
    <w:p w:rsidR="00F432F7" w:rsidRDefault="00A17F30">
      <w:pPr>
        <w:pStyle w:val="Sommario4"/>
        <w:tabs>
          <w:tab w:val="right" w:pos="9628"/>
        </w:tabs>
        <w:rPr>
          <w:rFonts w:asciiTheme="minorHAnsi" w:eastAsiaTheme="minorEastAsia" w:hAnsiTheme="minorHAnsi" w:cstheme="minorBidi"/>
          <w:noProof/>
        </w:rPr>
      </w:pPr>
      <w:hyperlink w:anchor="_Toc374788150" w:history="1">
        <w:r w:rsidR="00F432F7" w:rsidRPr="00B96CB4">
          <w:rPr>
            <w:rStyle w:val="Collegamentoipertestuale"/>
            <w:noProof/>
          </w:rPr>
          <w:t>Circuiti con ritorno inverso</w:t>
        </w:r>
        <w:r w:rsidR="00F432F7">
          <w:rPr>
            <w:noProof/>
            <w:webHidden/>
          </w:rPr>
          <w:tab/>
        </w:r>
        <w:r w:rsidR="00F432F7">
          <w:rPr>
            <w:noProof/>
            <w:webHidden/>
          </w:rPr>
          <w:fldChar w:fldCharType="begin"/>
        </w:r>
        <w:r w:rsidR="00F432F7">
          <w:rPr>
            <w:noProof/>
            <w:webHidden/>
          </w:rPr>
          <w:instrText xml:space="preserve"> PAGEREF _Toc374788150 \h </w:instrText>
        </w:r>
        <w:r w:rsidR="00F432F7">
          <w:rPr>
            <w:noProof/>
            <w:webHidden/>
          </w:rPr>
        </w:r>
        <w:r w:rsidR="00F432F7">
          <w:rPr>
            <w:noProof/>
            <w:webHidden/>
          </w:rPr>
          <w:fldChar w:fldCharType="separate"/>
        </w:r>
        <w:r w:rsidR="006C1543">
          <w:rPr>
            <w:noProof/>
            <w:webHidden/>
          </w:rPr>
          <w:t>65</w:t>
        </w:r>
        <w:r w:rsidR="00F432F7">
          <w:rPr>
            <w:noProof/>
            <w:webHidden/>
          </w:rPr>
          <w:fldChar w:fldCharType="end"/>
        </w:r>
      </w:hyperlink>
    </w:p>
    <w:p w:rsidR="00F432F7" w:rsidRDefault="00A17F30">
      <w:pPr>
        <w:pStyle w:val="Sommario3"/>
        <w:rPr>
          <w:rFonts w:asciiTheme="minorHAnsi" w:eastAsiaTheme="minorEastAsia" w:hAnsiTheme="minorHAnsi" w:cstheme="minorBidi"/>
          <w:smallCaps w:val="0"/>
          <w:noProof/>
        </w:rPr>
      </w:pPr>
      <w:hyperlink w:anchor="_Toc374788151" w:history="1">
        <w:r w:rsidR="00F432F7" w:rsidRPr="00B96CB4">
          <w:rPr>
            <w:rStyle w:val="Collegamentoipertestuale"/>
            <w:noProof/>
          </w:rPr>
          <w:t>3.4.1</w:t>
        </w:r>
        <w:r w:rsidR="00F432F7">
          <w:rPr>
            <w:rFonts w:asciiTheme="minorHAnsi" w:eastAsiaTheme="minorEastAsia" w:hAnsiTheme="minorHAnsi" w:cstheme="minorBidi"/>
            <w:smallCaps w:val="0"/>
            <w:noProof/>
          </w:rPr>
          <w:tab/>
        </w:r>
        <w:r w:rsidR="00F432F7" w:rsidRPr="00B96CB4">
          <w:rPr>
            <w:rStyle w:val="Collegamentoipertestuale"/>
            <w:noProof/>
          </w:rPr>
          <w:t>Confronto di Rete con ritorno inverso e con ritorno normale</w:t>
        </w:r>
        <w:r w:rsidR="00F432F7">
          <w:rPr>
            <w:noProof/>
            <w:webHidden/>
          </w:rPr>
          <w:tab/>
        </w:r>
        <w:r w:rsidR="00F432F7">
          <w:rPr>
            <w:noProof/>
            <w:webHidden/>
          </w:rPr>
          <w:fldChar w:fldCharType="begin"/>
        </w:r>
        <w:r w:rsidR="00F432F7">
          <w:rPr>
            <w:noProof/>
            <w:webHidden/>
          </w:rPr>
          <w:instrText xml:space="preserve"> PAGEREF _Toc374788151 \h </w:instrText>
        </w:r>
        <w:r w:rsidR="00F432F7">
          <w:rPr>
            <w:noProof/>
            <w:webHidden/>
          </w:rPr>
        </w:r>
        <w:r w:rsidR="00F432F7">
          <w:rPr>
            <w:noProof/>
            <w:webHidden/>
          </w:rPr>
          <w:fldChar w:fldCharType="separate"/>
        </w:r>
        <w:r w:rsidR="006C1543">
          <w:rPr>
            <w:noProof/>
            <w:webHidden/>
          </w:rPr>
          <w:t>66</w:t>
        </w:r>
        <w:r w:rsidR="00F432F7">
          <w:rPr>
            <w:noProof/>
            <w:webHidden/>
          </w:rPr>
          <w:fldChar w:fldCharType="end"/>
        </w:r>
      </w:hyperlink>
    </w:p>
    <w:p w:rsidR="00F432F7" w:rsidRDefault="00A17F30">
      <w:pPr>
        <w:pStyle w:val="Sommario3"/>
        <w:rPr>
          <w:rFonts w:asciiTheme="minorHAnsi" w:eastAsiaTheme="minorEastAsia" w:hAnsiTheme="minorHAnsi" w:cstheme="minorBidi"/>
          <w:smallCaps w:val="0"/>
          <w:noProof/>
        </w:rPr>
      </w:pPr>
      <w:hyperlink w:anchor="_Toc374788152" w:history="1">
        <w:r w:rsidR="00F432F7" w:rsidRPr="00B96CB4">
          <w:rPr>
            <w:rStyle w:val="Collegamentoipertestuale"/>
            <w:noProof/>
          </w:rPr>
          <w:t>3.4.2</w:t>
        </w:r>
        <w:r w:rsidR="00F432F7">
          <w:rPr>
            <w:rFonts w:asciiTheme="minorHAnsi" w:eastAsiaTheme="minorEastAsia" w:hAnsiTheme="minorHAnsi" w:cstheme="minorBidi"/>
            <w:smallCaps w:val="0"/>
            <w:noProof/>
          </w:rPr>
          <w:tab/>
        </w:r>
        <w:r w:rsidR="00F432F7" w:rsidRPr="00B96CB4">
          <w:rPr>
            <w:rStyle w:val="Collegamentoipertestuale"/>
            <w:noProof/>
          </w:rPr>
          <w:t>Progetto di Reti per impianti con Fan Coil a due tubi</w:t>
        </w:r>
        <w:r w:rsidR="00F432F7">
          <w:rPr>
            <w:noProof/>
            <w:webHidden/>
          </w:rPr>
          <w:tab/>
        </w:r>
        <w:r w:rsidR="00F432F7">
          <w:rPr>
            <w:noProof/>
            <w:webHidden/>
          </w:rPr>
          <w:fldChar w:fldCharType="begin"/>
        </w:r>
        <w:r w:rsidR="00F432F7">
          <w:rPr>
            <w:noProof/>
            <w:webHidden/>
          </w:rPr>
          <w:instrText xml:space="preserve"> PAGEREF _Toc374788152 \h </w:instrText>
        </w:r>
        <w:r w:rsidR="00F432F7">
          <w:rPr>
            <w:noProof/>
            <w:webHidden/>
          </w:rPr>
        </w:r>
        <w:r w:rsidR="00F432F7">
          <w:rPr>
            <w:noProof/>
            <w:webHidden/>
          </w:rPr>
          <w:fldChar w:fldCharType="separate"/>
        </w:r>
        <w:r w:rsidR="006C1543">
          <w:rPr>
            <w:noProof/>
            <w:webHidden/>
          </w:rPr>
          <w:t>73</w:t>
        </w:r>
        <w:r w:rsidR="00F432F7">
          <w:rPr>
            <w:noProof/>
            <w:webHidden/>
          </w:rPr>
          <w:fldChar w:fldCharType="end"/>
        </w:r>
      </w:hyperlink>
    </w:p>
    <w:p w:rsidR="00F432F7" w:rsidRDefault="00A17F30">
      <w:pPr>
        <w:pStyle w:val="Sommario3"/>
        <w:rPr>
          <w:rFonts w:asciiTheme="minorHAnsi" w:eastAsiaTheme="minorEastAsia" w:hAnsiTheme="minorHAnsi" w:cstheme="minorBidi"/>
          <w:smallCaps w:val="0"/>
          <w:noProof/>
        </w:rPr>
      </w:pPr>
      <w:hyperlink w:anchor="_Toc374788153" w:history="1">
        <w:r w:rsidR="00F432F7" w:rsidRPr="00B96CB4">
          <w:rPr>
            <w:rStyle w:val="Collegamentoipertestuale"/>
            <w:noProof/>
          </w:rPr>
          <w:t>3.4.3</w:t>
        </w:r>
        <w:r w:rsidR="00F432F7">
          <w:rPr>
            <w:rFonts w:asciiTheme="minorHAnsi" w:eastAsiaTheme="minorEastAsia" w:hAnsiTheme="minorHAnsi" w:cstheme="minorBidi"/>
            <w:smallCaps w:val="0"/>
            <w:noProof/>
          </w:rPr>
          <w:tab/>
        </w:r>
        <w:r w:rsidR="00F432F7" w:rsidRPr="00B96CB4">
          <w:rPr>
            <w:rStyle w:val="Collegamentoipertestuale"/>
            <w:noProof/>
          </w:rPr>
          <w:t>Osservazioni sull’uso delle fasi di calcolo</w:t>
        </w:r>
        <w:r w:rsidR="00F432F7">
          <w:rPr>
            <w:noProof/>
            <w:webHidden/>
          </w:rPr>
          <w:tab/>
        </w:r>
        <w:r w:rsidR="00F432F7">
          <w:rPr>
            <w:noProof/>
            <w:webHidden/>
          </w:rPr>
          <w:fldChar w:fldCharType="begin"/>
        </w:r>
        <w:r w:rsidR="00F432F7">
          <w:rPr>
            <w:noProof/>
            <w:webHidden/>
          </w:rPr>
          <w:instrText xml:space="preserve"> PAGEREF _Toc374788153 \h </w:instrText>
        </w:r>
        <w:r w:rsidR="00F432F7">
          <w:rPr>
            <w:noProof/>
            <w:webHidden/>
          </w:rPr>
        </w:r>
        <w:r w:rsidR="00F432F7">
          <w:rPr>
            <w:noProof/>
            <w:webHidden/>
          </w:rPr>
          <w:fldChar w:fldCharType="separate"/>
        </w:r>
        <w:r w:rsidR="006C1543">
          <w:rPr>
            <w:noProof/>
            <w:webHidden/>
          </w:rPr>
          <w:t>77</w:t>
        </w:r>
        <w:r w:rsidR="00F432F7">
          <w:rPr>
            <w:noProof/>
            <w:webHidden/>
          </w:rPr>
          <w:fldChar w:fldCharType="end"/>
        </w:r>
      </w:hyperlink>
    </w:p>
    <w:p w:rsidR="00F432F7" w:rsidRDefault="00A17F30">
      <w:pPr>
        <w:pStyle w:val="Sommario3"/>
        <w:rPr>
          <w:rFonts w:asciiTheme="minorHAnsi" w:eastAsiaTheme="minorEastAsia" w:hAnsiTheme="minorHAnsi" w:cstheme="minorBidi"/>
          <w:smallCaps w:val="0"/>
          <w:noProof/>
        </w:rPr>
      </w:pPr>
      <w:hyperlink w:anchor="_Toc374788154" w:history="1">
        <w:r w:rsidR="00F432F7" w:rsidRPr="00B96CB4">
          <w:rPr>
            <w:rStyle w:val="Collegamentoipertestuale"/>
            <w:noProof/>
          </w:rPr>
          <w:t>3.4.4</w:t>
        </w:r>
        <w:r w:rsidR="00F432F7">
          <w:rPr>
            <w:rFonts w:asciiTheme="minorHAnsi" w:eastAsiaTheme="minorEastAsia" w:hAnsiTheme="minorHAnsi" w:cstheme="minorBidi"/>
            <w:smallCaps w:val="0"/>
            <w:noProof/>
          </w:rPr>
          <w:tab/>
        </w:r>
        <w:r w:rsidR="00F432F7" w:rsidRPr="00B96CB4">
          <w:rPr>
            <w:rStyle w:val="Collegamentoipertestuale"/>
            <w:noProof/>
          </w:rPr>
          <w:t>Callcolo del Volume d’acqua e del peso delle tubazioni</w:t>
        </w:r>
        <w:r w:rsidR="00F432F7">
          <w:rPr>
            <w:noProof/>
            <w:webHidden/>
          </w:rPr>
          <w:tab/>
        </w:r>
        <w:r w:rsidR="00F432F7">
          <w:rPr>
            <w:noProof/>
            <w:webHidden/>
          </w:rPr>
          <w:fldChar w:fldCharType="begin"/>
        </w:r>
        <w:r w:rsidR="00F432F7">
          <w:rPr>
            <w:noProof/>
            <w:webHidden/>
          </w:rPr>
          <w:instrText xml:space="preserve"> PAGEREF _Toc374788154 \h </w:instrText>
        </w:r>
        <w:r w:rsidR="00F432F7">
          <w:rPr>
            <w:noProof/>
            <w:webHidden/>
          </w:rPr>
        </w:r>
        <w:r w:rsidR="00F432F7">
          <w:rPr>
            <w:noProof/>
            <w:webHidden/>
          </w:rPr>
          <w:fldChar w:fldCharType="separate"/>
        </w:r>
        <w:r w:rsidR="006C1543">
          <w:rPr>
            <w:noProof/>
            <w:webHidden/>
          </w:rPr>
          <w:t>78</w:t>
        </w:r>
        <w:r w:rsidR="00F432F7">
          <w:rPr>
            <w:noProof/>
            <w:webHidden/>
          </w:rPr>
          <w:fldChar w:fldCharType="end"/>
        </w:r>
      </w:hyperlink>
    </w:p>
    <w:p w:rsidR="00F432F7" w:rsidRDefault="00A17F30">
      <w:pPr>
        <w:pStyle w:val="Sommario2"/>
        <w:tabs>
          <w:tab w:val="left" w:pos="502"/>
          <w:tab w:val="right" w:pos="9628"/>
        </w:tabs>
        <w:rPr>
          <w:rFonts w:asciiTheme="minorHAnsi" w:eastAsiaTheme="minorEastAsia" w:hAnsiTheme="minorHAnsi" w:cstheme="minorBidi"/>
          <w:b w:val="0"/>
          <w:bCs w:val="0"/>
          <w:smallCaps w:val="0"/>
          <w:noProof/>
        </w:rPr>
      </w:pPr>
      <w:hyperlink w:anchor="_Toc374788155" w:history="1">
        <w:r w:rsidR="00F432F7" w:rsidRPr="00B96CB4">
          <w:rPr>
            <w:rStyle w:val="Collegamentoipertestuale"/>
            <w:noProof/>
          </w:rPr>
          <w:t>3.5</w:t>
        </w:r>
        <w:r w:rsidR="00F432F7">
          <w:rPr>
            <w:rFonts w:asciiTheme="minorHAnsi" w:eastAsiaTheme="minorEastAsia" w:hAnsiTheme="minorHAnsi" w:cstheme="minorBidi"/>
            <w:b w:val="0"/>
            <w:bCs w:val="0"/>
            <w:smallCaps w:val="0"/>
            <w:noProof/>
          </w:rPr>
          <w:tab/>
        </w:r>
        <w:r w:rsidR="00F432F7" w:rsidRPr="00B96CB4">
          <w:rPr>
            <w:rStyle w:val="Collegamentoipertestuale"/>
            <w:noProof/>
          </w:rPr>
          <w:t>Menu ARCHIVIA</w:t>
        </w:r>
        <w:r w:rsidR="00F432F7">
          <w:rPr>
            <w:noProof/>
            <w:webHidden/>
          </w:rPr>
          <w:tab/>
        </w:r>
        <w:r w:rsidR="00F432F7">
          <w:rPr>
            <w:noProof/>
            <w:webHidden/>
          </w:rPr>
          <w:fldChar w:fldCharType="begin"/>
        </w:r>
        <w:r w:rsidR="00F432F7">
          <w:rPr>
            <w:noProof/>
            <w:webHidden/>
          </w:rPr>
          <w:instrText xml:space="preserve"> PAGEREF _Toc374788155 \h </w:instrText>
        </w:r>
        <w:r w:rsidR="00F432F7">
          <w:rPr>
            <w:noProof/>
            <w:webHidden/>
          </w:rPr>
        </w:r>
        <w:r w:rsidR="00F432F7">
          <w:rPr>
            <w:noProof/>
            <w:webHidden/>
          </w:rPr>
          <w:fldChar w:fldCharType="separate"/>
        </w:r>
        <w:r w:rsidR="006C1543">
          <w:rPr>
            <w:noProof/>
            <w:webHidden/>
          </w:rPr>
          <w:t>78</w:t>
        </w:r>
        <w:r w:rsidR="00F432F7">
          <w:rPr>
            <w:noProof/>
            <w:webHidden/>
          </w:rPr>
          <w:fldChar w:fldCharType="end"/>
        </w:r>
      </w:hyperlink>
    </w:p>
    <w:p w:rsidR="00F432F7" w:rsidRDefault="00A17F30">
      <w:pPr>
        <w:pStyle w:val="Sommario3"/>
        <w:rPr>
          <w:rFonts w:asciiTheme="minorHAnsi" w:eastAsiaTheme="minorEastAsia" w:hAnsiTheme="minorHAnsi" w:cstheme="minorBidi"/>
          <w:smallCaps w:val="0"/>
          <w:noProof/>
        </w:rPr>
      </w:pPr>
      <w:hyperlink w:anchor="_Toc374788156" w:history="1">
        <w:r w:rsidR="00F432F7" w:rsidRPr="00B96CB4">
          <w:rPr>
            <w:rStyle w:val="Collegamentoipertestuale"/>
            <w:noProof/>
          </w:rPr>
          <w:t>3.5.1</w:t>
        </w:r>
        <w:r w:rsidR="00F432F7">
          <w:rPr>
            <w:rFonts w:asciiTheme="minorHAnsi" w:eastAsiaTheme="minorEastAsia" w:hAnsiTheme="minorHAnsi" w:cstheme="minorBidi"/>
            <w:smallCaps w:val="0"/>
            <w:noProof/>
          </w:rPr>
          <w:tab/>
        </w:r>
        <w:r w:rsidR="00F432F7" w:rsidRPr="00B96CB4">
          <w:rPr>
            <w:rStyle w:val="Collegamentoipertestuale"/>
            <w:noProof/>
          </w:rPr>
          <w:t>Archivia Progetto</w:t>
        </w:r>
        <w:r w:rsidR="00F432F7">
          <w:rPr>
            <w:noProof/>
            <w:webHidden/>
          </w:rPr>
          <w:tab/>
        </w:r>
        <w:r w:rsidR="00F432F7">
          <w:rPr>
            <w:noProof/>
            <w:webHidden/>
          </w:rPr>
          <w:fldChar w:fldCharType="begin"/>
        </w:r>
        <w:r w:rsidR="00F432F7">
          <w:rPr>
            <w:noProof/>
            <w:webHidden/>
          </w:rPr>
          <w:instrText xml:space="preserve"> PAGEREF _Toc374788156 \h </w:instrText>
        </w:r>
        <w:r w:rsidR="00F432F7">
          <w:rPr>
            <w:noProof/>
            <w:webHidden/>
          </w:rPr>
        </w:r>
        <w:r w:rsidR="00F432F7">
          <w:rPr>
            <w:noProof/>
            <w:webHidden/>
          </w:rPr>
          <w:fldChar w:fldCharType="separate"/>
        </w:r>
        <w:r w:rsidR="006C1543">
          <w:rPr>
            <w:noProof/>
            <w:webHidden/>
          </w:rPr>
          <w:t>78</w:t>
        </w:r>
        <w:r w:rsidR="00F432F7">
          <w:rPr>
            <w:noProof/>
            <w:webHidden/>
          </w:rPr>
          <w:fldChar w:fldCharType="end"/>
        </w:r>
      </w:hyperlink>
    </w:p>
    <w:p w:rsidR="00F432F7" w:rsidRDefault="00A17F30">
      <w:pPr>
        <w:pStyle w:val="Sommario3"/>
        <w:rPr>
          <w:rFonts w:asciiTheme="minorHAnsi" w:eastAsiaTheme="minorEastAsia" w:hAnsiTheme="minorHAnsi" w:cstheme="minorBidi"/>
          <w:smallCaps w:val="0"/>
          <w:noProof/>
        </w:rPr>
      </w:pPr>
      <w:hyperlink w:anchor="_Toc374788157" w:history="1">
        <w:r w:rsidR="00F432F7" w:rsidRPr="00B96CB4">
          <w:rPr>
            <w:rStyle w:val="Collegamentoipertestuale"/>
            <w:noProof/>
          </w:rPr>
          <w:t>3.5.2</w:t>
        </w:r>
        <w:r w:rsidR="00F432F7">
          <w:rPr>
            <w:rFonts w:asciiTheme="minorHAnsi" w:eastAsiaTheme="minorEastAsia" w:hAnsiTheme="minorHAnsi" w:cstheme="minorBidi"/>
            <w:smallCaps w:val="0"/>
            <w:noProof/>
          </w:rPr>
          <w:tab/>
        </w:r>
        <w:r w:rsidR="00F432F7" w:rsidRPr="00B96CB4">
          <w:rPr>
            <w:rStyle w:val="Collegamentoipertestuale"/>
            <w:noProof/>
          </w:rPr>
          <w:t>Ricarica un Progetto Esistente</w:t>
        </w:r>
        <w:r w:rsidR="00F432F7">
          <w:rPr>
            <w:noProof/>
            <w:webHidden/>
          </w:rPr>
          <w:tab/>
        </w:r>
        <w:r w:rsidR="00F432F7">
          <w:rPr>
            <w:noProof/>
            <w:webHidden/>
          </w:rPr>
          <w:fldChar w:fldCharType="begin"/>
        </w:r>
        <w:r w:rsidR="00F432F7">
          <w:rPr>
            <w:noProof/>
            <w:webHidden/>
          </w:rPr>
          <w:instrText xml:space="preserve"> PAGEREF _Toc374788157 \h </w:instrText>
        </w:r>
        <w:r w:rsidR="00F432F7">
          <w:rPr>
            <w:noProof/>
            <w:webHidden/>
          </w:rPr>
        </w:r>
        <w:r w:rsidR="00F432F7">
          <w:rPr>
            <w:noProof/>
            <w:webHidden/>
          </w:rPr>
          <w:fldChar w:fldCharType="separate"/>
        </w:r>
        <w:r w:rsidR="006C1543">
          <w:rPr>
            <w:noProof/>
            <w:webHidden/>
          </w:rPr>
          <w:t>80</w:t>
        </w:r>
        <w:r w:rsidR="00F432F7">
          <w:rPr>
            <w:noProof/>
            <w:webHidden/>
          </w:rPr>
          <w:fldChar w:fldCharType="end"/>
        </w:r>
      </w:hyperlink>
    </w:p>
    <w:p w:rsidR="00F432F7" w:rsidRDefault="00A17F30">
      <w:pPr>
        <w:pStyle w:val="Sommario2"/>
        <w:tabs>
          <w:tab w:val="left" w:pos="502"/>
          <w:tab w:val="right" w:pos="9628"/>
        </w:tabs>
        <w:rPr>
          <w:rFonts w:asciiTheme="minorHAnsi" w:eastAsiaTheme="minorEastAsia" w:hAnsiTheme="minorHAnsi" w:cstheme="minorBidi"/>
          <w:b w:val="0"/>
          <w:bCs w:val="0"/>
          <w:smallCaps w:val="0"/>
          <w:noProof/>
        </w:rPr>
      </w:pPr>
      <w:hyperlink w:anchor="_Toc374788158" w:history="1">
        <w:r w:rsidR="00F432F7" w:rsidRPr="00B96CB4">
          <w:rPr>
            <w:rStyle w:val="Collegamentoipertestuale"/>
            <w:noProof/>
          </w:rPr>
          <w:t>3.6</w:t>
        </w:r>
        <w:r w:rsidR="00F432F7">
          <w:rPr>
            <w:rFonts w:asciiTheme="minorHAnsi" w:eastAsiaTheme="minorEastAsia" w:hAnsiTheme="minorHAnsi" w:cstheme="minorBidi"/>
            <w:b w:val="0"/>
            <w:bCs w:val="0"/>
            <w:smallCaps w:val="0"/>
            <w:noProof/>
          </w:rPr>
          <w:tab/>
        </w:r>
        <w:r w:rsidR="00F432F7" w:rsidRPr="00B96CB4">
          <w:rPr>
            <w:rStyle w:val="Collegamentoipertestuale"/>
            <w:noProof/>
          </w:rPr>
          <w:t>Menu STAMPA</w:t>
        </w:r>
        <w:r w:rsidR="00F432F7">
          <w:rPr>
            <w:noProof/>
            <w:webHidden/>
          </w:rPr>
          <w:tab/>
        </w:r>
        <w:r w:rsidR="00F432F7">
          <w:rPr>
            <w:noProof/>
            <w:webHidden/>
          </w:rPr>
          <w:fldChar w:fldCharType="begin"/>
        </w:r>
        <w:r w:rsidR="00F432F7">
          <w:rPr>
            <w:noProof/>
            <w:webHidden/>
          </w:rPr>
          <w:instrText xml:space="preserve"> PAGEREF _Toc374788158 \h </w:instrText>
        </w:r>
        <w:r w:rsidR="00F432F7">
          <w:rPr>
            <w:noProof/>
            <w:webHidden/>
          </w:rPr>
        </w:r>
        <w:r w:rsidR="00F432F7">
          <w:rPr>
            <w:noProof/>
            <w:webHidden/>
          </w:rPr>
          <w:fldChar w:fldCharType="separate"/>
        </w:r>
        <w:r w:rsidR="006C1543">
          <w:rPr>
            <w:noProof/>
            <w:webHidden/>
          </w:rPr>
          <w:t>80</w:t>
        </w:r>
        <w:r w:rsidR="00F432F7">
          <w:rPr>
            <w:noProof/>
            <w:webHidden/>
          </w:rPr>
          <w:fldChar w:fldCharType="end"/>
        </w:r>
      </w:hyperlink>
    </w:p>
    <w:p w:rsidR="00F432F7" w:rsidRDefault="00A17F30">
      <w:pPr>
        <w:pStyle w:val="Sommario4"/>
        <w:tabs>
          <w:tab w:val="right" w:pos="9628"/>
        </w:tabs>
        <w:rPr>
          <w:rFonts w:asciiTheme="minorHAnsi" w:eastAsiaTheme="minorEastAsia" w:hAnsiTheme="minorHAnsi" w:cstheme="minorBidi"/>
          <w:noProof/>
        </w:rPr>
      </w:pPr>
      <w:hyperlink w:anchor="_Toc374788159" w:history="1">
        <w:r w:rsidR="00F432F7" w:rsidRPr="00B96CB4">
          <w:rPr>
            <w:rStyle w:val="Collegamentoipertestuale"/>
            <w:noProof/>
          </w:rPr>
          <w:t>Operazioni eseguite per la stampa del progetto</w:t>
        </w:r>
        <w:r w:rsidR="00F432F7">
          <w:rPr>
            <w:noProof/>
            <w:webHidden/>
          </w:rPr>
          <w:tab/>
        </w:r>
        <w:r w:rsidR="00F432F7">
          <w:rPr>
            <w:noProof/>
            <w:webHidden/>
          </w:rPr>
          <w:fldChar w:fldCharType="begin"/>
        </w:r>
        <w:r w:rsidR="00F432F7">
          <w:rPr>
            <w:noProof/>
            <w:webHidden/>
          </w:rPr>
          <w:instrText xml:space="preserve"> PAGEREF _Toc374788159 \h </w:instrText>
        </w:r>
        <w:r w:rsidR="00F432F7">
          <w:rPr>
            <w:noProof/>
            <w:webHidden/>
          </w:rPr>
        </w:r>
        <w:r w:rsidR="00F432F7">
          <w:rPr>
            <w:noProof/>
            <w:webHidden/>
          </w:rPr>
          <w:fldChar w:fldCharType="separate"/>
        </w:r>
        <w:r w:rsidR="006C1543">
          <w:rPr>
            <w:noProof/>
            <w:webHidden/>
          </w:rPr>
          <w:t>82</w:t>
        </w:r>
        <w:r w:rsidR="00F432F7">
          <w:rPr>
            <w:noProof/>
            <w:webHidden/>
          </w:rPr>
          <w:fldChar w:fldCharType="end"/>
        </w:r>
      </w:hyperlink>
    </w:p>
    <w:p w:rsidR="00F432F7" w:rsidRDefault="00A17F30">
      <w:pPr>
        <w:pStyle w:val="Sommario4"/>
        <w:tabs>
          <w:tab w:val="right" w:pos="9628"/>
        </w:tabs>
        <w:rPr>
          <w:rFonts w:asciiTheme="minorHAnsi" w:eastAsiaTheme="minorEastAsia" w:hAnsiTheme="minorHAnsi" w:cstheme="minorBidi"/>
          <w:noProof/>
        </w:rPr>
      </w:pPr>
      <w:hyperlink w:anchor="_Toc374788160" w:history="1">
        <w:r w:rsidR="00F432F7" w:rsidRPr="00B96CB4">
          <w:rPr>
            <w:rStyle w:val="Collegamentoipertestuale"/>
            <w:noProof/>
          </w:rPr>
          <w:t>Personalizzazione della routine di Stampa</w:t>
        </w:r>
        <w:r w:rsidR="00F432F7">
          <w:rPr>
            <w:noProof/>
            <w:webHidden/>
          </w:rPr>
          <w:tab/>
        </w:r>
        <w:r w:rsidR="00F432F7">
          <w:rPr>
            <w:noProof/>
            <w:webHidden/>
          </w:rPr>
          <w:fldChar w:fldCharType="begin"/>
        </w:r>
        <w:r w:rsidR="00F432F7">
          <w:rPr>
            <w:noProof/>
            <w:webHidden/>
          </w:rPr>
          <w:instrText xml:space="preserve"> PAGEREF _Toc374788160 \h </w:instrText>
        </w:r>
        <w:r w:rsidR="00F432F7">
          <w:rPr>
            <w:noProof/>
            <w:webHidden/>
          </w:rPr>
        </w:r>
        <w:r w:rsidR="00F432F7">
          <w:rPr>
            <w:noProof/>
            <w:webHidden/>
          </w:rPr>
          <w:fldChar w:fldCharType="separate"/>
        </w:r>
        <w:r w:rsidR="006C1543">
          <w:rPr>
            <w:noProof/>
            <w:webHidden/>
          </w:rPr>
          <w:t>82</w:t>
        </w:r>
        <w:r w:rsidR="00F432F7">
          <w:rPr>
            <w:noProof/>
            <w:webHidden/>
          </w:rPr>
          <w:fldChar w:fldCharType="end"/>
        </w:r>
      </w:hyperlink>
    </w:p>
    <w:p w:rsidR="009D55CC" w:rsidRDefault="00745720" w:rsidP="009D55CC">
      <w:pPr>
        <w:pStyle w:val="Sommario4"/>
        <w:tabs>
          <w:tab w:val="right" w:pos="9628"/>
        </w:tabs>
      </w:pPr>
      <w:r>
        <w:fldChar w:fldCharType="end"/>
      </w:r>
    </w:p>
    <w:p w:rsidR="009D55CC" w:rsidRDefault="009D55CC" w:rsidP="009D55CC">
      <w:pPr>
        <w:jc w:val="center"/>
      </w:pPr>
      <w:r>
        <w:br w:type="page"/>
      </w:r>
    </w:p>
    <w:p w:rsidR="009D55CC" w:rsidRDefault="009D55CC" w:rsidP="009D55CC">
      <w:pPr>
        <w:jc w:val="center"/>
      </w:pPr>
    </w:p>
    <w:p w:rsidR="009D55CC" w:rsidRDefault="009D55CC" w:rsidP="009D55CC">
      <w:pPr>
        <w:jc w:val="center"/>
        <w:rPr>
          <w:b/>
          <w:bCs/>
        </w:rPr>
      </w:pPr>
      <w:r>
        <w:rPr>
          <w:b/>
          <w:bCs/>
          <w:sz w:val="28"/>
        </w:rPr>
        <w:t>ELENCO DELLE FIGURE</w:t>
      </w:r>
    </w:p>
    <w:p w:rsidR="009D55CC" w:rsidRDefault="009D55CC" w:rsidP="009D55CC">
      <w:pPr>
        <w:jc w:val="center"/>
        <w:rPr>
          <w:b/>
          <w:bCs/>
        </w:rPr>
      </w:pPr>
    </w:p>
    <w:p w:rsidR="009D55CC" w:rsidRDefault="009D55CC" w:rsidP="009D55CC">
      <w:pPr>
        <w:jc w:val="center"/>
        <w:rPr>
          <w:b/>
          <w:bCs/>
        </w:rPr>
      </w:pPr>
    </w:p>
    <w:p w:rsidR="00F432F7" w:rsidRDefault="00745720">
      <w:pPr>
        <w:pStyle w:val="Indicedellefigure"/>
        <w:tabs>
          <w:tab w:val="right" w:pos="9628"/>
        </w:tabs>
        <w:rPr>
          <w:rFonts w:asciiTheme="minorHAnsi" w:eastAsiaTheme="minorEastAsia" w:hAnsiTheme="minorHAnsi" w:cstheme="minorBidi"/>
          <w:smallCaps w:val="0"/>
          <w:noProof/>
          <w:sz w:val="22"/>
          <w:szCs w:val="22"/>
        </w:rPr>
      </w:pPr>
      <w:r>
        <w:fldChar w:fldCharType="begin"/>
      </w:r>
      <w:r w:rsidR="009D55CC">
        <w:instrText xml:space="preserve"> TOC \h \z \c "Figura" </w:instrText>
      </w:r>
      <w:r>
        <w:fldChar w:fldCharType="separate"/>
      </w:r>
      <w:hyperlink w:anchor="_Toc374788161" w:history="1">
        <w:r w:rsidR="00F432F7" w:rsidRPr="00F365BF">
          <w:rPr>
            <w:rStyle w:val="Collegamentoipertestuale"/>
            <w:noProof/>
          </w:rPr>
          <w:t>Figura 1: Esempio di rete tecnologica</w:t>
        </w:r>
        <w:r w:rsidR="00F432F7">
          <w:rPr>
            <w:noProof/>
            <w:webHidden/>
          </w:rPr>
          <w:tab/>
        </w:r>
        <w:r w:rsidR="00F432F7">
          <w:rPr>
            <w:noProof/>
            <w:webHidden/>
          </w:rPr>
          <w:fldChar w:fldCharType="begin"/>
        </w:r>
        <w:r w:rsidR="00F432F7">
          <w:rPr>
            <w:noProof/>
            <w:webHidden/>
          </w:rPr>
          <w:instrText xml:space="preserve"> PAGEREF _Toc374788161 \h </w:instrText>
        </w:r>
        <w:r w:rsidR="00F432F7">
          <w:rPr>
            <w:noProof/>
            <w:webHidden/>
          </w:rPr>
        </w:r>
        <w:r w:rsidR="00F432F7">
          <w:rPr>
            <w:noProof/>
            <w:webHidden/>
          </w:rPr>
          <w:fldChar w:fldCharType="separate"/>
        </w:r>
        <w:r w:rsidR="006C1543">
          <w:rPr>
            <w:noProof/>
            <w:webHidden/>
          </w:rPr>
          <w:t>5</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162" w:history="1">
        <w:r w:rsidR="00F432F7" w:rsidRPr="00F365BF">
          <w:rPr>
            <w:rStyle w:val="Collegamentoipertestuale"/>
            <w:noProof/>
          </w:rPr>
          <w:t>Figura 2: Perdite specifiche in tubi in acciaio con acqua a 80 °C</w:t>
        </w:r>
        <w:r w:rsidR="00F432F7">
          <w:rPr>
            <w:noProof/>
            <w:webHidden/>
          </w:rPr>
          <w:tab/>
        </w:r>
        <w:r w:rsidR="00F432F7">
          <w:rPr>
            <w:noProof/>
            <w:webHidden/>
          </w:rPr>
          <w:fldChar w:fldCharType="begin"/>
        </w:r>
        <w:r w:rsidR="00F432F7">
          <w:rPr>
            <w:noProof/>
            <w:webHidden/>
          </w:rPr>
          <w:instrText xml:space="preserve"> PAGEREF _Toc374788162 \h </w:instrText>
        </w:r>
        <w:r w:rsidR="00F432F7">
          <w:rPr>
            <w:noProof/>
            <w:webHidden/>
          </w:rPr>
        </w:r>
        <w:r w:rsidR="00F432F7">
          <w:rPr>
            <w:noProof/>
            <w:webHidden/>
          </w:rPr>
          <w:fldChar w:fldCharType="separate"/>
        </w:r>
        <w:r w:rsidR="006C1543">
          <w:rPr>
            <w:noProof/>
            <w:webHidden/>
          </w:rPr>
          <w:t>9</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163" w:history="1">
        <w:r w:rsidR="00F432F7" w:rsidRPr="00F365BF">
          <w:rPr>
            <w:rStyle w:val="Collegamentoipertestuale"/>
            <w:noProof/>
          </w:rPr>
          <w:t>Figura 3: Curve caratteristiche reali di circolatori singoli e in parallelo</w:t>
        </w:r>
        <w:r w:rsidR="00F432F7">
          <w:rPr>
            <w:noProof/>
            <w:webHidden/>
          </w:rPr>
          <w:tab/>
        </w:r>
        <w:r w:rsidR="00F432F7">
          <w:rPr>
            <w:noProof/>
            <w:webHidden/>
          </w:rPr>
          <w:fldChar w:fldCharType="begin"/>
        </w:r>
        <w:r w:rsidR="00F432F7">
          <w:rPr>
            <w:noProof/>
            <w:webHidden/>
          </w:rPr>
          <w:instrText xml:space="preserve"> PAGEREF _Toc374788163 \h </w:instrText>
        </w:r>
        <w:r w:rsidR="00F432F7">
          <w:rPr>
            <w:noProof/>
            <w:webHidden/>
          </w:rPr>
        </w:r>
        <w:r w:rsidR="00F432F7">
          <w:rPr>
            <w:noProof/>
            <w:webHidden/>
          </w:rPr>
          <w:fldChar w:fldCharType="separate"/>
        </w:r>
        <w:r w:rsidR="006C1543">
          <w:rPr>
            <w:noProof/>
            <w:webHidden/>
          </w:rPr>
          <w:t>11</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164" w:history="1">
        <w:r w:rsidR="00F432F7" w:rsidRPr="00F365BF">
          <w:rPr>
            <w:rStyle w:val="Collegamentoipertestuale"/>
            <w:noProof/>
          </w:rPr>
          <w:t>Figura 4: Il foglio di calcolo per le Reti Idroniche</w:t>
        </w:r>
        <w:r w:rsidR="00F432F7">
          <w:rPr>
            <w:noProof/>
            <w:webHidden/>
          </w:rPr>
          <w:tab/>
        </w:r>
        <w:r w:rsidR="00F432F7">
          <w:rPr>
            <w:noProof/>
            <w:webHidden/>
          </w:rPr>
          <w:fldChar w:fldCharType="begin"/>
        </w:r>
        <w:r w:rsidR="00F432F7">
          <w:rPr>
            <w:noProof/>
            <w:webHidden/>
          </w:rPr>
          <w:instrText xml:space="preserve"> PAGEREF _Toc374788164 \h </w:instrText>
        </w:r>
        <w:r w:rsidR="00F432F7">
          <w:rPr>
            <w:noProof/>
            <w:webHidden/>
          </w:rPr>
        </w:r>
        <w:r w:rsidR="00F432F7">
          <w:rPr>
            <w:noProof/>
            <w:webHidden/>
          </w:rPr>
          <w:fldChar w:fldCharType="separate"/>
        </w:r>
        <w:r w:rsidR="006C1543">
          <w:rPr>
            <w:noProof/>
            <w:webHidden/>
          </w:rPr>
          <w:t>12</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165" w:history="1">
        <w:r w:rsidR="00F432F7" w:rsidRPr="00F365BF">
          <w:rPr>
            <w:rStyle w:val="Collegamentoipertestuale"/>
            <w:noProof/>
          </w:rPr>
          <w:t>Figura 5: Prima parte del foglio di calcolo</w:t>
        </w:r>
        <w:r w:rsidR="00F432F7">
          <w:rPr>
            <w:noProof/>
            <w:webHidden/>
          </w:rPr>
          <w:tab/>
        </w:r>
        <w:r w:rsidR="00F432F7">
          <w:rPr>
            <w:noProof/>
            <w:webHidden/>
          </w:rPr>
          <w:fldChar w:fldCharType="begin"/>
        </w:r>
        <w:r w:rsidR="00F432F7">
          <w:rPr>
            <w:noProof/>
            <w:webHidden/>
          </w:rPr>
          <w:instrText xml:space="preserve"> PAGEREF _Toc374788165 \h </w:instrText>
        </w:r>
        <w:r w:rsidR="00F432F7">
          <w:rPr>
            <w:noProof/>
            <w:webHidden/>
          </w:rPr>
        </w:r>
        <w:r w:rsidR="00F432F7">
          <w:rPr>
            <w:noProof/>
            <w:webHidden/>
          </w:rPr>
          <w:fldChar w:fldCharType="separate"/>
        </w:r>
        <w:r w:rsidR="006C1543">
          <w:rPr>
            <w:noProof/>
            <w:webHidden/>
          </w:rPr>
          <w:t>13</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166" w:history="1">
        <w:r w:rsidR="00F432F7" w:rsidRPr="00F365BF">
          <w:rPr>
            <w:rStyle w:val="Collegamentoipertestuale"/>
            <w:noProof/>
          </w:rPr>
          <w:t>Figura 6: Seconda parte del foglio elettronico</w:t>
        </w:r>
        <w:r w:rsidR="00F432F7">
          <w:rPr>
            <w:noProof/>
            <w:webHidden/>
          </w:rPr>
          <w:tab/>
        </w:r>
        <w:r w:rsidR="00F432F7">
          <w:rPr>
            <w:noProof/>
            <w:webHidden/>
          </w:rPr>
          <w:fldChar w:fldCharType="begin"/>
        </w:r>
        <w:r w:rsidR="00F432F7">
          <w:rPr>
            <w:noProof/>
            <w:webHidden/>
          </w:rPr>
          <w:instrText xml:space="preserve"> PAGEREF _Toc374788166 \h </w:instrText>
        </w:r>
        <w:r w:rsidR="00F432F7">
          <w:rPr>
            <w:noProof/>
            <w:webHidden/>
          </w:rPr>
        </w:r>
        <w:r w:rsidR="00F432F7">
          <w:rPr>
            <w:noProof/>
            <w:webHidden/>
          </w:rPr>
          <w:fldChar w:fldCharType="separate"/>
        </w:r>
        <w:r w:rsidR="006C1543">
          <w:rPr>
            <w:noProof/>
            <w:webHidden/>
          </w:rPr>
          <w:t>13</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167" w:history="1">
        <w:r w:rsidR="00F432F7" w:rsidRPr="00F365BF">
          <w:rPr>
            <w:rStyle w:val="Collegamentoipertestuale"/>
            <w:noProof/>
          </w:rPr>
          <w:t>Figura 7: Terza parte del foglio di calcolo</w:t>
        </w:r>
        <w:r w:rsidR="00F432F7">
          <w:rPr>
            <w:noProof/>
            <w:webHidden/>
          </w:rPr>
          <w:tab/>
        </w:r>
        <w:r w:rsidR="00F432F7">
          <w:rPr>
            <w:noProof/>
            <w:webHidden/>
          </w:rPr>
          <w:fldChar w:fldCharType="begin"/>
        </w:r>
        <w:r w:rsidR="00F432F7">
          <w:rPr>
            <w:noProof/>
            <w:webHidden/>
          </w:rPr>
          <w:instrText xml:space="preserve"> PAGEREF _Toc374788167 \h </w:instrText>
        </w:r>
        <w:r w:rsidR="00F432F7">
          <w:rPr>
            <w:noProof/>
            <w:webHidden/>
          </w:rPr>
        </w:r>
        <w:r w:rsidR="00F432F7">
          <w:rPr>
            <w:noProof/>
            <w:webHidden/>
          </w:rPr>
          <w:fldChar w:fldCharType="separate"/>
        </w:r>
        <w:r w:rsidR="006C1543">
          <w:rPr>
            <w:noProof/>
            <w:webHidden/>
          </w:rPr>
          <w:t>13</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168" w:history="1">
        <w:r w:rsidR="00F432F7" w:rsidRPr="00F365BF">
          <w:rPr>
            <w:rStyle w:val="Collegamentoipertestuale"/>
            <w:noProof/>
          </w:rPr>
          <w:t>Figura 8: Quarta parte del foglio di calcolo</w:t>
        </w:r>
        <w:r w:rsidR="00F432F7">
          <w:rPr>
            <w:noProof/>
            <w:webHidden/>
          </w:rPr>
          <w:tab/>
        </w:r>
        <w:r w:rsidR="00F432F7">
          <w:rPr>
            <w:noProof/>
            <w:webHidden/>
          </w:rPr>
          <w:fldChar w:fldCharType="begin"/>
        </w:r>
        <w:r w:rsidR="00F432F7">
          <w:rPr>
            <w:noProof/>
            <w:webHidden/>
          </w:rPr>
          <w:instrText xml:space="preserve"> PAGEREF _Toc374788168 \h </w:instrText>
        </w:r>
        <w:r w:rsidR="00F432F7">
          <w:rPr>
            <w:noProof/>
            <w:webHidden/>
          </w:rPr>
        </w:r>
        <w:r w:rsidR="00F432F7">
          <w:rPr>
            <w:noProof/>
            <w:webHidden/>
          </w:rPr>
          <w:fldChar w:fldCharType="separate"/>
        </w:r>
        <w:r w:rsidR="006C1543">
          <w:rPr>
            <w:noProof/>
            <w:webHidden/>
          </w:rPr>
          <w:t>14</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169" w:history="1">
        <w:r w:rsidR="00F432F7" w:rsidRPr="00F365BF">
          <w:rPr>
            <w:rStyle w:val="Collegamentoipertestuale"/>
            <w:noProof/>
          </w:rPr>
          <w:t>Figura 9: Selezione del tipo di tubazione con menu a tendina</w:t>
        </w:r>
        <w:r w:rsidR="00F432F7">
          <w:rPr>
            <w:noProof/>
            <w:webHidden/>
          </w:rPr>
          <w:tab/>
        </w:r>
        <w:r w:rsidR="00F432F7">
          <w:rPr>
            <w:noProof/>
            <w:webHidden/>
          </w:rPr>
          <w:fldChar w:fldCharType="begin"/>
        </w:r>
        <w:r w:rsidR="00F432F7">
          <w:rPr>
            <w:noProof/>
            <w:webHidden/>
          </w:rPr>
          <w:instrText xml:space="preserve"> PAGEREF _Toc374788169 \h </w:instrText>
        </w:r>
        <w:r w:rsidR="00F432F7">
          <w:rPr>
            <w:noProof/>
            <w:webHidden/>
          </w:rPr>
        </w:r>
        <w:r w:rsidR="00F432F7">
          <w:rPr>
            <w:noProof/>
            <w:webHidden/>
          </w:rPr>
          <w:fldChar w:fldCharType="separate"/>
        </w:r>
        <w:r w:rsidR="006C1543">
          <w:rPr>
            <w:noProof/>
            <w:webHidden/>
          </w:rPr>
          <w:t>14</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170" w:history="1">
        <w:r w:rsidR="00F432F7" w:rsidRPr="00F365BF">
          <w:rPr>
            <w:rStyle w:val="Collegamentoipertestuale"/>
            <w:noProof/>
          </w:rPr>
          <w:t>Figura 10: Input dei carichi termici dei soli terminali</w:t>
        </w:r>
        <w:r w:rsidR="00F432F7">
          <w:rPr>
            <w:noProof/>
            <w:webHidden/>
          </w:rPr>
          <w:tab/>
        </w:r>
        <w:r w:rsidR="00F432F7">
          <w:rPr>
            <w:noProof/>
            <w:webHidden/>
          </w:rPr>
          <w:fldChar w:fldCharType="begin"/>
        </w:r>
        <w:r w:rsidR="00F432F7">
          <w:rPr>
            <w:noProof/>
            <w:webHidden/>
          </w:rPr>
          <w:instrText xml:space="preserve"> PAGEREF _Toc374788170 \h </w:instrText>
        </w:r>
        <w:r w:rsidR="00F432F7">
          <w:rPr>
            <w:noProof/>
            <w:webHidden/>
          </w:rPr>
        </w:r>
        <w:r w:rsidR="00F432F7">
          <w:rPr>
            <w:noProof/>
            <w:webHidden/>
          </w:rPr>
          <w:fldChar w:fldCharType="separate"/>
        </w:r>
        <w:r w:rsidR="006C1543">
          <w:rPr>
            <w:noProof/>
            <w:webHidden/>
          </w:rPr>
          <w:t>15</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171" w:history="1">
        <w:r w:rsidR="00F432F7" w:rsidRPr="00F365BF">
          <w:rPr>
            <w:rStyle w:val="Collegamentoipertestuale"/>
            <w:noProof/>
          </w:rPr>
          <w:t>Figura 11: Esempio di nomenclatura di una rete qualsiasi.</w:t>
        </w:r>
        <w:r w:rsidR="00F432F7">
          <w:rPr>
            <w:noProof/>
            <w:webHidden/>
          </w:rPr>
          <w:tab/>
        </w:r>
        <w:r w:rsidR="00F432F7">
          <w:rPr>
            <w:noProof/>
            <w:webHidden/>
          </w:rPr>
          <w:fldChar w:fldCharType="begin"/>
        </w:r>
        <w:r w:rsidR="00F432F7">
          <w:rPr>
            <w:noProof/>
            <w:webHidden/>
          </w:rPr>
          <w:instrText xml:space="preserve"> PAGEREF _Toc374788171 \h </w:instrText>
        </w:r>
        <w:r w:rsidR="00F432F7">
          <w:rPr>
            <w:noProof/>
            <w:webHidden/>
          </w:rPr>
        </w:r>
        <w:r w:rsidR="00F432F7">
          <w:rPr>
            <w:noProof/>
            <w:webHidden/>
          </w:rPr>
          <w:fldChar w:fldCharType="separate"/>
        </w:r>
        <w:r w:rsidR="006C1543">
          <w:rPr>
            <w:noProof/>
            <w:webHidden/>
          </w:rPr>
          <w:t>15</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172" w:history="1">
        <w:r w:rsidR="00F432F7" w:rsidRPr="00F365BF">
          <w:rPr>
            <w:rStyle w:val="Collegamentoipertestuale"/>
            <w:noProof/>
          </w:rPr>
          <w:t>Figura 12: Algoritmo del calcolo del carico termico in ogni tratto</w:t>
        </w:r>
        <w:r w:rsidR="00F432F7">
          <w:rPr>
            <w:noProof/>
            <w:webHidden/>
          </w:rPr>
          <w:tab/>
        </w:r>
        <w:r w:rsidR="00F432F7">
          <w:rPr>
            <w:noProof/>
            <w:webHidden/>
          </w:rPr>
          <w:fldChar w:fldCharType="begin"/>
        </w:r>
        <w:r w:rsidR="00F432F7">
          <w:rPr>
            <w:noProof/>
            <w:webHidden/>
          </w:rPr>
          <w:instrText xml:space="preserve"> PAGEREF _Toc374788172 \h </w:instrText>
        </w:r>
        <w:r w:rsidR="00F432F7">
          <w:rPr>
            <w:noProof/>
            <w:webHidden/>
          </w:rPr>
        </w:r>
        <w:r w:rsidR="00F432F7">
          <w:rPr>
            <w:noProof/>
            <w:webHidden/>
          </w:rPr>
          <w:fldChar w:fldCharType="separate"/>
        </w:r>
        <w:r w:rsidR="006C1543">
          <w:rPr>
            <w:noProof/>
            <w:webHidden/>
          </w:rPr>
          <w:t>16</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173" w:history="1">
        <w:r w:rsidR="00F432F7" w:rsidRPr="00F365BF">
          <w:rPr>
            <w:rStyle w:val="Collegamentoipertestuale"/>
            <w:noProof/>
          </w:rPr>
          <w:t>Figura 13: Algoritmo per la somma delle lunghezze del circuito relativo al tratto</w:t>
        </w:r>
        <w:r w:rsidR="00F432F7">
          <w:rPr>
            <w:noProof/>
            <w:webHidden/>
          </w:rPr>
          <w:tab/>
        </w:r>
        <w:r w:rsidR="00F432F7">
          <w:rPr>
            <w:noProof/>
            <w:webHidden/>
          </w:rPr>
          <w:fldChar w:fldCharType="begin"/>
        </w:r>
        <w:r w:rsidR="00F432F7">
          <w:rPr>
            <w:noProof/>
            <w:webHidden/>
          </w:rPr>
          <w:instrText xml:space="preserve"> PAGEREF _Toc374788173 \h </w:instrText>
        </w:r>
        <w:r w:rsidR="00F432F7">
          <w:rPr>
            <w:noProof/>
            <w:webHidden/>
          </w:rPr>
        </w:r>
        <w:r w:rsidR="00F432F7">
          <w:rPr>
            <w:noProof/>
            <w:webHidden/>
          </w:rPr>
          <w:fldChar w:fldCharType="separate"/>
        </w:r>
        <w:r w:rsidR="006C1543">
          <w:rPr>
            <w:noProof/>
            <w:webHidden/>
          </w:rPr>
          <w:t>17</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174" w:history="1">
        <w:r w:rsidR="00F432F7" w:rsidRPr="00F365BF">
          <w:rPr>
            <w:rStyle w:val="Collegamentoipertestuale"/>
            <w:noProof/>
          </w:rPr>
          <w:t>Figura 14: Input delle tipologie di resistenze localizzate</w:t>
        </w:r>
        <w:r w:rsidR="00F432F7">
          <w:rPr>
            <w:noProof/>
            <w:webHidden/>
          </w:rPr>
          <w:tab/>
        </w:r>
        <w:r w:rsidR="00F432F7">
          <w:rPr>
            <w:noProof/>
            <w:webHidden/>
          </w:rPr>
          <w:fldChar w:fldCharType="begin"/>
        </w:r>
        <w:r w:rsidR="00F432F7">
          <w:rPr>
            <w:noProof/>
            <w:webHidden/>
          </w:rPr>
          <w:instrText xml:space="preserve"> PAGEREF _Toc374788174 \h </w:instrText>
        </w:r>
        <w:r w:rsidR="00F432F7">
          <w:rPr>
            <w:noProof/>
            <w:webHidden/>
          </w:rPr>
        </w:r>
        <w:r w:rsidR="00F432F7">
          <w:rPr>
            <w:noProof/>
            <w:webHidden/>
          </w:rPr>
          <w:fldChar w:fldCharType="separate"/>
        </w:r>
        <w:r w:rsidR="006C1543">
          <w:rPr>
            <w:noProof/>
            <w:webHidden/>
          </w:rPr>
          <w:t>17</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175" w:history="1">
        <w:r w:rsidR="00F432F7" w:rsidRPr="00F365BF">
          <w:rPr>
            <w:rStyle w:val="Collegamentoipertestuale"/>
            <w:noProof/>
          </w:rPr>
          <w:t>Figura 15: Fattori di Darcy delle varie perdite localizzate</w:t>
        </w:r>
        <w:r w:rsidR="00F432F7">
          <w:rPr>
            <w:noProof/>
            <w:webHidden/>
          </w:rPr>
          <w:tab/>
        </w:r>
        <w:r w:rsidR="00F432F7">
          <w:rPr>
            <w:noProof/>
            <w:webHidden/>
          </w:rPr>
          <w:fldChar w:fldCharType="begin"/>
        </w:r>
        <w:r w:rsidR="00F432F7">
          <w:rPr>
            <w:noProof/>
            <w:webHidden/>
          </w:rPr>
          <w:instrText xml:space="preserve"> PAGEREF _Toc374788175 \h </w:instrText>
        </w:r>
        <w:r w:rsidR="00F432F7">
          <w:rPr>
            <w:noProof/>
            <w:webHidden/>
          </w:rPr>
        </w:r>
        <w:r w:rsidR="00F432F7">
          <w:rPr>
            <w:noProof/>
            <w:webHidden/>
          </w:rPr>
          <w:fldChar w:fldCharType="separate"/>
        </w:r>
        <w:r w:rsidR="006C1543">
          <w:rPr>
            <w:noProof/>
            <w:webHidden/>
          </w:rPr>
          <w:t>18</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176" w:history="1">
        <w:r w:rsidR="00F432F7" w:rsidRPr="00F365BF">
          <w:rPr>
            <w:rStyle w:val="Collegamentoipertestuale"/>
            <w:noProof/>
          </w:rPr>
          <w:t>Figura 16: Algoritmo di calcolo dalle perdite totali del circuito</w:t>
        </w:r>
        <w:r w:rsidR="00F432F7">
          <w:rPr>
            <w:noProof/>
            <w:webHidden/>
          </w:rPr>
          <w:tab/>
        </w:r>
        <w:r w:rsidR="00F432F7">
          <w:rPr>
            <w:noProof/>
            <w:webHidden/>
          </w:rPr>
          <w:fldChar w:fldCharType="begin"/>
        </w:r>
        <w:r w:rsidR="00F432F7">
          <w:rPr>
            <w:noProof/>
            <w:webHidden/>
          </w:rPr>
          <w:instrText xml:space="preserve"> PAGEREF _Toc374788176 \h </w:instrText>
        </w:r>
        <w:r w:rsidR="00F432F7">
          <w:rPr>
            <w:noProof/>
            <w:webHidden/>
          </w:rPr>
        </w:r>
        <w:r w:rsidR="00F432F7">
          <w:rPr>
            <w:noProof/>
            <w:webHidden/>
          </w:rPr>
          <w:fldChar w:fldCharType="separate"/>
        </w:r>
        <w:r w:rsidR="006C1543">
          <w:rPr>
            <w:noProof/>
            <w:webHidden/>
          </w:rPr>
          <w:t>19</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177" w:history="1">
        <w:r w:rsidR="00F432F7" w:rsidRPr="00F365BF">
          <w:rPr>
            <w:rStyle w:val="Collegamentoipertestuale"/>
            <w:noProof/>
          </w:rPr>
          <w:t>Figura 17: Selezione dei prefissi per la pompa e per i terminali</w:t>
        </w:r>
        <w:r w:rsidR="00F432F7">
          <w:rPr>
            <w:noProof/>
            <w:webHidden/>
          </w:rPr>
          <w:tab/>
        </w:r>
        <w:r w:rsidR="00F432F7">
          <w:rPr>
            <w:noProof/>
            <w:webHidden/>
          </w:rPr>
          <w:fldChar w:fldCharType="begin"/>
        </w:r>
        <w:r w:rsidR="00F432F7">
          <w:rPr>
            <w:noProof/>
            <w:webHidden/>
          </w:rPr>
          <w:instrText xml:space="preserve"> PAGEREF _Toc374788177 \h </w:instrText>
        </w:r>
        <w:r w:rsidR="00F432F7">
          <w:rPr>
            <w:noProof/>
            <w:webHidden/>
          </w:rPr>
        </w:r>
        <w:r w:rsidR="00F432F7">
          <w:rPr>
            <w:noProof/>
            <w:webHidden/>
          </w:rPr>
          <w:fldChar w:fldCharType="separate"/>
        </w:r>
        <w:r w:rsidR="006C1543">
          <w:rPr>
            <w:noProof/>
            <w:webHidden/>
          </w:rPr>
          <w:t>19</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178" w:history="1">
        <w:r w:rsidR="00F432F7" w:rsidRPr="00F365BF">
          <w:rPr>
            <w:rStyle w:val="Collegamentoipertestuale"/>
            <w:noProof/>
          </w:rPr>
          <w:t>Figura 18: Esempio di input di una reta</w:t>
        </w:r>
        <w:r w:rsidR="00F432F7">
          <w:rPr>
            <w:noProof/>
            <w:webHidden/>
          </w:rPr>
          <w:tab/>
        </w:r>
        <w:r w:rsidR="00F432F7">
          <w:rPr>
            <w:noProof/>
            <w:webHidden/>
          </w:rPr>
          <w:fldChar w:fldCharType="begin"/>
        </w:r>
        <w:r w:rsidR="00F432F7">
          <w:rPr>
            <w:noProof/>
            <w:webHidden/>
          </w:rPr>
          <w:instrText xml:space="preserve"> PAGEREF _Toc374788178 \h </w:instrText>
        </w:r>
        <w:r w:rsidR="00F432F7">
          <w:rPr>
            <w:noProof/>
            <w:webHidden/>
          </w:rPr>
        </w:r>
        <w:r w:rsidR="00F432F7">
          <w:rPr>
            <w:noProof/>
            <w:webHidden/>
          </w:rPr>
          <w:fldChar w:fldCharType="separate"/>
        </w:r>
        <w:r w:rsidR="006C1543">
          <w:rPr>
            <w:noProof/>
            <w:webHidden/>
          </w:rPr>
          <w:t>20</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179" w:history="1">
        <w:r w:rsidR="00F432F7" w:rsidRPr="00F365BF">
          <w:rPr>
            <w:rStyle w:val="Collegamentoipertestuale"/>
            <w:noProof/>
          </w:rPr>
          <w:t>Figura 19: Esempio di rete con ritorno inverso</w:t>
        </w:r>
        <w:r w:rsidR="00F432F7">
          <w:rPr>
            <w:noProof/>
            <w:webHidden/>
          </w:rPr>
          <w:tab/>
        </w:r>
        <w:r w:rsidR="00F432F7">
          <w:rPr>
            <w:noProof/>
            <w:webHidden/>
          </w:rPr>
          <w:fldChar w:fldCharType="begin"/>
        </w:r>
        <w:r w:rsidR="00F432F7">
          <w:rPr>
            <w:noProof/>
            <w:webHidden/>
          </w:rPr>
          <w:instrText xml:space="preserve"> PAGEREF _Toc374788179 \h </w:instrText>
        </w:r>
        <w:r w:rsidR="00F432F7">
          <w:rPr>
            <w:noProof/>
            <w:webHidden/>
          </w:rPr>
        </w:r>
        <w:r w:rsidR="00F432F7">
          <w:rPr>
            <w:noProof/>
            <w:webHidden/>
          </w:rPr>
          <w:fldChar w:fldCharType="separate"/>
        </w:r>
        <w:r w:rsidR="006C1543">
          <w:rPr>
            <w:noProof/>
            <w:webHidden/>
          </w:rPr>
          <w:t>21</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180" w:history="1">
        <w:r w:rsidR="00F432F7" w:rsidRPr="00F365BF">
          <w:rPr>
            <w:rStyle w:val="Collegamentoipertestuale"/>
            <w:noProof/>
          </w:rPr>
          <w:t>Figura 20: Rete coi 6 fan coil a ritorno inverso</w:t>
        </w:r>
        <w:r w:rsidR="00F432F7">
          <w:rPr>
            <w:noProof/>
            <w:webHidden/>
          </w:rPr>
          <w:tab/>
        </w:r>
        <w:r w:rsidR="00F432F7">
          <w:rPr>
            <w:noProof/>
            <w:webHidden/>
          </w:rPr>
          <w:fldChar w:fldCharType="begin"/>
        </w:r>
        <w:r w:rsidR="00F432F7">
          <w:rPr>
            <w:noProof/>
            <w:webHidden/>
          </w:rPr>
          <w:instrText xml:space="preserve"> PAGEREF _Toc374788180 \h </w:instrText>
        </w:r>
        <w:r w:rsidR="00F432F7">
          <w:rPr>
            <w:noProof/>
            <w:webHidden/>
          </w:rPr>
        </w:r>
        <w:r w:rsidR="00F432F7">
          <w:rPr>
            <w:noProof/>
            <w:webHidden/>
          </w:rPr>
          <w:fldChar w:fldCharType="separate"/>
        </w:r>
        <w:r w:rsidR="006C1543">
          <w:rPr>
            <w:noProof/>
            <w:webHidden/>
          </w:rPr>
          <w:t>21</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181" w:history="1">
        <w:r w:rsidR="00F432F7" w:rsidRPr="00F365BF">
          <w:rPr>
            <w:rStyle w:val="Collegamentoipertestuale"/>
            <w:noProof/>
          </w:rPr>
          <w:t>Figura 21: Esempio di una rete complessa</w:t>
        </w:r>
        <w:r w:rsidR="00F432F7">
          <w:rPr>
            <w:noProof/>
            <w:webHidden/>
          </w:rPr>
          <w:tab/>
        </w:r>
        <w:r w:rsidR="00F432F7">
          <w:rPr>
            <w:noProof/>
            <w:webHidden/>
          </w:rPr>
          <w:fldChar w:fldCharType="begin"/>
        </w:r>
        <w:r w:rsidR="00F432F7">
          <w:rPr>
            <w:noProof/>
            <w:webHidden/>
          </w:rPr>
          <w:instrText xml:space="preserve"> PAGEREF _Toc374788181 \h </w:instrText>
        </w:r>
        <w:r w:rsidR="00F432F7">
          <w:rPr>
            <w:noProof/>
            <w:webHidden/>
          </w:rPr>
        </w:r>
        <w:r w:rsidR="00F432F7">
          <w:rPr>
            <w:noProof/>
            <w:webHidden/>
          </w:rPr>
          <w:fldChar w:fldCharType="separate"/>
        </w:r>
        <w:r w:rsidR="006C1543">
          <w:rPr>
            <w:noProof/>
            <w:webHidden/>
          </w:rPr>
          <w:t>22</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182" w:history="1">
        <w:r w:rsidR="00F432F7" w:rsidRPr="00F365BF">
          <w:rPr>
            <w:rStyle w:val="Collegamentoipertestuale"/>
            <w:noProof/>
          </w:rPr>
          <w:t>Figura 22: Menù iniziale</w:t>
        </w:r>
        <w:r w:rsidR="00F432F7">
          <w:rPr>
            <w:noProof/>
            <w:webHidden/>
          </w:rPr>
          <w:tab/>
        </w:r>
        <w:r w:rsidR="00F432F7">
          <w:rPr>
            <w:noProof/>
            <w:webHidden/>
          </w:rPr>
          <w:fldChar w:fldCharType="begin"/>
        </w:r>
        <w:r w:rsidR="00F432F7">
          <w:rPr>
            <w:noProof/>
            <w:webHidden/>
          </w:rPr>
          <w:instrText xml:space="preserve"> PAGEREF _Toc374788182 \h </w:instrText>
        </w:r>
        <w:r w:rsidR="00F432F7">
          <w:rPr>
            <w:noProof/>
            <w:webHidden/>
          </w:rPr>
        </w:r>
        <w:r w:rsidR="00F432F7">
          <w:rPr>
            <w:noProof/>
            <w:webHidden/>
          </w:rPr>
          <w:fldChar w:fldCharType="separate"/>
        </w:r>
        <w:r w:rsidR="006C1543">
          <w:rPr>
            <w:noProof/>
            <w:webHidden/>
          </w:rPr>
          <w:t>23</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183" w:history="1">
        <w:r w:rsidR="00F432F7" w:rsidRPr="00F365BF">
          <w:rPr>
            <w:rStyle w:val="Collegamentoipertestuale"/>
            <w:noProof/>
          </w:rPr>
          <w:t>Figura 23: Menù INFORMAZIONI di Excel</w:t>
        </w:r>
        <w:r w:rsidR="00F432F7">
          <w:rPr>
            <w:noProof/>
            <w:webHidden/>
          </w:rPr>
          <w:tab/>
        </w:r>
        <w:r w:rsidR="00F432F7">
          <w:rPr>
            <w:noProof/>
            <w:webHidden/>
          </w:rPr>
          <w:fldChar w:fldCharType="begin"/>
        </w:r>
        <w:r w:rsidR="00F432F7">
          <w:rPr>
            <w:noProof/>
            <w:webHidden/>
          </w:rPr>
          <w:instrText xml:space="preserve"> PAGEREF _Toc374788183 \h </w:instrText>
        </w:r>
        <w:r w:rsidR="00F432F7">
          <w:rPr>
            <w:noProof/>
            <w:webHidden/>
          </w:rPr>
        </w:r>
        <w:r w:rsidR="00F432F7">
          <w:rPr>
            <w:noProof/>
            <w:webHidden/>
          </w:rPr>
          <w:fldChar w:fldCharType="separate"/>
        </w:r>
        <w:r w:rsidR="006C1543">
          <w:rPr>
            <w:noProof/>
            <w:webHidden/>
          </w:rPr>
          <w:t>24</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184" w:history="1">
        <w:r w:rsidR="00F432F7" w:rsidRPr="00F365BF">
          <w:rPr>
            <w:rStyle w:val="Collegamentoipertestuale"/>
            <w:noProof/>
          </w:rPr>
          <w:t>Figura 24: Finestra del menu OPZIONI</w:t>
        </w:r>
        <w:r w:rsidR="00F432F7">
          <w:rPr>
            <w:noProof/>
            <w:webHidden/>
          </w:rPr>
          <w:tab/>
        </w:r>
        <w:r w:rsidR="00F432F7">
          <w:rPr>
            <w:noProof/>
            <w:webHidden/>
          </w:rPr>
          <w:fldChar w:fldCharType="begin"/>
        </w:r>
        <w:r w:rsidR="00F432F7">
          <w:rPr>
            <w:noProof/>
            <w:webHidden/>
          </w:rPr>
          <w:instrText xml:space="preserve"> PAGEREF _Toc374788184 \h </w:instrText>
        </w:r>
        <w:r w:rsidR="00F432F7">
          <w:rPr>
            <w:noProof/>
            <w:webHidden/>
          </w:rPr>
        </w:r>
        <w:r w:rsidR="00F432F7">
          <w:rPr>
            <w:noProof/>
            <w:webHidden/>
          </w:rPr>
          <w:fldChar w:fldCharType="separate"/>
        </w:r>
        <w:r w:rsidR="006C1543">
          <w:rPr>
            <w:noProof/>
            <w:webHidden/>
          </w:rPr>
          <w:t>24</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185" w:history="1">
        <w:r w:rsidR="00F432F7" w:rsidRPr="00F365BF">
          <w:rPr>
            <w:rStyle w:val="Collegamentoipertestuale"/>
            <w:noProof/>
          </w:rPr>
          <w:t>Figura 25: Opzione Centro Protezione</w:t>
        </w:r>
        <w:r w:rsidR="00F432F7">
          <w:rPr>
            <w:noProof/>
            <w:webHidden/>
          </w:rPr>
          <w:tab/>
        </w:r>
        <w:r w:rsidR="00F432F7">
          <w:rPr>
            <w:noProof/>
            <w:webHidden/>
          </w:rPr>
          <w:fldChar w:fldCharType="begin"/>
        </w:r>
        <w:r w:rsidR="00F432F7">
          <w:rPr>
            <w:noProof/>
            <w:webHidden/>
          </w:rPr>
          <w:instrText xml:space="preserve"> PAGEREF _Toc374788185 \h </w:instrText>
        </w:r>
        <w:r w:rsidR="00F432F7">
          <w:rPr>
            <w:noProof/>
            <w:webHidden/>
          </w:rPr>
        </w:r>
        <w:r w:rsidR="00F432F7">
          <w:rPr>
            <w:noProof/>
            <w:webHidden/>
          </w:rPr>
          <w:fldChar w:fldCharType="separate"/>
        </w:r>
        <w:r w:rsidR="006C1543">
          <w:rPr>
            <w:noProof/>
            <w:webHidden/>
          </w:rPr>
          <w:t>25</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186" w:history="1">
        <w:r w:rsidR="00F432F7" w:rsidRPr="00F365BF">
          <w:rPr>
            <w:rStyle w:val="Collegamentoipertestuale"/>
            <w:noProof/>
          </w:rPr>
          <w:t>Figura 26: Protezione per Impostazioni macro</w:t>
        </w:r>
        <w:r w:rsidR="00F432F7">
          <w:rPr>
            <w:noProof/>
            <w:webHidden/>
          </w:rPr>
          <w:tab/>
        </w:r>
        <w:r w:rsidR="00F432F7">
          <w:rPr>
            <w:noProof/>
            <w:webHidden/>
          </w:rPr>
          <w:fldChar w:fldCharType="begin"/>
        </w:r>
        <w:r w:rsidR="00F432F7">
          <w:rPr>
            <w:noProof/>
            <w:webHidden/>
          </w:rPr>
          <w:instrText xml:space="preserve"> PAGEREF _Toc374788186 \h </w:instrText>
        </w:r>
        <w:r w:rsidR="00F432F7">
          <w:rPr>
            <w:noProof/>
            <w:webHidden/>
          </w:rPr>
        </w:r>
        <w:r w:rsidR="00F432F7">
          <w:rPr>
            <w:noProof/>
            <w:webHidden/>
          </w:rPr>
          <w:fldChar w:fldCharType="separate"/>
        </w:r>
        <w:r w:rsidR="006C1543">
          <w:rPr>
            <w:noProof/>
            <w:webHidden/>
          </w:rPr>
          <w:t>25</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187" w:history="1">
        <w:r w:rsidR="00F432F7" w:rsidRPr="00F365BF">
          <w:rPr>
            <w:rStyle w:val="Collegamentoipertestuale"/>
            <w:noProof/>
          </w:rPr>
          <w:t>Figura 27: Finestra di inizializzazione del Foglio di Calcolo</w:t>
        </w:r>
        <w:r w:rsidR="00F432F7">
          <w:rPr>
            <w:noProof/>
            <w:webHidden/>
          </w:rPr>
          <w:tab/>
        </w:r>
        <w:r w:rsidR="00F432F7">
          <w:rPr>
            <w:noProof/>
            <w:webHidden/>
          </w:rPr>
          <w:fldChar w:fldCharType="begin"/>
        </w:r>
        <w:r w:rsidR="00F432F7">
          <w:rPr>
            <w:noProof/>
            <w:webHidden/>
          </w:rPr>
          <w:instrText xml:space="preserve"> PAGEREF _Toc374788187 \h </w:instrText>
        </w:r>
        <w:r w:rsidR="00F432F7">
          <w:rPr>
            <w:noProof/>
            <w:webHidden/>
          </w:rPr>
        </w:r>
        <w:r w:rsidR="00F432F7">
          <w:rPr>
            <w:noProof/>
            <w:webHidden/>
          </w:rPr>
          <w:fldChar w:fldCharType="separate"/>
        </w:r>
        <w:r w:rsidR="006C1543">
          <w:rPr>
            <w:noProof/>
            <w:webHidden/>
          </w:rPr>
          <w:t>26</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188" w:history="1">
        <w:r w:rsidR="00F432F7" w:rsidRPr="00F365BF">
          <w:rPr>
            <w:rStyle w:val="Collegamentoipertestuale"/>
            <w:noProof/>
          </w:rPr>
          <w:t>Figura 28: Opzione di cancellazione dei diametri commerciali</w:t>
        </w:r>
        <w:r w:rsidR="00F432F7">
          <w:rPr>
            <w:noProof/>
            <w:webHidden/>
          </w:rPr>
          <w:tab/>
        </w:r>
        <w:r w:rsidR="00F432F7">
          <w:rPr>
            <w:noProof/>
            <w:webHidden/>
          </w:rPr>
          <w:fldChar w:fldCharType="begin"/>
        </w:r>
        <w:r w:rsidR="00F432F7">
          <w:rPr>
            <w:noProof/>
            <w:webHidden/>
          </w:rPr>
          <w:instrText xml:space="preserve"> PAGEREF _Toc374788188 \h </w:instrText>
        </w:r>
        <w:r w:rsidR="00F432F7">
          <w:rPr>
            <w:noProof/>
            <w:webHidden/>
          </w:rPr>
        </w:r>
        <w:r w:rsidR="00F432F7">
          <w:rPr>
            <w:noProof/>
            <w:webHidden/>
          </w:rPr>
          <w:fldChar w:fldCharType="separate"/>
        </w:r>
        <w:r w:rsidR="006C1543">
          <w:rPr>
            <w:noProof/>
            <w:webHidden/>
          </w:rPr>
          <w:t>26</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189" w:history="1">
        <w:r w:rsidR="00F432F7" w:rsidRPr="00F365BF">
          <w:rPr>
            <w:rStyle w:val="Collegamentoipertestuale"/>
            <w:noProof/>
          </w:rPr>
          <w:t>Figura 29: Foglio iniziale</w:t>
        </w:r>
        <w:r w:rsidR="00F432F7">
          <w:rPr>
            <w:noProof/>
            <w:webHidden/>
          </w:rPr>
          <w:tab/>
        </w:r>
        <w:r w:rsidR="00F432F7">
          <w:rPr>
            <w:noProof/>
            <w:webHidden/>
          </w:rPr>
          <w:fldChar w:fldCharType="begin"/>
        </w:r>
        <w:r w:rsidR="00F432F7">
          <w:rPr>
            <w:noProof/>
            <w:webHidden/>
          </w:rPr>
          <w:instrText xml:space="preserve"> PAGEREF _Toc374788189 \h </w:instrText>
        </w:r>
        <w:r w:rsidR="00F432F7">
          <w:rPr>
            <w:noProof/>
            <w:webHidden/>
          </w:rPr>
        </w:r>
        <w:r w:rsidR="00F432F7">
          <w:rPr>
            <w:noProof/>
            <w:webHidden/>
          </w:rPr>
          <w:fldChar w:fldCharType="separate"/>
        </w:r>
        <w:r w:rsidR="006C1543">
          <w:rPr>
            <w:noProof/>
            <w:webHidden/>
          </w:rPr>
          <w:t>27</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190" w:history="1">
        <w:r w:rsidR="00F432F7" w:rsidRPr="00F365BF">
          <w:rPr>
            <w:rStyle w:val="Collegamentoipertestuale"/>
            <w:noProof/>
          </w:rPr>
          <w:t>Figura 30: Cancellazione di tutti i dati compresi i diametri commerciali</w:t>
        </w:r>
        <w:r w:rsidR="00F432F7">
          <w:rPr>
            <w:noProof/>
            <w:webHidden/>
          </w:rPr>
          <w:tab/>
        </w:r>
        <w:r w:rsidR="00F432F7">
          <w:rPr>
            <w:noProof/>
            <w:webHidden/>
          </w:rPr>
          <w:fldChar w:fldCharType="begin"/>
        </w:r>
        <w:r w:rsidR="00F432F7">
          <w:rPr>
            <w:noProof/>
            <w:webHidden/>
          </w:rPr>
          <w:instrText xml:space="preserve"> PAGEREF _Toc374788190 \h </w:instrText>
        </w:r>
        <w:r w:rsidR="00F432F7">
          <w:rPr>
            <w:noProof/>
            <w:webHidden/>
          </w:rPr>
        </w:r>
        <w:r w:rsidR="00F432F7">
          <w:rPr>
            <w:noProof/>
            <w:webHidden/>
          </w:rPr>
          <w:fldChar w:fldCharType="separate"/>
        </w:r>
        <w:r w:rsidR="006C1543">
          <w:rPr>
            <w:noProof/>
            <w:webHidden/>
          </w:rPr>
          <w:t>27</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191" w:history="1">
        <w:r w:rsidR="00F432F7" w:rsidRPr="00F365BF">
          <w:rPr>
            <w:rStyle w:val="Collegamentoipertestuale"/>
            <w:noProof/>
          </w:rPr>
          <w:t>Figura 31: Cancellazione di tutti i dati ma non i diametri commerciali</w:t>
        </w:r>
        <w:r w:rsidR="00F432F7">
          <w:rPr>
            <w:noProof/>
            <w:webHidden/>
          </w:rPr>
          <w:tab/>
        </w:r>
        <w:r w:rsidR="00F432F7">
          <w:rPr>
            <w:noProof/>
            <w:webHidden/>
          </w:rPr>
          <w:fldChar w:fldCharType="begin"/>
        </w:r>
        <w:r w:rsidR="00F432F7">
          <w:rPr>
            <w:noProof/>
            <w:webHidden/>
          </w:rPr>
          <w:instrText xml:space="preserve"> PAGEREF _Toc374788191 \h </w:instrText>
        </w:r>
        <w:r w:rsidR="00F432F7">
          <w:rPr>
            <w:noProof/>
            <w:webHidden/>
          </w:rPr>
        </w:r>
        <w:r w:rsidR="00F432F7">
          <w:rPr>
            <w:noProof/>
            <w:webHidden/>
          </w:rPr>
          <w:fldChar w:fldCharType="separate"/>
        </w:r>
        <w:r w:rsidR="006C1543">
          <w:rPr>
            <w:noProof/>
            <w:webHidden/>
          </w:rPr>
          <w:t>27</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192" w:history="1">
        <w:r w:rsidR="00F432F7" w:rsidRPr="00F365BF">
          <w:rPr>
            <w:rStyle w:val="Collegamentoipertestuale"/>
            <w:noProof/>
          </w:rPr>
          <w:t>Figura 32: Richiesta di conferma per la cancellazione del foglio di calcolo</w:t>
        </w:r>
        <w:r w:rsidR="00F432F7">
          <w:rPr>
            <w:noProof/>
            <w:webHidden/>
          </w:rPr>
          <w:tab/>
        </w:r>
        <w:r w:rsidR="00F432F7">
          <w:rPr>
            <w:noProof/>
            <w:webHidden/>
          </w:rPr>
          <w:fldChar w:fldCharType="begin"/>
        </w:r>
        <w:r w:rsidR="00F432F7">
          <w:rPr>
            <w:noProof/>
            <w:webHidden/>
          </w:rPr>
          <w:instrText xml:space="preserve"> PAGEREF _Toc374788192 \h </w:instrText>
        </w:r>
        <w:r w:rsidR="00F432F7">
          <w:rPr>
            <w:noProof/>
            <w:webHidden/>
          </w:rPr>
        </w:r>
        <w:r w:rsidR="00F432F7">
          <w:rPr>
            <w:noProof/>
            <w:webHidden/>
          </w:rPr>
          <w:fldChar w:fldCharType="separate"/>
        </w:r>
        <w:r w:rsidR="006C1543">
          <w:rPr>
            <w:noProof/>
            <w:webHidden/>
          </w:rPr>
          <w:t>27</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193" w:history="1">
        <w:r w:rsidR="00F432F7" w:rsidRPr="00F365BF">
          <w:rPr>
            <w:rStyle w:val="Collegamentoipertestuale"/>
            <w:noProof/>
          </w:rPr>
          <w:t>Figura 33: Valori di progetto delle reti idroniche</w:t>
        </w:r>
        <w:r w:rsidR="00F432F7">
          <w:rPr>
            <w:noProof/>
            <w:webHidden/>
          </w:rPr>
          <w:tab/>
        </w:r>
        <w:r w:rsidR="00F432F7">
          <w:rPr>
            <w:noProof/>
            <w:webHidden/>
          </w:rPr>
          <w:fldChar w:fldCharType="begin"/>
        </w:r>
        <w:r w:rsidR="00F432F7">
          <w:rPr>
            <w:noProof/>
            <w:webHidden/>
          </w:rPr>
          <w:instrText xml:space="preserve"> PAGEREF _Toc374788193 \h </w:instrText>
        </w:r>
        <w:r w:rsidR="00F432F7">
          <w:rPr>
            <w:noProof/>
            <w:webHidden/>
          </w:rPr>
        </w:r>
        <w:r w:rsidR="00F432F7">
          <w:rPr>
            <w:noProof/>
            <w:webHidden/>
          </w:rPr>
          <w:fldChar w:fldCharType="separate"/>
        </w:r>
        <w:r w:rsidR="006C1543">
          <w:rPr>
            <w:noProof/>
            <w:webHidden/>
          </w:rPr>
          <w:t>28</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194" w:history="1">
        <w:r w:rsidR="00F432F7" w:rsidRPr="00F365BF">
          <w:rPr>
            <w:rStyle w:val="Collegamentoipertestuale"/>
            <w:noProof/>
          </w:rPr>
          <w:t>Figura 34: Selezione dei prefissi per la pompa e per i terminali</w:t>
        </w:r>
        <w:r w:rsidR="00F432F7">
          <w:rPr>
            <w:noProof/>
            <w:webHidden/>
          </w:rPr>
          <w:tab/>
        </w:r>
        <w:r w:rsidR="00F432F7">
          <w:rPr>
            <w:noProof/>
            <w:webHidden/>
          </w:rPr>
          <w:fldChar w:fldCharType="begin"/>
        </w:r>
        <w:r w:rsidR="00F432F7">
          <w:rPr>
            <w:noProof/>
            <w:webHidden/>
          </w:rPr>
          <w:instrText xml:space="preserve"> PAGEREF _Toc374788194 \h </w:instrText>
        </w:r>
        <w:r w:rsidR="00F432F7">
          <w:rPr>
            <w:noProof/>
            <w:webHidden/>
          </w:rPr>
        </w:r>
        <w:r w:rsidR="00F432F7">
          <w:rPr>
            <w:noProof/>
            <w:webHidden/>
          </w:rPr>
          <w:fldChar w:fldCharType="separate"/>
        </w:r>
        <w:r w:rsidR="006C1543">
          <w:rPr>
            <w:noProof/>
            <w:webHidden/>
          </w:rPr>
          <w:t>28</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195" w:history="1">
        <w:r w:rsidR="00F432F7" w:rsidRPr="00F365BF">
          <w:rPr>
            <w:rStyle w:val="Collegamentoipertestuale"/>
            <w:noProof/>
          </w:rPr>
          <w:t>Figura 35: Esempio di uso non corretto del prefisso per i terminali</w:t>
        </w:r>
        <w:r w:rsidR="00F432F7">
          <w:rPr>
            <w:noProof/>
            <w:webHidden/>
          </w:rPr>
          <w:tab/>
        </w:r>
        <w:r w:rsidR="00F432F7">
          <w:rPr>
            <w:noProof/>
            <w:webHidden/>
          </w:rPr>
          <w:fldChar w:fldCharType="begin"/>
        </w:r>
        <w:r w:rsidR="00F432F7">
          <w:rPr>
            <w:noProof/>
            <w:webHidden/>
          </w:rPr>
          <w:instrText xml:space="preserve"> PAGEREF _Toc374788195 \h </w:instrText>
        </w:r>
        <w:r w:rsidR="00F432F7">
          <w:rPr>
            <w:noProof/>
            <w:webHidden/>
          </w:rPr>
        </w:r>
        <w:r w:rsidR="00F432F7">
          <w:rPr>
            <w:noProof/>
            <w:webHidden/>
          </w:rPr>
          <w:fldChar w:fldCharType="separate"/>
        </w:r>
        <w:r w:rsidR="006C1543">
          <w:rPr>
            <w:noProof/>
            <w:webHidden/>
          </w:rPr>
          <w:t>28</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196" w:history="1">
        <w:r w:rsidR="00F432F7" w:rsidRPr="00F365BF">
          <w:rPr>
            <w:rStyle w:val="Collegamentoipertestuale"/>
            <w:noProof/>
          </w:rPr>
          <w:t>Figura 36: Messaggio di errore per non corretta indicazione del prefisso per i terminali</w:t>
        </w:r>
        <w:r w:rsidR="00F432F7">
          <w:rPr>
            <w:noProof/>
            <w:webHidden/>
          </w:rPr>
          <w:tab/>
        </w:r>
        <w:r w:rsidR="00F432F7">
          <w:rPr>
            <w:noProof/>
            <w:webHidden/>
          </w:rPr>
          <w:fldChar w:fldCharType="begin"/>
        </w:r>
        <w:r w:rsidR="00F432F7">
          <w:rPr>
            <w:noProof/>
            <w:webHidden/>
          </w:rPr>
          <w:instrText xml:space="preserve"> PAGEREF _Toc374788196 \h </w:instrText>
        </w:r>
        <w:r w:rsidR="00F432F7">
          <w:rPr>
            <w:noProof/>
            <w:webHidden/>
          </w:rPr>
        </w:r>
        <w:r w:rsidR="00F432F7">
          <w:rPr>
            <w:noProof/>
            <w:webHidden/>
          </w:rPr>
          <w:fldChar w:fldCharType="separate"/>
        </w:r>
        <w:r w:rsidR="006C1543">
          <w:rPr>
            <w:noProof/>
            <w:webHidden/>
          </w:rPr>
          <w:t>29</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197" w:history="1">
        <w:r w:rsidR="00F432F7" w:rsidRPr="00F365BF">
          <w:rPr>
            <w:rStyle w:val="Collegamentoipertestuale"/>
            <w:noProof/>
          </w:rPr>
          <w:t>Figura 37: Segnalazione di mancanza della pompa e correzione del prefisso</w:t>
        </w:r>
        <w:r w:rsidR="00F432F7">
          <w:rPr>
            <w:noProof/>
            <w:webHidden/>
          </w:rPr>
          <w:tab/>
        </w:r>
        <w:r w:rsidR="00F432F7">
          <w:rPr>
            <w:noProof/>
            <w:webHidden/>
          </w:rPr>
          <w:fldChar w:fldCharType="begin"/>
        </w:r>
        <w:r w:rsidR="00F432F7">
          <w:rPr>
            <w:noProof/>
            <w:webHidden/>
          </w:rPr>
          <w:instrText xml:space="preserve"> PAGEREF _Toc374788197 \h </w:instrText>
        </w:r>
        <w:r w:rsidR="00F432F7">
          <w:rPr>
            <w:noProof/>
            <w:webHidden/>
          </w:rPr>
        </w:r>
        <w:r w:rsidR="00F432F7">
          <w:rPr>
            <w:noProof/>
            <w:webHidden/>
          </w:rPr>
          <w:fldChar w:fldCharType="separate"/>
        </w:r>
        <w:r w:rsidR="006C1543">
          <w:rPr>
            <w:noProof/>
            <w:webHidden/>
          </w:rPr>
          <w:t>29</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198" w:history="1">
        <w:r w:rsidR="00F432F7" w:rsidRPr="00F365BF">
          <w:rPr>
            <w:rStyle w:val="Collegamentoipertestuale"/>
            <w:noProof/>
          </w:rPr>
          <w:t>Figura 38: Selezione della prevalenza della pompa</w:t>
        </w:r>
        <w:r w:rsidR="00F432F7">
          <w:rPr>
            <w:noProof/>
            <w:webHidden/>
          </w:rPr>
          <w:tab/>
        </w:r>
        <w:r w:rsidR="00F432F7">
          <w:rPr>
            <w:noProof/>
            <w:webHidden/>
          </w:rPr>
          <w:fldChar w:fldCharType="begin"/>
        </w:r>
        <w:r w:rsidR="00F432F7">
          <w:rPr>
            <w:noProof/>
            <w:webHidden/>
          </w:rPr>
          <w:instrText xml:space="preserve"> PAGEREF _Toc374788198 \h </w:instrText>
        </w:r>
        <w:r w:rsidR="00F432F7">
          <w:rPr>
            <w:noProof/>
            <w:webHidden/>
          </w:rPr>
        </w:r>
        <w:r w:rsidR="00F432F7">
          <w:rPr>
            <w:noProof/>
            <w:webHidden/>
          </w:rPr>
          <w:fldChar w:fldCharType="separate"/>
        </w:r>
        <w:r w:rsidR="006C1543">
          <w:rPr>
            <w:noProof/>
            <w:webHidden/>
          </w:rPr>
          <w:t>29</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199" w:history="1">
        <w:r w:rsidR="00F432F7" w:rsidRPr="00F365BF">
          <w:rPr>
            <w:rStyle w:val="Collegamentoipertestuale"/>
            <w:noProof/>
          </w:rPr>
          <w:t>Figura 39: Indicazione delle differenze di pressioni calcolate</w:t>
        </w:r>
        <w:r w:rsidR="00F432F7">
          <w:rPr>
            <w:noProof/>
            <w:webHidden/>
          </w:rPr>
          <w:tab/>
        </w:r>
        <w:r w:rsidR="00F432F7">
          <w:rPr>
            <w:noProof/>
            <w:webHidden/>
          </w:rPr>
          <w:fldChar w:fldCharType="begin"/>
        </w:r>
        <w:r w:rsidR="00F432F7">
          <w:rPr>
            <w:noProof/>
            <w:webHidden/>
          </w:rPr>
          <w:instrText xml:space="preserve"> PAGEREF _Toc374788199 \h </w:instrText>
        </w:r>
        <w:r w:rsidR="00F432F7">
          <w:rPr>
            <w:noProof/>
            <w:webHidden/>
          </w:rPr>
        </w:r>
        <w:r w:rsidR="00F432F7">
          <w:rPr>
            <w:noProof/>
            <w:webHidden/>
          </w:rPr>
          <w:fldChar w:fldCharType="separate"/>
        </w:r>
        <w:r w:rsidR="006C1543">
          <w:rPr>
            <w:noProof/>
            <w:webHidden/>
          </w:rPr>
          <w:t>29</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200" w:history="1">
        <w:r w:rsidR="00F432F7" w:rsidRPr="00F365BF">
          <w:rPr>
            <w:rStyle w:val="Collegamentoipertestuale"/>
            <w:noProof/>
          </w:rPr>
          <w:t>Figura 40: Selezione delle ipotesi di calcolo</w:t>
        </w:r>
        <w:r w:rsidR="00F432F7">
          <w:rPr>
            <w:noProof/>
            <w:webHidden/>
          </w:rPr>
          <w:tab/>
        </w:r>
        <w:r w:rsidR="00F432F7">
          <w:rPr>
            <w:noProof/>
            <w:webHidden/>
          </w:rPr>
          <w:fldChar w:fldCharType="begin"/>
        </w:r>
        <w:r w:rsidR="00F432F7">
          <w:rPr>
            <w:noProof/>
            <w:webHidden/>
          </w:rPr>
          <w:instrText xml:space="preserve"> PAGEREF _Toc374788200 \h </w:instrText>
        </w:r>
        <w:r w:rsidR="00F432F7">
          <w:rPr>
            <w:noProof/>
            <w:webHidden/>
          </w:rPr>
        </w:r>
        <w:r w:rsidR="00F432F7">
          <w:rPr>
            <w:noProof/>
            <w:webHidden/>
          </w:rPr>
          <w:fldChar w:fldCharType="separate"/>
        </w:r>
        <w:r w:rsidR="006C1543">
          <w:rPr>
            <w:noProof/>
            <w:webHidden/>
          </w:rPr>
          <w:t>30</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201" w:history="1">
        <w:r w:rsidR="00F432F7" w:rsidRPr="00F365BF">
          <w:rPr>
            <w:rStyle w:val="Collegamentoipertestuale"/>
            <w:noProof/>
          </w:rPr>
          <w:t>Figura 41: Selezione delle temperature di lavoro</w:t>
        </w:r>
        <w:r w:rsidR="00F432F7">
          <w:rPr>
            <w:noProof/>
            <w:webHidden/>
          </w:rPr>
          <w:tab/>
        </w:r>
        <w:r w:rsidR="00F432F7">
          <w:rPr>
            <w:noProof/>
            <w:webHidden/>
          </w:rPr>
          <w:fldChar w:fldCharType="begin"/>
        </w:r>
        <w:r w:rsidR="00F432F7">
          <w:rPr>
            <w:noProof/>
            <w:webHidden/>
          </w:rPr>
          <w:instrText xml:space="preserve"> PAGEREF _Toc374788201 \h </w:instrText>
        </w:r>
        <w:r w:rsidR="00F432F7">
          <w:rPr>
            <w:noProof/>
            <w:webHidden/>
          </w:rPr>
        </w:r>
        <w:r w:rsidR="00F432F7">
          <w:rPr>
            <w:noProof/>
            <w:webHidden/>
          </w:rPr>
          <w:fldChar w:fldCharType="separate"/>
        </w:r>
        <w:r w:rsidR="006C1543">
          <w:rPr>
            <w:noProof/>
            <w:webHidden/>
          </w:rPr>
          <w:t>31</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202" w:history="1">
        <w:r w:rsidR="00F432F7" w:rsidRPr="00F365BF">
          <w:rPr>
            <w:rStyle w:val="Collegamentoipertestuale"/>
            <w:noProof/>
          </w:rPr>
          <w:t>Figura 42: Riepilogo delle proprietà termofisiche dell’acqua</w:t>
        </w:r>
        <w:r w:rsidR="00F432F7">
          <w:rPr>
            <w:noProof/>
            <w:webHidden/>
          </w:rPr>
          <w:tab/>
        </w:r>
        <w:r w:rsidR="00F432F7">
          <w:rPr>
            <w:noProof/>
            <w:webHidden/>
          </w:rPr>
          <w:fldChar w:fldCharType="begin"/>
        </w:r>
        <w:r w:rsidR="00F432F7">
          <w:rPr>
            <w:noProof/>
            <w:webHidden/>
          </w:rPr>
          <w:instrText xml:space="preserve"> PAGEREF _Toc374788202 \h </w:instrText>
        </w:r>
        <w:r w:rsidR="00F432F7">
          <w:rPr>
            <w:noProof/>
            <w:webHidden/>
          </w:rPr>
        </w:r>
        <w:r w:rsidR="00F432F7">
          <w:rPr>
            <w:noProof/>
            <w:webHidden/>
          </w:rPr>
          <w:fldChar w:fldCharType="separate"/>
        </w:r>
        <w:r w:rsidR="006C1543">
          <w:rPr>
            <w:noProof/>
            <w:webHidden/>
          </w:rPr>
          <w:t>31</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203" w:history="1">
        <w:r w:rsidR="00F432F7" w:rsidRPr="00F365BF">
          <w:rPr>
            <w:rStyle w:val="Collegamentoipertestuale"/>
            <w:noProof/>
          </w:rPr>
          <w:t>Figura 43: Finestra di lancio della fase di calcolo</w:t>
        </w:r>
        <w:r w:rsidR="00F432F7">
          <w:rPr>
            <w:noProof/>
            <w:webHidden/>
          </w:rPr>
          <w:tab/>
        </w:r>
        <w:r w:rsidR="00F432F7">
          <w:rPr>
            <w:noProof/>
            <w:webHidden/>
          </w:rPr>
          <w:fldChar w:fldCharType="begin"/>
        </w:r>
        <w:r w:rsidR="00F432F7">
          <w:rPr>
            <w:noProof/>
            <w:webHidden/>
          </w:rPr>
          <w:instrText xml:space="preserve"> PAGEREF _Toc374788203 \h </w:instrText>
        </w:r>
        <w:r w:rsidR="00F432F7">
          <w:rPr>
            <w:noProof/>
            <w:webHidden/>
          </w:rPr>
        </w:r>
        <w:r w:rsidR="00F432F7">
          <w:rPr>
            <w:noProof/>
            <w:webHidden/>
          </w:rPr>
          <w:fldChar w:fldCharType="separate"/>
        </w:r>
        <w:r w:rsidR="006C1543">
          <w:rPr>
            <w:noProof/>
            <w:webHidden/>
          </w:rPr>
          <w:t>33</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204" w:history="1">
        <w:r w:rsidR="00F432F7" w:rsidRPr="00F365BF">
          <w:rPr>
            <w:rStyle w:val="Collegamentoipertestuale"/>
            <w:noProof/>
          </w:rPr>
          <w:t>Figura 44: Finestra di lancio della fase di bilanciamento</w:t>
        </w:r>
        <w:r w:rsidR="00F432F7">
          <w:rPr>
            <w:noProof/>
            <w:webHidden/>
          </w:rPr>
          <w:tab/>
        </w:r>
        <w:r w:rsidR="00F432F7">
          <w:rPr>
            <w:noProof/>
            <w:webHidden/>
          </w:rPr>
          <w:fldChar w:fldCharType="begin"/>
        </w:r>
        <w:r w:rsidR="00F432F7">
          <w:rPr>
            <w:noProof/>
            <w:webHidden/>
          </w:rPr>
          <w:instrText xml:space="preserve"> PAGEREF _Toc374788204 \h </w:instrText>
        </w:r>
        <w:r w:rsidR="00F432F7">
          <w:rPr>
            <w:noProof/>
            <w:webHidden/>
          </w:rPr>
        </w:r>
        <w:r w:rsidR="00F432F7">
          <w:rPr>
            <w:noProof/>
            <w:webHidden/>
          </w:rPr>
          <w:fldChar w:fldCharType="separate"/>
        </w:r>
        <w:r w:rsidR="006C1543">
          <w:rPr>
            <w:noProof/>
            <w:webHidden/>
          </w:rPr>
          <w:t>34</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205" w:history="1">
        <w:r w:rsidR="00F432F7" w:rsidRPr="00F365BF">
          <w:rPr>
            <w:rStyle w:val="Collegamentoipertestuale"/>
            <w:noProof/>
          </w:rPr>
          <w:t>Figura 45: Risultati della fase di bilanciamento</w:t>
        </w:r>
        <w:r w:rsidR="00F432F7">
          <w:rPr>
            <w:noProof/>
            <w:webHidden/>
          </w:rPr>
          <w:tab/>
        </w:r>
        <w:r w:rsidR="00F432F7">
          <w:rPr>
            <w:noProof/>
            <w:webHidden/>
          </w:rPr>
          <w:fldChar w:fldCharType="begin"/>
        </w:r>
        <w:r w:rsidR="00F432F7">
          <w:rPr>
            <w:noProof/>
            <w:webHidden/>
          </w:rPr>
          <w:instrText xml:space="preserve"> PAGEREF _Toc374788205 \h </w:instrText>
        </w:r>
        <w:r w:rsidR="00F432F7">
          <w:rPr>
            <w:noProof/>
            <w:webHidden/>
          </w:rPr>
        </w:r>
        <w:r w:rsidR="00F432F7">
          <w:rPr>
            <w:noProof/>
            <w:webHidden/>
          </w:rPr>
          <w:fldChar w:fldCharType="separate"/>
        </w:r>
        <w:r w:rsidR="006C1543">
          <w:rPr>
            <w:noProof/>
            <w:webHidden/>
          </w:rPr>
          <w:t>34</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206" w:history="1">
        <w:r w:rsidR="00F432F7" w:rsidRPr="00F365BF">
          <w:rPr>
            <w:rStyle w:val="Collegamentoipertestuale"/>
            <w:noProof/>
          </w:rPr>
          <w:t>Figura 46: Valori dei fattori di Darcy per le perdite localizzate</w:t>
        </w:r>
        <w:r w:rsidR="00F432F7">
          <w:rPr>
            <w:noProof/>
            <w:webHidden/>
          </w:rPr>
          <w:tab/>
        </w:r>
        <w:r w:rsidR="00F432F7">
          <w:rPr>
            <w:noProof/>
            <w:webHidden/>
          </w:rPr>
          <w:fldChar w:fldCharType="begin"/>
        </w:r>
        <w:r w:rsidR="00F432F7">
          <w:rPr>
            <w:noProof/>
            <w:webHidden/>
          </w:rPr>
          <w:instrText xml:space="preserve"> PAGEREF _Toc374788206 \h </w:instrText>
        </w:r>
        <w:r w:rsidR="00F432F7">
          <w:rPr>
            <w:noProof/>
            <w:webHidden/>
          </w:rPr>
        </w:r>
        <w:r w:rsidR="00F432F7">
          <w:rPr>
            <w:noProof/>
            <w:webHidden/>
          </w:rPr>
          <w:fldChar w:fldCharType="separate"/>
        </w:r>
        <w:r w:rsidR="006C1543">
          <w:rPr>
            <w:noProof/>
            <w:webHidden/>
          </w:rPr>
          <w:t>34</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207" w:history="1">
        <w:r w:rsidR="00F432F7" w:rsidRPr="00F365BF">
          <w:rPr>
            <w:rStyle w:val="Collegamentoipertestuale"/>
            <w:noProof/>
          </w:rPr>
          <w:t>Figura 47: Curva di interpolazione dei coefficienti Kv</w:t>
        </w:r>
        <w:r w:rsidR="00F432F7">
          <w:rPr>
            <w:noProof/>
            <w:webHidden/>
          </w:rPr>
          <w:tab/>
        </w:r>
        <w:r w:rsidR="00F432F7">
          <w:rPr>
            <w:noProof/>
            <w:webHidden/>
          </w:rPr>
          <w:fldChar w:fldCharType="begin"/>
        </w:r>
        <w:r w:rsidR="00F432F7">
          <w:rPr>
            <w:noProof/>
            <w:webHidden/>
          </w:rPr>
          <w:instrText xml:space="preserve"> PAGEREF _Toc374788207 \h </w:instrText>
        </w:r>
        <w:r w:rsidR="00F432F7">
          <w:rPr>
            <w:noProof/>
            <w:webHidden/>
          </w:rPr>
        </w:r>
        <w:r w:rsidR="00F432F7">
          <w:rPr>
            <w:noProof/>
            <w:webHidden/>
          </w:rPr>
          <w:fldChar w:fldCharType="separate"/>
        </w:r>
        <w:r w:rsidR="006C1543">
          <w:rPr>
            <w:noProof/>
            <w:webHidden/>
          </w:rPr>
          <w:t>35</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208" w:history="1">
        <w:r w:rsidR="00F432F7" w:rsidRPr="00F365BF">
          <w:rPr>
            <w:rStyle w:val="Collegamentoipertestuale"/>
            <w:noProof/>
          </w:rPr>
          <w:t>Figura 48: Finestra di riepilogo dati per il controllo e/o l’input dei dati di ramo</w:t>
        </w:r>
        <w:r w:rsidR="00F432F7">
          <w:rPr>
            <w:noProof/>
            <w:webHidden/>
          </w:rPr>
          <w:tab/>
        </w:r>
        <w:r w:rsidR="00F432F7">
          <w:rPr>
            <w:noProof/>
            <w:webHidden/>
          </w:rPr>
          <w:fldChar w:fldCharType="begin"/>
        </w:r>
        <w:r w:rsidR="00F432F7">
          <w:rPr>
            <w:noProof/>
            <w:webHidden/>
          </w:rPr>
          <w:instrText xml:space="preserve"> PAGEREF _Toc374788208 \h </w:instrText>
        </w:r>
        <w:r w:rsidR="00F432F7">
          <w:rPr>
            <w:noProof/>
            <w:webHidden/>
          </w:rPr>
        </w:r>
        <w:r w:rsidR="00F432F7">
          <w:rPr>
            <w:noProof/>
            <w:webHidden/>
          </w:rPr>
          <w:fldChar w:fldCharType="separate"/>
        </w:r>
        <w:r w:rsidR="006C1543">
          <w:rPr>
            <w:noProof/>
            <w:webHidden/>
          </w:rPr>
          <w:t>36</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209" w:history="1">
        <w:r w:rsidR="00F432F7" w:rsidRPr="00F365BF">
          <w:rPr>
            <w:rStyle w:val="Collegamentoipertestuale"/>
            <w:noProof/>
          </w:rPr>
          <w:t>Figura 49: Selezione della voce Riepiloga dal menu principale</w:t>
        </w:r>
        <w:r w:rsidR="00F432F7">
          <w:rPr>
            <w:noProof/>
            <w:webHidden/>
          </w:rPr>
          <w:tab/>
        </w:r>
        <w:r w:rsidR="00F432F7">
          <w:rPr>
            <w:noProof/>
            <w:webHidden/>
          </w:rPr>
          <w:fldChar w:fldCharType="begin"/>
        </w:r>
        <w:r w:rsidR="00F432F7">
          <w:rPr>
            <w:noProof/>
            <w:webHidden/>
          </w:rPr>
          <w:instrText xml:space="preserve"> PAGEREF _Toc374788209 \h </w:instrText>
        </w:r>
        <w:r w:rsidR="00F432F7">
          <w:rPr>
            <w:noProof/>
            <w:webHidden/>
          </w:rPr>
        </w:r>
        <w:r w:rsidR="00F432F7">
          <w:rPr>
            <w:noProof/>
            <w:webHidden/>
          </w:rPr>
          <w:fldChar w:fldCharType="separate"/>
        </w:r>
        <w:r w:rsidR="006C1543">
          <w:rPr>
            <w:noProof/>
            <w:webHidden/>
          </w:rPr>
          <w:t>36</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210" w:history="1">
        <w:r w:rsidR="00F432F7" w:rsidRPr="00F365BF">
          <w:rPr>
            <w:rStyle w:val="Collegamentoipertestuale"/>
            <w:noProof/>
          </w:rPr>
          <w:t>Figura 50: Serie commerciali dei vari tipi di tubazioni</w:t>
        </w:r>
        <w:r w:rsidR="00F432F7">
          <w:rPr>
            <w:noProof/>
            <w:webHidden/>
          </w:rPr>
          <w:tab/>
        </w:r>
        <w:r w:rsidR="00F432F7">
          <w:rPr>
            <w:noProof/>
            <w:webHidden/>
          </w:rPr>
          <w:fldChar w:fldCharType="begin"/>
        </w:r>
        <w:r w:rsidR="00F432F7">
          <w:rPr>
            <w:noProof/>
            <w:webHidden/>
          </w:rPr>
          <w:instrText xml:space="preserve"> PAGEREF _Toc374788210 \h </w:instrText>
        </w:r>
        <w:r w:rsidR="00F432F7">
          <w:rPr>
            <w:noProof/>
            <w:webHidden/>
          </w:rPr>
        </w:r>
        <w:r w:rsidR="00F432F7">
          <w:rPr>
            <w:noProof/>
            <w:webHidden/>
          </w:rPr>
          <w:fldChar w:fldCharType="separate"/>
        </w:r>
        <w:r w:rsidR="006C1543">
          <w:rPr>
            <w:noProof/>
            <w:webHidden/>
          </w:rPr>
          <w:t>37</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211" w:history="1">
        <w:r w:rsidR="00F432F7" w:rsidRPr="00F365BF">
          <w:rPr>
            <w:rStyle w:val="Collegamentoipertestuale"/>
            <w:noProof/>
          </w:rPr>
          <w:t>Figura 51: Scelta del foglio di calcolo</w:t>
        </w:r>
        <w:r w:rsidR="00F432F7">
          <w:rPr>
            <w:noProof/>
            <w:webHidden/>
          </w:rPr>
          <w:tab/>
        </w:r>
        <w:r w:rsidR="00F432F7">
          <w:rPr>
            <w:noProof/>
            <w:webHidden/>
          </w:rPr>
          <w:fldChar w:fldCharType="begin"/>
        </w:r>
        <w:r w:rsidR="00F432F7">
          <w:rPr>
            <w:noProof/>
            <w:webHidden/>
          </w:rPr>
          <w:instrText xml:space="preserve"> PAGEREF _Toc374788211 \h </w:instrText>
        </w:r>
        <w:r w:rsidR="00F432F7">
          <w:rPr>
            <w:noProof/>
            <w:webHidden/>
          </w:rPr>
        </w:r>
        <w:r w:rsidR="00F432F7">
          <w:rPr>
            <w:noProof/>
            <w:webHidden/>
          </w:rPr>
          <w:fldChar w:fldCharType="separate"/>
        </w:r>
        <w:r w:rsidR="006C1543">
          <w:rPr>
            <w:noProof/>
            <w:webHidden/>
          </w:rPr>
          <w:t>38</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212" w:history="1">
        <w:r w:rsidR="00F432F7" w:rsidRPr="00F365BF">
          <w:rPr>
            <w:rStyle w:val="Collegamentoipertestuale"/>
            <w:noProof/>
          </w:rPr>
          <w:t>Figura 52: Input completo della rete idronica</w:t>
        </w:r>
        <w:r w:rsidR="00F432F7">
          <w:rPr>
            <w:noProof/>
            <w:webHidden/>
          </w:rPr>
          <w:tab/>
        </w:r>
        <w:r w:rsidR="00F432F7">
          <w:rPr>
            <w:noProof/>
            <w:webHidden/>
          </w:rPr>
          <w:fldChar w:fldCharType="begin"/>
        </w:r>
        <w:r w:rsidR="00F432F7">
          <w:rPr>
            <w:noProof/>
            <w:webHidden/>
          </w:rPr>
          <w:instrText xml:space="preserve"> PAGEREF _Toc374788212 \h </w:instrText>
        </w:r>
        <w:r w:rsidR="00F432F7">
          <w:rPr>
            <w:noProof/>
            <w:webHidden/>
          </w:rPr>
        </w:r>
        <w:r w:rsidR="00F432F7">
          <w:rPr>
            <w:noProof/>
            <w:webHidden/>
          </w:rPr>
          <w:fldChar w:fldCharType="separate"/>
        </w:r>
        <w:r w:rsidR="006C1543">
          <w:rPr>
            <w:noProof/>
            <w:webHidden/>
          </w:rPr>
          <w:t>38</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213" w:history="1">
        <w:r w:rsidR="00F432F7" w:rsidRPr="00F365BF">
          <w:rPr>
            <w:rStyle w:val="Collegamentoipertestuale"/>
            <w:noProof/>
          </w:rPr>
          <w:t>Figura 53: Finestra di riepilogo con carico imposto</w:t>
        </w:r>
        <w:r w:rsidR="00F432F7">
          <w:rPr>
            <w:noProof/>
            <w:webHidden/>
          </w:rPr>
          <w:tab/>
        </w:r>
        <w:r w:rsidR="00F432F7">
          <w:rPr>
            <w:noProof/>
            <w:webHidden/>
          </w:rPr>
          <w:fldChar w:fldCharType="begin"/>
        </w:r>
        <w:r w:rsidR="00F432F7">
          <w:rPr>
            <w:noProof/>
            <w:webHidden/>
          </w:rPr>
          <w:instrText xml:space="preserve"> PAGEREF _Toc374788213 \h </w:instrText>
        </w:r>
        <w:r w:rsidR="00F432F7">
          <w:rPr>
            <w:noProof/>
            <w:webHidden/>
          </w:rPr>
        </w:r>
        <w:r w:rsidR="00F432F7">
          <w:rPr>
            <w:noProof/>
            <w:webHidden/>
          </w:rPr>
          <w:fldChar w:fldCharType="separate"/>
        </w:r>
        <w:r w:rsidR="006C1543">
          <w:rPr>
            <w:noProof/>
            <w:webHidden/>
          </w:rPr>
          <w:t>39</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214" w:history="1">
        <w:r w:rsidR="00F432F7" w:rsidRPr="00F365BF">
          <w:rPr>
            <w:rStyle w:val="Collegamentoipertestuale"/>
            <w:noProof/>
          </w:rPr>
          <w:t>Figura 54: Situazione del ramo C2-R1</w:t>
        </w:r>
        <w:r w:rsidR="00F432F7">
          <w:rPr>
            <w:noProof/>
            <w:webHidden/>
          </w:rPr>
          <w:tab/>
        </w:r>
        <w:r w:rsidR="00F432F7">
          <w:rPr>
            <w:noProof/>
            <w:webHidden/>
          </w:rPr>
          <w:fldChar w:fldCharType="begin"/>
        </w:r>
        <w:r w:rsidR="00F432F7">
          <w:rPr>
            <w:noProof/>
            <w:webHidden/>
          </w:rPr>
          <w:instrText xml:space="preserve"> PAGEREF _Toc374788214 \h </w:instrText>
        </w:r>
        <w:r w:rsidR="00F432F7">
          <w:rPr>
            <w:noProof/>
            <w:webHidden/>
          </w:rPr>
        </w:r>
        <w:r w:rsidR="00F432F7">
          <w:rPr>
            <w:noProof/>
            <w:webHidden/>
          </w:rPr>
          <w:fldChar w:fldCharType="separate"/>
        </w:r>
        <w:r w:rsidR="006C1543">
          <w:rPr>
            <w:noProof/>
            <w:webHidden/>
          </w:rPr>
          <w:t>39</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215" w:history="1">
        <w:r w:rsidR="00F432F7" w:rsidRPr="00F365BF">
          <w:rPr>
            <w:rStyle w:val="Collegamentoipertestuale"/>
            <w:noProof/>
          </w:rPr>
          <w:t>Figura 55: Input della portata con la finestra di riepilogo</w:t>
        </w:r>
        <w:r w:rsidR="00F432F7">
          <w:rPr>
            <w:noProof/>
            <w:webHidden/>
          </w:rPr>
          <w:tab/>
        </w:r>
        <w:r w:rsidR="00F432F7">
          <w:rPr>
            <w:noProof/>
            <w:webHidden/>
          </w:rPr>
          <w:fldChar w:fldCharType="begin"/>
        </w:r>
        <w:r w:rsidR="00F432F7">
          <w:rPr>
            <w:noProof/>
            <w:webHidden/>
          </w:rPr>
          <w:instrText xml:space="preserve"> PAGEREF _Toc374788215 \h </w:instrText>
        </w:r>
        <w:r w:rsidR="00F432F7">
          <w:rPr>
            <w:noProof/>
            <w:webHidden/>
          </w:rPr>
        </w:r>
        <w:r w:rsidR="00F432F7">
          <w:rPr>
            <w:noProof/>
            <w:webHidden/>
          </w:rPr>
          <w:fldChar w:fldCharType="separate"/>
        </w:r>
        <w:r w:rsidR="006C1543">
          <w:rPr>
            <w:noProof/>
            <w:webHidden/>
          </w:rPr>
          <w:t>40</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216" w:history="1">
        <w:r w:rsidR="00F432F7" w:rsidRPr="00F365BF">
          <w:rPr>
            <w:rStyle w:val="Collegamentoipertestuale"/>
            <w:noProof/>
          </w:rPr>
          <w:t>Figura 56: Aggiornamento della casella di carico per effetto della portata imposta</w:t>
        </w:r>
        <w:r w:rsidR="00F432F7">
          <w:rPr>
            <w:noProof/>
            <w:webHidden/>
          </w:rPr>
          <w:tab/>
        </w:r>
        <w:r w:rsidR="00F432F7">
          <w:rPr>
            <w:noProof/>
            <w:webHidden/>
          </w:rPr>
          <w:fldChar w:fldCharType="begin"/>
        </w:r>
        <w:r w:rsidR="00F432F7">
          <w:rPr>
            <w:noProof/>
            <w:webHidden/>
          </w:rPr>
          <w:instrText xml:space="preserve"> PAGEREF _Toc374788216 \h </w:instrText>
        </w:r>
        <w:r w:rsidR="00F432F7">
          <w:rPr>
            <w:noProof/>
            <w:webHidden/>
          </w:rPr>
        </w:r>
        <w:r w:rsidR="00F432F7">
          <w:rPr>
            <w:noProof/>
            <w:webHidden/>
          </w:rPr>
          <w:fldChar w:fldCharType="separate"/>
        </w:r>
        <w:r w:rsidR="006C1543">
          <w:rPr>
            <w:noProof/>
            <w:webHidden/>
          </w:rPr>
          <w:t>40</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217" w:history="1">
        <w:r w:rsidR="00F432F7" w:rsidRPr="00F365BF">
          <w:rPr>
            <w:rStyle w:val="Collegamentoipertestuale"/>
            <w:noProof/>
          </w:rPr>
          <w:t>Figura 57: Esempio di input per una rete antincendio</w:t>
        </w:r>
        <w:r w:rsidR="00F432F7">
          <w:rPr>
            <w:noProof/>
            <w:webHidden/>
          </w:rPr>
          <w:tab/>
        </w:r>
        <w:r w:rsidR="00F432F7">
          <w:rPr>
            <w:noProof/>
            <w:webHidden/>
          </w:rPr>
          <w:fldChar w:fldCharType="begin"/>
        </w:r>
        <w:r w:rsidR="00F432F7">
          <w:rPr>
            <w:noProof/>
            <w:webHidden/>
          </w:rPr>
          <w:instrText xml:space="preserve"> PAGEREF _Toc374788217 \h </w:instrText>
        </w:r>
        <w:r w:rsidR="00F432F7">
          <w:rPr>
            <w:noProof/>
            <w:webHidden/>
          </w:rPr>
        </w:r>
        <w:r w:rsidR="00F432F7">
          <w:rPr>
            <w:noProof/>
            <w:webHidden/>
          </w:rPr>
          <w:fldChar w:fldCharType="separate"/>
        </w:r>
        <w:r w:rsidR="006C1543">
          <w:rPr>
            <w:noProof/>
            <w:webHidden/>
          </w:rPr>
          <w:t>41</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218" w:history="1">
        <w:r w:rsidR="00F432F7" w:rsidRPr="00F365BF">
          <w:rPr>
            <w:rStyle w:val="Collegamentoipertestuale"/>
            <w:noProof/>
          </w:rPr>
          <w:t>Figura 58: Calcolo dei diametri teorici della rete antincendio</w:t>
        </w:r>
        <w:r w:rsidR="00F432F7">
          <w:rPr>
            <w:noProof/>
            <w:webHidden/>
          </w:rPr>
          <w:tab/>
        </w:r>
        <w:r w:rsidR="00F432F7">
          <w:rPr>
            <w:noProof/>
            <w:webHidden/>
          </w:rPr>
          <w:fldChar w:fldCharType="begin"/>
        </w:r>
        <w:r w:rsidR="00F432F7">
          <w:rPr>
            <w:noProof/>
            <w:webHidden/>
          </w:rPr>
          <w:instrText xml:space="preserve"> PAGEREF _Toc374788218 \h </w:instrText>
        </w:r>
        <w:r w:rsidR="00F432F7">
          <w:rPr>
            <w:noProof/>
            <w:webHidden/>
          </w:rPr>
        </w:r>
        <w:r w:rsidR="00F432F7">
          <w:rPr>
            <w:noProof/>
            <w:webHidden/>
          </w:rPr>
          <w:fldChar w:fldCharType="separate"/>
        </w:r>
        <w:r w:rsidR="006C1543">
          <w:rPr>
            <w:noProof/>
            <w:webHidden/>
          </w:rPr>
          <w:t>42</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219" w:history="1">
        <w:r w:rsidR="00F432F7" w:rsidRPr="00F365BF">
          <w:rPr>
            <w:rStyle w:val="Collegamentoipertestuale"/>
            <w:noProof/>
          </w:rPr>
          <w:t>Figura 59: Bilanciamento della rete antincendio</w:t>
        </w:r>
        <w:r w:rsidR="00F432F7">
          <w:rPr>
            <w:noProof/>
            <w:webHidden/>
          </w:rPr>
          <w:tab/>
        </w:r>
        <w:r w:rsidR="00F432F7">
          <w:rPr>
            <w:noProof/>
            <w:webHidden/>
          </w:rPr>
          <w:fldChar w:fldCharType="begin"/>
        </w:r>
        <w:r w:rsidR="00F432F7">
          <w:rPr>
            <w:noProof/>
            <w:webHidden/>
          </w:rPr>
          <w:instrText xml:space="preserve"> PAGEREF _Toc374788219 \h </w:instrText>
        </w:r>
        <w:r w:rsidR="00F432F7">
          <w:rPr>
            <w:noProof/>
            <w:webHidden/>
          </w:rPr>
        </w:r>
        <w:r w:rsidR="00F432F7">
          <w:rPr>
            <w:noProof/>
            <w:webHidden/>
          </w:rPr>
          <w:fldChar w:fldCharType="separate"/>
        </w:r>
        <w:r w:rsidR="006C1543">
          <w:rPr>
            <w:noProof/>
            <w:webHidden/>
          </w:rPr>
          <w:t>42</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220" w:history="1">
        <w:r w:rsidR="00F432F7" w:rsidRPr="00F365BF">
          <w:rPr>
            <w:rStyle w:val="Collegamentoipertestuale"/>
            <w:noProof/>
          </w:rPr>
          <w:t>Figura 60: Finestra di input delle tipologie delle perdite localizzate</w:t>
        </w:r>
        <w:r w:rsidR="00F432F7">
          <w:rPr>
            <w:noProof/>
            <w:webHidden/>
          </w:rPr>
          <w:tab/>
        </w:r>
        <w:r w:rsidR="00F432F7">
          <w:rPr>
            <w:noProof/>
            <w:webHidden/>
          </w:rPr>
          <w:fldChar w:fldCharType="begin"/>
        </w:r>
        <w:r w:rsidR="00F432F7">
          <w:rPr>
            <w:noProof/>
            <w:webHidden/>
          </w:rPr>
          <w:instrText xml:space="preserve"> PAGEREF _Toc374788220 \h </w:instrText>
        </w:r>
        <w:r w:rsidR="00F432F7">
          <w:rPr>
            <w:noProof/>
            <w:webHidden/>
          </w:rPr>
        </w:r>
        <w:r w:rsidR="00F432F7">
          <w:rPr>
            <w:noProof/>
            <w:webHidden/>
          </w:rPr>
          <w:fldChar w:fldCharType="separate"/>
        </w:r>
        <w:r w:rsidR="006C1543">
          <w:rPr>
            <w:noProof/>
            <w:webHidden/>
          </w:rPr>
          <w:t>42</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221" w:history="1">
        <w:r w:rsidR="00F432F7" w:rsidRPr="00F365BF">
          <w:rPr>
            <w:rStyle w:val="Collegamentoipertestuale"/>
            <w:noProof/>
          </w:rPr>
          <w:t>Figura 61: Selezione del modulo 1</w:t>
        </w:r>
        <w:r w:rsidR="00F432F7">
          <w:rPr>
            <w:noProof/>
            <w:webHidden/>
          </w:rPr>
          <w:tab/>
        </w:r>
        <w:r w:rsidR="00F432F7">
          <w:rPr>
            <w:noProof/>
            <w:webHidden/>
          </w:rPr>
          <w:fldChar w:fldCharType="begin"/>
        </w:r>
        <w:r w:rsidR="00F432F7">
          <w:rPr>
            <w:noProof/>
            <w:webHidden/>
          </w:rPr>
          <w:instrText xml:space="preserve"> PAGEREF _Toc374788221 \h </w:instrText>
        </w:r>
        <w:r w:rsidR="00F432F7">
          <w:rPr>
            <w:noProof/>
            <w:webHidden/>
          </w:rPr>
        </w:r>
        <w:r w:rsidR="00F432F7">
          <w:rPr>
            <w:noProof/>
            <w:webHidden/>
          </w:rPr>
          <w:fldChar w:fldCharType="separate"/>
        </w:r>
        <w:r w:rsidR="006C1543">
          <w:rPr>
            <w:noProof/>
            <w:webHidden/>
          </w:rPr>
          <w:t>43</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222" w:history="1">
        <w:r w:rsidR="00F432F7" w:rsidRPr="00F365BF">
          <w:rPr>
            <w:rStyle w:val="Collegamentoipertestuale"/>
            <w:noProof/>
          </w:rPr>
          <w:t>Figura 62: Inizio del modulo 1</w:t>
        </w:r>
        <w:r w:rsidR="00F432F7">
          <w:rPr>
            <w:noProof/>
            <w:webHidden/>
          </w:rPr>
          <w:tab/>
        </w:r>
        <w:r w:rsidR="00F432F7">
          <w:rPr>
            <w:noProof/>
            <w:webHidden/>
          </w:rPr>
          <w:fldChar w:fldCharType="begin"/>
        </w:r>
        <w:r w:rsidR="00F432F7">
          <w:rPr>
            <w:noProof/>
            <w:webHidden/>
          </w:rPr>
          <w:instrText xml:space="preserve"> PAGEREF _Toc374788222 \h </w:instrText>
        </w:r>
        <w:r w:rsidR="00F432F7">
          <w:rPr>
            <w:noProof/>
            <w:webHidden/>
          </w:rPr>
        </w:r>
        <w:r w:rsidR="00F432F7">
          <w:rPr>
            <w:noProof/>
            <w:webHidden/>
          </w:rPr>
          <w:fldChar w:fldCharType="separate"/>
        </w:r>
        <w:r w:rsidR="006C1543">
          <w:rPr>
            <w:noProof/>
            <w:webHidden/>
          </w:rPr>
          <w:t>43</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223" w:history="1">
        <w:r w:rsidR="00F432F7" w:rsidRPr="00F365BF">
          <w:rPr>
            <w:rStyle w:val="Collegamentoipertestuale"/>
            <w:noProof/>
          </w:rPr>
          <w:t>Figura 63: Menu di salvataggio dei file VBA</w:t>
        </w:r>
        <w:r w:rsidR="00F432F7">
          <w:rPr>
            <w:noProof/>
            <w:webHidden/>
          </w:rPr>
          <w:tab/>
        </w:r>
        <w:r w:rsidR="00F432F7">
          <w:rPr>
            <w:noProof/>
            <w:webHidden/>
          </w:rPr>
          <w:fldChar w:fldCharType="begin"/>
        </w:r>
        <w:r w:rsidR="00F432F7">
          <w:rPr>
            <w:noProof/>
            <w:webHidden/>
          </w:rPr>
          <w:instrText xml:space="preserve"> PAGEREF _Toc374788223 \h </w:instrText>
        </w:r>
        <w:r w:rsidR="00F432F7">
          <w:rPr>
            <w:noProof/>
            <w:webHidden/>
          </w:rPr>
        </w:r>
        <w:r w:rsidR="00F432F7">
          <w:rPr>
            <w:noProof/>
            <w:webHidden/>
          </w:rPr>
          <w:fldChar w:fldCharType="separate"/>
        </w:r>
        <w:r w:rsidR="006C1543">
          <w:rPr>
            <w:noProof/>
            <w:webHidden/>
          </w:rPr>
          <w:t>43</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224" w:history="1">
        <w:r w:rsidR="00F432F7" w:rsidRPr="00F365BF">
          <w:rPr>
            <w:rStyle w:val="Collegamentoipertestuale"/>
            <w:noProof/>
          </w:rPr>
          <w:t>Figura 64: Finestra di VBA</w:t>
        </w:r>
        <w:r w:rsidR="00F432F7">
          <w:rPr>
            <w:noProof/>
            <w:webHidden/>
          </w:rPr>
          <w:tab/>
        </w:r>
        <w:r w:rsidR="00F432F7">
          <w:rPr>
            <w:noProof/>
            <w:webHidden/>
          </w:rPr>
          <w:fldChar w:fldCharType="begin"/>
        </w:r>
        <w:r w:rsidR="00F432F7">
          <w:rPr>
            <w:noProof/>
            <w:webHidden/>
          </w:rPr>
          <w:instrText xml:space="preserve"> PAGEREF _Toc374788224 \h </w:instrText>
        </w:r>
        <w:r w:rsidR="00F432F7">
          <w:rPr>
            <w:noProof/>
            <w:webHidden/>
          </w:rPr>
        </w:r>
        <w:r w:rsidR="00F432F7">
          <w:rPr>
            <w:noProof/>
            <w:webHidden/>
          </w:rPr>
          <w:fldChar w:fldCharType="separate"/>
        </w:r>
        <w:r w:rsidR="006C1543">
          <w:rPr>
            <w:noProof/>
            <w:webHidden/>
          </w:rPr>
          <w:t>43</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225" w:history="1">
        <w:r w:rsidR="00F432F7" w:rsidRPr="00F365BF">
          <w:rPr>
            <w:rStyle w:val="Collegamentoipertestuale"/>
            <w:noProof/>
          </w:rPr>
          <w:t>Figura 65: Codice VBA che assegna i valori di default dei fattori di Darcy</w:t>
        </w:r>
        <w:r w:rsidR="00F432F7">
          <w:rPr>
            <w:noProof/>
            <w:webHidden/>
          </w:rPr>
          <w:tab/>
        </w:r>
        <w:r w:rsidR="00F432F7">
          <w:rPr>
            <w:noProof/>
            <w:webHidden/>
          </w:rPr>
          <w:fldChar w:fldCharType="begin"/>
        </w:r>
        <w:r w:rsidR="00F432F7">
          <w:rPr>
            <w:noProof/>
            <w:webHidden/>
          </w:rPr>
          <w:instrText xml:space="preserve"> PAGEREF _Toc374788225 \h </w:instrText>
        </w:r>
        <w:r w:rsidR="00F432F7">
          <w:rPr>
            <w:noProof/>
            <w:webHidden/>
          </w:rPr>
        </w:r>
        <w:r w:rsidR="00F432F7">
          <w:rPr>
            <w:noProof/>
            <w:webHidden/>
          </w:rPr>
          <w:fldChar w:fldCharType="separate"/>
        </w:r>
        <w:r w:rsidR="006C1543">
          <w:rPr>
            <w:noProof/>
            <w:webHidden/>
          </w:rPr>
          <w:t>45</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226" w:history="1">
        <w:r w:rsidR="00F432F7" w:rsidRPr="00F365BF">
          <w:rPr>
            <w:rStyle w:val="Collegamentoipertestuale"/>
            <w:noProof/>
          </w:rPr>
          <w:t>Figura 66: Attivazione della finestra Riepiloga dal menu principale</w:t>
        </w:r>
        <w:r w:rsidR="00F432F7">
          <w:rPr>
            <w:noProof/>
            <w:webHidden/>
          </w:rPr>
          <w:tab/>
        </w:r>
        <w:r w:rsidR="00F432F7">
          <w:rPr>
            <w:noProof/>
            <w:webHidden/>
          </w:rPr>
          <w:fldChar w:fldCharType="begin"/>
        </w:r>
        <w:r w:rsidR="00F432F7">
          <w:rPr>
            <w:noProof/>
            <w:webHidden/>
          </w:rPr>
          <w:instrText xml:space="preserve"> PAGEREF _Toc374788226 \h </w:instrText>
        </w:r>
        <w:r w:rsidR="00F432F7">
          <w:rPr>
            <w:noProof/>
            <w:webHidden/>
          </w:rPr>
        </w:r>
        <w:r w:rsidR="00F432F7">
          <w:rPr>
            <w:noProof/>
            <w:webHidden/>
          </w:rPr>
          <w:fldChar w:fldCharType="separate"/>
        </w:r>
        <w:r w:rsidR="006C1543">
          <w:rPr>
            <w:noProof/>
            <w:webHidden/>
          </w:rPr>
          <w:t>45</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227" w:history="1">
        <w:r w:rsidR="00F432F7" w:rsidRPr="00F365BF">
          <w:rPr>
            <w:rStyle w:val="Collegamentoipertestuale"/>
            <w:noProof/>
          </w:rPr>
          <w:t>Figura 67: Finestra di riepilogo</w:t>
        </w:r>
        <w:r w:rsidR="00F432F7">
          <w:rPr>
            <w:noProof/>
            <w:webHidden/>
          </w:rPr>
          <w:tab/>
        </w:r>
        <w:r w:rsidR="00F432F7">
          <w:rPr>
            <w:noProof/>
            <w:webHidden/>
          </w:rPr>
          <w:fldChar w:fldCharType="begin"/>
        </w:r>
        <w:r w:rsidR="00F432F7">
          <w:rPr>
            <w:noProof/>
            <w:webHidden/>
          </w:rPr>
          <w:instrText xml:space="preserve"> PAGEREF _Toc374788227 \h </w:instrText>
        </w:r>
        <w:r w:rsidR="00F432F7">
          <w:rPr>
            <w:noProof/>
            <w:webHidden/>
          </w:rPr>
        </w:r>
        <w:r w:rsidR="00F432F7">
          <w:rPr>
            <w:noProof/>
            <w:webHidden/>
          </w:rPr>
          <w:fldChar w:fldCharType="separate"/>
        </w:r>
        <w:r w:rsidR="006C1543">
          <w:rPr>
            <w:noProof/>
            <w:webHidden/>
          </w:rPr>
          <w:t>46</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228" w:history="1">
        <w:r w:rsidR="00F432F7" w:rsidRPr="00F365BF">
          <w:rPr>
            <w:rStyle w:val="Collegamentoipertestuale"/>
            <w:noProof/>
          </w:rPr>
          <w:t>Figura 68: Dati per la riga 9, corrispondente al ramo P-A</w:t>
        </w:r>
        <w:r w:rsidR="00F432F7">
          <w:rPr>
            <w:noProof/>
            <w:webHidden/>
          </w:rPr>
          <w:tab/>
        </w:r>
        <w:r w:rsidR="00F432F7">
          <w:rPr>
            <w:noProof/>
            <w:webHidden/>
          </w:rPr>
          <w:fldChar w:fldCharType="begin"/>
        </w:r>
        <w:r w:rsidR="00F432F7">
          <w:rPr>
            <w:noProof/>
            <w:webHidden/>
          </w:rPr>
          <w:instrText xml:space="preserve"> PAGEREF _Toc374788228 \h </w:instrText>
        </w:r>
        <w:r w:rsidR="00F432F7">
          <w:rPr>
            <w:noProof/>
            <w:webHidden/>
          </w:rPr>
        </w:r>
        <w:r w:rsidR="00F432F7">
          <w:rPr>
            <w:noProof/>
            <w:webHidden/>
          </w:rPr>
          <w:fldChar w:fldCharType="separate"/>
        </w:r>
        <w:r w:rsidR="006C1543">
          <w:rPr>
            <w:noProof/>
            <w:webHidden/>
          </w:rPr>
          <w:t>46</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229" w:history="1">
        <w:r w:rsidR="00F432F7" w:rsidRPr="00F365BF">
          <w:rPr>
            <w:rStyle w:val="Collegamentoipertestuale"/>
            <w:noProof/>
          </w:rPr>
          <w:t>Figura 69: Selezione del numero delle resistenze localizzate con il menu a tendina</w:t>
        </w:r>
        <w:r w:rsidR="00F432F7">
          <w:rPr>
            <w:noProof/>
            <w:webHidden/>
          </w:rPr>
          <w:tab/>
        </w:r>
        <w:r w:rsidR="00F432F7">
          <w:rPr>
            <w:noProof/>
            <w:webHidden/>
          </w:rPr>
          <w:fldChar w:fldCharType="begin"/>
        </w:r>
        <w:r w:rsidR="00F432F7">
          <w:rPr>
            <w:noProof/>
            <w:webHidden/>
          </w:rPr>
          <w:instrText xml:space="preserve"> PAGEREF _Toc374788229 \h </w:instrText>
        </w:r>
        <w:r w:rsidR="00F432F7">
          <w:rPr>
            <w:noProof/>
            <w:webHidden/>
          </w:rPr>
        </w:r>
        <w:r w:rsidR="00F432F7">
          <w:rPr>
            <w:noProof/>
            <w:webHidden/>
          </w:rPr>
          <w:fldChar w:fldCharType="separate"/>
        </w:r>
        <w:r w:rsidR="006C1543">
          <w:rPr>
            <w:noProof/>
            <w:webHidden/>
          </w:rPr>
          <w:t>47</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230" w:history="1">
        <w:r w:rsidR="00F432F7" w:rsidRPr="00F365BF">
          <w:rPr>
            <w:rStyle w:val="Collegamentoipertestuale"/>
            <w:noProof/>
          </w:rPr>
          <w:t>Figura 70: Conferma dei dati di ramo</w:t>
        </w:r>
        <w:r w:rsidR="00F432F7">
          <w:rPr>
            <w:noProof/>
            <w:webHidden/>
          </w:rPr>
          <w:tab/>
        </w:r>
        <w:r w:rsidR="00F432F7">
          <w:rPr>
            <w:noProof/>
            <w:webHidden/>
          </w:rPr>
          <w:fldChar w:fldCharType="begin"/>
        </w:r>
        <w:r w:rsidR="00F432F7">
          <w:rPr>
            <w:noProof/>
            <w:webHidden/>
          </w:rPr>
          <w:instrText xml:space="preserve"> PAGEREF _Toc374788230 \h </w:instrText>
        </w:r>
        <w:r w:rsidR="00F432F7">
          <w:rPr>
            <w:noProof/>
            <w:webHidden/>
          </w:rPr>
        </w:r>
        <w:r w:rsidR="00F432F7">
          <w:rPr>
            <w:noProof/>
            <w:webHidden/>
          </w:rPr>
          <w:fldChar w:fldCharType="separate"/>
        </w:r>
        <w:r w:rsidR="006C1543">
          <w:rPr>
            <w:noProof/>
            <w:webHidden/>
          </w:rPr>
          <w:t>47</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231" w:history="1">
        <w:r w:rsidR="00F432F7" w:rsidRPr="00F365BF">
          <w:rPr>
            <w:rStyle w:val="Collegamentoipertestuale"/>
            <w:noProof/>
          </w:rPr>
          <w:t>Figura 71: Conferma dei dati per le resistenze localizzate</w:t>
        </w:r>
        <w:r w:rsidR="00F432F7">
          <w:rPr>
            <w:noProof/>
            <w:webHidden/>
          </w:rPr>
          <w:tab/>
        </w:r>
        <w:r w:rsidR="00F432F7">
          <w:rPr>
            <w:noProof/>
            <w:webHidden/>
          </w:rPr>
          <w:fldChar w:fldCharType="begin"/>
        </w:r>
        <w:r w:rsidR="00F432F7">
          <w:rPr>
            <w:noProof/>
            <w:webHidden/>
          </w:rPr>
          <w:instrText xml:space="preserve"> PAGEREF _Toc374788231 \h </w:instrText>
        </w:r>
        <w:r w:rsidR="00F432F7">
          <w:rPr>
            <w:noProof/>
            <w:webHidden/>
          </w:rPr>
        </w:r>
        <w:r w:rsidR="00F432F7">
          <w:rPr>
            <w:noProof/>
            <w:webHidden/>
          </w:rPr>
          <w:fldChar w:fldCharType="separate"/>
        </w:r>
        <w:r w:rsidR="006C1543">
          <w:rPr>
            <w:noProof/>
            <w:webHidden/>
          </w:rPr>
          <w:t>48</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232" w:history="1">
        <w:r w:rsidR="00F432F7" w:rsidRPr="00F365BF">
          <w:rPr>
            <w:rStyle w:val="Collegamentoipertestuale"/>
            <w:noProof/>
          </w:rPr>
          <w:t>Figura 72: Tasti di Creazione o di Cancellazione di righe</w:t>
        </w:r>
        <w:r w:rsidR="00F432F7">
          <w:rPr>
            <w:noProof/>
            <w:webHidden/>
          </w:rPr>
          <w:tab/>
        </w:r>
        <w:r w:rsidR="00F432F7">
          <w:rPr>
            <w:noProof/>
            <w:webHidden/>
          </w:rPr>
          <w:fldChar w:fldCharType="begin"/>
        </w:r>
        <w:r w:rsidR="00F432F7">
          <w:rPr>
            <w:noProof/>
            <w:webHidden/>
          </w:rPr>
          <w:instrText xml:space="preserve"> PAGEREF _Toc374788232 \h </w:instrText>
        </w:r>
        <w:r w:rsidR="00F432F7">
          <w:rPr>
            <w:noProof/>
            <w:webHidden/>
          </w:rPr>
        </w:r>
        <w:r w:rsidR="00F432F7">
          <w:rPr>
            <w:noProof/>
            <w:webHidden/>
          </w:rPr>
          <w:fldChar w:fldCharType="separate"/>
        </w:r>
        <w:r w:rsidR="006C1543">
          <w:rPr>
            <w:noProof/>
            <w:webHidden/>
          </w:rPr>
          <w:t>48</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233" w:history="1">
        <w:r w:rsidR="00F432F7" w:rsidRPr="00F365BF">
          <w:rPr>
            <w:rStyle w:val="Collegamentoipertestuale"/>
            <w:noProof/>
          </w:rPr>
          <w:t>Figura 73: Selezione di una riga in Excel</w:t>
        </w:r>
        <w:r w:rsidR="00F432F7">
          <w:rPr>
            <w:noProof/>
            <w:webHidden/>
          </w:rPr>
          <w:tab/>
        </w:r>
        <w:r w:rsidR="00F432F7">
          <w:rPr>
            <w:noProof/>
            <w:webHidden/>
          </w:rPr>
          <w:fldChar w:fldCharType="begin"/>
        </w:r>
        <w:r w:rsidR="00F432F7">
          <w:rPr>
            <w:noProof/>
            <w:webHidden/>
          </w:rPr>
          <w:instrText xml:space="preserve"> PAGEREF _Toc374788233 \h </w:instrText>
        </w:r>
        <w:r w:rsidR="00F432F7">
          <w:rPr>
            <w:noProof/>
            <w:webHidden/>
          </w:rPr>
        </w:r>
        <w:r w:rsidR="00F432F7">
          <w:rPr>
            <w:noProof/>
            <w:webHidden/>
          </w:rPr>
          <w:fldChar w:fldCharType="separate"/>
        </w:r>
        <w:r w:rsidR="006C1543">
          <w:rPr>
            <w:noProof/>
            <w:webHidden/>
          </w:rPr>
          <w:t>48</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234" w:history="1">
        <w:r w:rsidR="00F432F7" w:rsidRPr="00F365BF">
          <w:rPr>
            <w:rStyle w:val="Collegamentoipertestuale"/>
            <w:noProof/>
          </w:rPr>
          <w:t>Figura 74: Tasto di chiusura del riepilogo</w:t>
        </w:r>
        <w:r w:rsidR="00F432F7">
          <w:rPr>
            <w:noProof/>
            <w:webHidden/>
          </w:rPr>
          <w:tab/>
        </w:r>
        <w:r w:rsidR="00F432F7">
          <w:rPr>
            <w:noProof/>
            <w:webHidden/>
          </w:rPr>
          <w:fldChar w:fldCharType="begin"/>
        </w:r>
        <w:r w:rsidR="00F432F7">
          <w:rPr>
            <w:noProof/>
            <w:webHidden/>
          </w:rPr>
          <w:instrText xml:space="preserve"> PAGEREF _Toc374788234 \h </w:instrText>
        </w:r>
        <w:r w:rsidR="00F432F7">
          <w:rPr>
            <w:noProof/>
            <w:webHidden/>
          </w:rPr>
        </w:r>
        <w:r w:rsidR="00F432F7">
          <w:rPr>
            <w:noProof/>
            <w:webHidden/>
          </w:rPr>
          <w:fldChar w:fldCharType="separate"/>
        </w:r>
        <w:r w:rsidR="006C1543">
          <w:rPr>
            <w:noProof/>
            <w:webHidden/>
          </w:rPr>
          <w:t>48</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235" w:history="1">
        <w:r w:rsidR="00F432F7" w:rsidRPr="00F365BF">
          <w:rPr>
            <w:rStyle w:val="Collegamentoipertestuale"/>
            <w:noProof/>
          </w:rPr>
          <w:t>Figura 75: Menu principale con le indicazioni delle fasi di calcolo</w:t>
        </w:r>
        <w:r w:rsidR="00F432F7">
          <w:rPr>
            <w:noProof/>
            <w:webHidden/>
          </w:rPr>
          <w:tab/>
        </w:r>
        <w:r w:rsidR="00F432F7">
          <w:rPr>
            <w:noProof/>
            <w:webHidden/>
          </w:rPr>
          <w:fldChar w:fldCharType="begin"/>
        </w:r>
        <w:r w:rsidR="00F432F7">
          <w:rPr>
            <w:noProof/>
            <w:webHidden/>
          </w:rPr>
          <w:instrText xml:space="preserve"> PAGEREF _Toc374788235 \h </w:instrText>
        </w:r>
        <w:r w:rsidR="00F432F7">
          <w:rPr>
            <w:noProof/>
            <w:webHidden/>
          </w:rPr>
        </w:r>
        <w:r w:rsidR="00F432F7">
          <w:rPr>
            <w:noProof/>
            <w:webHidden/>
          </w:rPr>
          <w:fldChar w:fldCharType="separate"/>
        </w:r>
        <w:r w:rsidR="006C1543">
          <w:rPr>
            <w:noProof/>
            <w:webHidden/>
          </w:rPr>
          <w:t>49</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236" w:history="1">
        <w:r w:rsidR="00F432F7" w:rsidRPr="00F365BF">
          <w:rPr>
            <w:rStyle w:val="Collegamentoipertestuale"/>
            <w:noProof/>
          </w:rPr>
          <w:t>Figura 76: Esempi di valvole di bilanciamento filettate e flangiate</w:t>
        </w:r>
        <w:r w:rsidR="00F432F7">
          <w:rPr>
            <w:noProof/>
            <w:webHidden/>
          </w:rPr>
          <w:tab/>
        </w:r>
        <w:r w:rsidR="00F432F7">
          <w:rPr>
            <w:noProof/>
            <w:webHidden/>
          </w:rPr>
          <w:fldChar w:fldCharType="begin"/>
        </w:r>
        <w:r w:rsidR="00F432F7">
          <w:rPr>
            <w:noProof/>
            <w:webHidden/>
          </w:rPr>
          <w:instrText xml:space="preserve"> PAGEREF _Toc374788236 \h </w:instrText>
        </w:r>
        <w:r w:rsidR="00F432F7">
          <w:rPr>
            <w:noProof/>
            <w:webHidden/>
          </w:rPr>
        </w:r>
        <w:r w:rsidR="00F432F7">
          <w:rPr>
            <w:noProof/>
            <w:webHidden/>
          </w:rPr>
          <w:fldChar w:fldCharType="separate"/>
        </w:r>
        <w:r w:rsidR="006C1543">
          <w:rPr>
            <w:noProof/>
            <w:webHidden/>
          </w:rPr>
          <w:t>52</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237" w:history="1">
        <w:r w:rsidR="00F432F7" w:rsidRPr="00F365BF">
          <w:rPr>
            <w:rStyle w:val="Collegamentoipertestuale"/>
            <w:noProof/>
          </w:rPr>
          <w:t>Figura 77: Esempio di utilizzo dell’abaco di calcolo delle valvole di bilanciamento</w:t>
        </w:r>
        <w:r w:rsidR="00F432F7">
          <w:rPr>
            <w:noProof/>
            <w:webHidden/>
          </w:rPr>
          <w:tab/>
        </w:r>
        <w:r w:rsidR="00F432F7">
          <w:rPr>
            <w:noProof/>
            <w:webHidden/>
          </w:rPr>
          <w:fldChar w:fldCharType="begin"/>
        </w:r>
        <w:r w:rsidR="00F432F7">
          <w:rPr>
            <w:noProof/>
            <w:webHidden/>
          </w:rPr>
          <w:instrText xml:space="preserve"> PAGEREF _Toc374788237 \h </w:instrText>
        </w:r>
        <w:r w:rsidR="00F432F7">
          <w:rPr>
            <w:noProof/>
            <w:webHidden/>
          </w:rPr>
        </w:r>
        <w:r w:rsidR="00F432F7">
          <w:rPr>
            <w:noProof/>
            <w:webHidden/>
          </w:rPr>
          <w:fldChar w:fldCharType="separate"/>
        </w:r>
        <w:r w:rsidR="006C1543">
          <w:rPr>
            <w:noProof/>
            <w:webHidden/>
          </w:rPr>
          <w:t>52</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238" w:history="1">
        <w:r w:rsidR="00F432F7" w:rsidRPr="00F365BF">
          <w:rPr>
            <w:rStyle w:val="Collegamentoipertestuale"/>
            <w:noProof/>
          </w:rPr>
          <w:t>Figura 78: Dati di input dei rami circuitali</w:t>
        </w:r>
        <w:r w:rsidR="00F432F7">
          <w:rPr>
            <w:noProof/>
            <w:webHidden/>
          </w:rPr>
          <w:tab/>
        </w:r>
        <w:r w:rsidR="00F432F7">
          <w:rPr>
            <w:noProof/>
            <w:webHidden/>
          </w:rPr>
          <w:fldChar w:fldCharType="begin"/>
        </w:r>
        <w:r w:rsidR="00F432F7">
          <w:rPr>
            <w:noProof/>
            <w:webHidden/>
          </w:rPr>
          <w:instrText xml:space="preserve"> PAGEREF _Toc374788238 \h </w:instrText>
        </w:r>
        <w:r w:rsidR="00F432F7">
          <w:rPr>
            <w:noProof/>
            <w:webHidden/>
          </w:rPr>
        </w:r>
        <w:r w:rsidR="00F432F7">
          <w:rPr>
            <w:noProof/>
            <w:webHidden/>
          </w:rPr>
          <w:fldChar w:fldCharType="separate"/>
        </w:r>
        <w:r w:rsidR="006C1543">
          <w:rPr>
            <w:noProof/>
            <w:webHidden/>
          </w:rPr>
          <w:t>53</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239" w:history="1">
        <w:r w:rsidR="00F432F7" w:rsidRPr="00F365BF">
          <w:rPr>
            <w:rStyle w:val="Collegamentoipertestuale"/>
            <w:noProof/>
          </w:rPr>
          <w:t>Figura 79: Dati per le tipologie delle resistenze localizzate</w:t>
        </w:r>
        <w:r w:rsidR="00F432F7">
          <w:rPr>
            <w:noProof/>
            <w:webHidden/>
          </w:rPr>
          <w:tab/>
        </w:r>
        <w:r w:rsidR="00F432F7">
          <w:rPr>
            <w:noProof/>
            <w:webHidden/>
          </w:rPr>
          <w:fldChar w:fldCharType="begin"/>
        </w:r>
        <w:r w:rsidR="00F432F7">
          <w:rPr>
            <w:noProof/>
            <w:webHidden/>
          </w:rPr>
          <w:instrText xml:space="preserve"> PAGEREF _Toc374788239 \h </w:instrText>
        </w:r>
        <w:r w:rsidR="00F432F7">
          <w:rPr>
            <w:noProof/>
            <w:webHidden/>
          </w:rPr>
        </w:r>
        <w:r w:rsidR="00F432F7">
          <w:rPr>
            <w:noProof/>
            <w:webHidden/>
          </w:rPr>
          <w:fldChar w:fldCharType="separate"/>
        </w:r>
        <w:r w:rsidR="006C1543">
          <w:rPr>
            <w:noProof/>
            <w:webHidden/>
          </w:rPr>
          <w:t>53</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240" w:history="1">
        <w:r w:rsidR="00F432F7" w:rsidRPr="00F365BF">
          <w:rPr>
            <w:rStyle w:val="Collegamentoipertestuale"/>
            <w:noProof/>
          </w:rPr>
          <w:t>Figura 80: Selezione della fase di calcolo dal menu principale</w:t>
        </w:r>
        <w:r w:rsidR="00F432F7">
          <w:rPr>
            <w:noProof/>
            <w:webHidden/>
          </w:rPr>
          <w:tab/>
        </w:r>
        <w:r w:rsidR="00F432F7">
          <w:rPr>
            <w:noProof/>
            <w:webHidden/>
          </w:rPr>
          <w:fldChar w:fldCharType="begin"/>
        </w:r>
        <w:r w:rsidR="00F432F7">
          <w:rPr>
            <w:noProof/>
            <w:webHidden/>
          </w:rPr>
          <w:instrText xml:space="preserve"> PAGEREF _Toc374788240 \h </w:instrText>
        </w:r>
        <w:r w:rsidR="00F432F7">
          <w:rPr>
            <w:noProof/>
            <w:webHidden/>
          </w:rPr>
        </w:r>
        <w:r w:rsidR="00F432F7">
          <w:rPr>
            <w:noProof/>
            <w:webHidden/>
          </w:rPr>
          <w:fldChar w:fldCharType="separate"/>
        </w:r>
        <w:r w:rsidR="006C1543">
          <w:rPr>
            <w:noProof/>
            <w:webHidden/>
          </w:rPr>
          <w:t>54</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241" w:history="1">
        <w:r w:rsidR="00F432F7" w:rsidRPr="00F365BF">
          <w:rPr>
            <w:rStyle w:val="Collegamentoipertestuale"/>
            <w:noProof/>
          </w:rPr>
          <w:t>Figura 81: Finestra del menu di calcolo</w:t>
        </w:r>
        <w:r w:rsidR="00F432F7">
          <w:rPr>
            <w:noProof/>
            <w:webHidden/>
          </w:rPr>
          <w:tab/>
        </w:r>
        <w:r w:rsidR="00F432F7">
          <w:rPr>
            <w:noProof/>
            <w:webHidden/>
          </w:rPr>
          <w:fldChar w:fldCharType="begin"/>
        </w:r>
        <w:r w:rsidR="00F432F7">
          <w:rPr>
            <w:noProof/>
            <w:webHidden/>
          </w:rPr>
          <w:instrText xml:space="preserve"> PAGEREF _Toc374788241 \h </w:instrText>
        </w:r>
        <w:r w:rsidR="00F432F7">
          <w:rPr>
            <w:noProof/>
            <w:webHidden/>
          </w:rPr>
        </w:r>
        <w:r w:rsidR="00F432F7">
          <w:rPr>
            <w:noProof/>
            <w:webHidden/>
          </w:rPr>
          <w:fldChar w:fldCharType="separate"/>
        </w:r>
        <w:r w:rsidR="006C1543">
          <w:rPr>
            <w:noProof/>
            <w:webHidden/>
          </w:rPr>
          <w:t>54</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242" w:history="1">
        <w:r w:rsidR="00F432F7" w:rsidRPr="00F365BF">
          <w:rPr>
            <w:rStyle w:val="Collegamentoipertestuale"/>
            <w:noProof/>
          </w:rPr>
          <w:t>Figura 82: Selezione del solo calcolo iniziale</w:t>
        </w:r>
        <w:r w:rsidR="00F432F7">
          <w:rPr>
            <w:noProof/>
            <w:webHidden/>
          </w:rPr>
          <w:tab/>
        </w:r>
        <w:r w:rsidR="00F432F7">
          <w:rPr>
            <w:noProof/>
            <w:webHidden/>
          </w:rPr>
          <w:fldChar w:fldCharType="begin"/>
        </w:r>
        <w:r w:rsidR="00F432F7">
          <w:rPr>
            <w:noProof/>
            <w:webHidden/>
          </w:rPr>
          <w:instrText xml:space="preserve"> PAGEREF _Toc374788242 \h </w:instrText>
        </w:r>
        <w:r w:rsidR="00F432F7">
          <w:rPr>
            <w:noProof/>
            <w:webHidden/>
          </w:rPr>
        </w:r>
        <w:r w:rsidR="00F432F7">
          <w:rPr>
            <w:noProof/>
            <w:webHidden/>
          </w:rPr>
          <w:fldChar w:fldCharType="separate"/>
        </w:r>
        <w:r w:rsidR="006C1543">
          <w:rPr>
            <w:noProof/>
            <w:webHidden/>
          </w:rPr>
          <w:t>55</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243" w:history="1">
        <w:r w:rsidR="00F432F7" w:rsidRPr="00F365BF">
          <w:rPr>
            <w:rStyle w:val="Collegamentoipertestuale"/>
            <w:noProof/>
          </w:rPr>
          <w:t>Figura 83: Risultati ottenuti con la Fase n. 1</w:t>
        </w:r>
        <w:r w:rsidR="00F432F7">
          <w:rPr>
            <w:noProof/>
            <w:webHidden/>
          </w:rPr>
          <w:tab/>
        </w:r>
        <w:r w:rsidR="00F432F7">
          <w:rPr>
            <w:noProof/>
            <w:webHidden/>
          </w:rPr>
          <w:fldChar w:fldCharType="begin"/>
        </w:r>
        <w:r w:rsidR="00F432F7">
          <w:rPr>
            <w:noProof/>
            <w:webHidden/>
          </w:rPr>
          <w:instrText xml:space="preserve"> PAGEREF _Toc374788243 \h </w:instrText>
        </w:r>
        <w:r w:rsidR="00F432F7">
          <w:rPr>
            <w:noProof/>
            <w:webHidden/>
          </w:rPr>
        </w:r>
        <w:r w:rsidR="00F432F7">
          <w:rPr>
            <w:noProof/>
            <w:webHidden/>
          </w:rPr>
          <w:fldChar w:fldCharType="separate"/>
        </w:r>
        <w:r w:rsidR="006C1543">
          <w:rPr>
            <w:noProof/>
            <w:webHidden/>
          </w:rPr>
          <w:t>55</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244" w:history="1">
        <w:r w:rsidR="00F432F7" w:rsidRPr="00F365BF">
          <w:rPr>
            <w:rStyle w:val="Collegamentoipertestuale"/>
            <w:noProof/>
          </w:rPr>
          <w:t>Figura 84: Avvio del calcolo con selezione dei diametri</w:t>
        </w:r>
        <w:r w:rsidR="00F432F7">
          <w:rPr>
            <w:noProof/>
            <w:webHidden/>
          </w:rPr>
          <w:tab/>
        </w:r>
        <w:r w:rsidR="00F432F7">
          <w:rPr>
            <w:noProof/>
            <w:webHidden/>
          </w:rPr>
          <w:fldChar w:fldCharType="begin"/>
        </w:r>
        <w:r w:rsidR="00F432F7">
          <w:rPr>
            <w:noProof/>
            <w:webHidden/>
          </w:rPr>
          <w:instrText xml:space="preserve"> PAGEREF _Toc374788244 \h </w:instrText>
        </w:r>
        <w:r w:rsidR="00F432F7">
          <w:rPr>
            <w:noProof/>
            <w:webHidden/>
          </w:rPr>
        </w:r>
        <w:r w:rsidR="00F432F7">
          <w:rPr>
            <w:noProof/>
            <w:webHidden/>
          </w:rPr>
          <w:fldChar w:fldCharType="separate"/>
        </w:r>
        <w:r w:rsidR="006C1543">
          <w:rPr>
            <w:noProof/>
            <w:webHidden/>
          </w:rPr>
          <w:t>56</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245" w:history="1">
        <w:r w:rsidR="00F432F7" w:rsidRPr="00F365BF">
          <w:rPr>
            <w:rStyle w:val="Collegamentoipertestuale"/>
            <w:noProof/>
          </w:rPr>
          <w:t>Figura 85: Risultati ottenuti con la selezione dei diametri</w:t>
        </w:r>
        <w:r w:rsidR="00F432F7">
          <w:rPr>
            <w:noProof/>
            <w:webHidden/>
          </w:rPr>
          <w:tab/>
        </w:r>
        <w:r w:rsidR="00F432F7">
          <w:rPr>
            <w:noProof/>
            <w:webHidden/>
          </w:rPr>
          <w:fldChar w:fldCharType="begin"/>
        </w:r>
        <w:r w:rsidR="00F432F7">
          <w:rPr>
            <w:noProof/>
            <w:webHidden/>
          </w:rPr>
          <w:instrText xml:space="preserve"> PAGEREF _Toc374788245 \h </w:instrText>
        </w:r>
        <w:r w:rsidR="00F432F7">
          <w:rPr>
            <w:noProof/>
            <w:webHidden/>
          </w:rPr>
        </w:r>
        <w:r w:rsidR="00F432F7">
          <w:rPr>
            <w:noProof/>
            <w:webHidden/>
          </w:rPr>
          <w:fldChar w:fldCharType="separate"/>
        </w:r>
        <w:r w:rsidR="006C1543">
          <w:rPr>
            <w:noProof/>
            <w:webHidden/>
          </w:rPr>
          <w:t>57</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246" w:history="1">
        <w:r w:rsidR="00F432F7" w:rsidRPr="00F365BF">
          <w:rPr>
            <w:rStyle w:val="Collegamentoipertestuale"/>
            <w:noProof/>
          </w:rPr>
          <w:t>Figura 86: Avvio del calcolo completo con bilanciamento</w:t>
        </w:r>
        <w:r w:rsidR="00F432F7">
          <w:rPr>
            <w:noProof/>
            <w:webHidden/>
          </w:rPr>
          <w:tab/>
        </w:r>
        <w:r w:rsidR="00F432F7">
          <w:rPr>
            <w:noProof/>
            <w:webHidden/>
          </w:rPr>
          <w:fldChar w:fldCharType="begin"/>
        </w:r>
        <w:r w:rsidR="00F432F7">
          <w:rPr>
            <w:noProof/>
            <w:webHidden/>
          </w:rPr>
          <w:instrText xml:space="preserve"> PAGEREF _Toc374788246 \h </w:instrText>
        </w:r>
        <w:r w:rsidR="00F432F7">
          <w:rPr>
            <w:noProof/>
            <w:webHidden/>
          </w:rPr>
        </w:r>
        <w:r w:rsidR="00F432F7">
          <w:rPr>
            <w:noProof/>
            <w:webHidden/>
          </w:rPr>
          <w:fldChar w:fldCharType="separate"/>
        </w:r>
        <w:r w:rsidR="006C1543">
          <w:rPr>
            <w:noProof/>
            <w:webHidden/>
          </w:rPr>
          <w:t>57</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247" w:history="1">
        <w:r w:rsidR="00F432F7" w:rsidRPr="00F365BF">
          <w:rPr>
            <w:rStyle w:val="Collegamentoipertestuale"/>
            <w:noProof/>
          </w:rPr>
          <w:t>Figura 87: Risultati con il calcolo completo</w:t>
        </w:r>
        <w:r w:rsidR="00F432F7">
          <w:rPr>
            <w:noProof/>
            <w:webHidden/>
          </w:rPr>
          <w:tab/>
        </w:r>
        <w:r w:rsidR="00F432F7">
          <w:rPr>
            <w:noProof/>
            <w:webHidden/>
          </w:rPr>
          <w:fldChar w:fldCharType="begin"/>
        </w:r>
        <w:r w:rsidR="00F432F7">
          <w:rPr>
            <w:noProof/>
            <w:webHidden/>
          </w:rPr>
          <w:instrText xml:space="preserve"> PAGEREF _Toc374788247 \h </w:instrText>
        </w:r>
        <w:r w:rsidR="00F432F7">
          <w:rPr>
            <w:noProof/>
            <w:webHidden/>
          </w:rPr>
        </w:r>
        <w:r w:rsidR="00F432F7">
          <w:rPr>
            <w:noProof/>
            <w:webHidden/>
          </w:rPr>
          <w:fldChar w:fldCharType="separate"/>
        </w:r>
        <w:r w:rsidR="006C1543">
          <w:rPr>
            <w:noProof/>
            <w:webHidden/>
          </w:rPr>
          <w:t>58</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248" w:history="1">
        <w:r w:rsidR="00F432F7" w:rsidRPr="00F365BF">
          <w:rPr>
            <w:rStyle w:val="Collegamentoipertestuale"/>
            <w:noProof/>
          </w:rPr>
          <w:t>Figura 88: Vista della seconda parte del foglio relativa al bilanciamento</w:t>
        </w:r>
        <w:r w:rsidR="00F432F7">
          <w:rPr>
            <w:noProof/>
            <w:webHidden/>
          </w:rPr>
          <w:tab/>
        </w:r>
        <w:r w:rsidR="00F432F7">
          <w:rPr>
            <w:noProof/>
            <w:webHidden/>
          </w:rPr>
          <w:fldChar w:fldCharType="begin"/>
        </w:r>
        <w:r w:rsidR="00F432F7">
          <w:rPr>
            <w:noProof/>
            <w:webHidden/>
          </w:rPr>
          <w:instrText xml:space="preserve"> PAGEREF _Toc374788248 \h </w:instrText>
        </w:r>
        <w:r w:rsidR="00F432F7">
          <w:rPr>
            <w:noProof/>
            <w:webHidden/>
          </w:rPr>
        </w:r>
        <w:r w:rsidR="00F432F7">
          <w:rPr>
            <w:noProof/>
            <w:webHidden/>
          </w:rPr>
          <w:fldChar w:fldCharType="separate"/>
        </w:r>
        <w:r w:rsidR="006C1543">
          <w:rPr>
            <w:noProof/>
            <w:webHidden/>
          </w:rPr>
          <w:t>58</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249" w:history="1">
        <w:r w:rsidR="00F432F7" w:rsidRPr="00F365BF">
          <w:rPr>
            <w:rStyle w:val="Collegamentoipertestuale"/>
            <w:noProof/>
          </w:rPr>
          <w:t>Figura 89: Selezione manuale dei diametri commerciali</w:t>
        </w:r>
        <w:r w:rsidR="00F432F7">
          <w:rPr>
            <w:noProof/>
            <w:webHidden/>
          </w:rPr>
          <w:tab/>
        </w:r>
        <w:r w:rsidR="00F432F7">
          <w:rPr>
            <w:noProof/>
            <w:webHidden/>
          </w:rPr>
          <w:fldChar w:fldCharType="begin"/>
        </w:r>
        <w:r w:rsidR="00F432F7">
          <w:rPr>
            <w:noProof/>
            <w:webHidden/>
          </w:rPr>
          <w:instrText xml:space="preserve"> PAGEREF _Toc374788249 \h </w:instrText>
        </w:r>
        <w:r w:rsidR="00F432F7">
          <w:rPr>
            <w:noProof/>
            <w:webHidden/>
          </w:rPr>
        </w:r>
        <w:r w:rsidR="00F432F7">
          <w:rPr>
            <w:noProof/>
            <w:webHidden/>
          </w:rPr>
          <w:fldChar w:fldCharType="separate"/>
        </w:r>
        <w:r w:rsidR="006C1543">
          <w:rPr>
            <w:noProof/>
            <w:webHidden/>
          </w:rPr>
          <w:t>58</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250" w:history="1">
        <w:r w:rsidR="00F432F7" w:rsidRPr="00F365BF">
          <w:rPr>
            <w:rStyle w:val="Collegamentoipertestuale"/>
            <w:noProof/>
          </w:rPr>
          <w:t>Figura 90: Riavvio della fase di bilanciamento</w:t>
        </w:r>
        <w:r w:rsidR="00F432F7">
          <w:rPr>
            <w:noProof/>
            <w:webHidden/>
          </w:rPr>
          <w:tab/>
        </w:r>
        <w:r w:rsidR="00F432F7">
          <w:rPr>
            <w:noProof/>
            <w:webHidden/>
          </w:rPr>
          <w:fldChar w:fldCharType="begin"/>
        </w:r>
        <w:r w:rsidR="00F432F7">
          <w:rPr>
            <w:noProof/>
            <w:webHidden/>
          </w:rPr>
          <w:instrText xml:space="preserve"> PAGEREF _Toc374788250 \h </w:instrText>
        </w:r>
        <w:r w:rsidR="00F432F7">
          <w:rPr>
            <w:noProof/>
            <w:webHidden/>
          </w:rPr>
        </w:r>
        <w:r w:rsidR="00F432F7">
          <w:rPr>
            <w:noProof/>
            <w:webHidden/>
          </w:rPr>
          <w:fldChar w:fldCharType="separate"/>
        </w:r>
        <w:r w:rsidR="006C1543">
          <w:rPr>
            <w:noProof/>
            <w:webHidden/>
          </w:rPr>
          <w:t>59</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251" w:history="1">
        <w:r w:rsidR="00F432F7" w:rsidRPr="00F365BF">
          <w:rPr>
            <w:rStyle w:val="Collegamentoipertestuale"/>
            <w:noProof/>
          </w:rPr>
          <w:t>Figura 91: Nuovi risultati di bilanciamento</w:t>
        </w:r>
        <w:r w:rsidR="00F432F7">
          <w:rPr>
            <w:noProof/>
            <w:webHidden/>
          </w:rPr>
          <w:tab/>
        </w:r>
        <w:r w:rsidR="00F432F7">
          <w:rPr>
            <w:noProof/>
            <w:webHidden/>
          </w:rPr>
          <w:fldChar w:fldCharType="begin"/>
        </w:r>
        <w:r w:rsidR="00F432F7">
          <w:rPr>
            <w:noProof/>
            <w:webHidden/>
          </w:rPr>
          <w:instrText xml:space="preserve"> PAGEREF _Toc374788251 \h </w:instrText>
        </w:r>
        <w:r w:rsidR="00F432F7">
          <w:rPr>
            <w:noProof/>
            <w:webHidden/>
          </w:rPr>
        </w:r>
        <w:r w:rsidR="00F432F7">
          <w:rPr>
            <w:noProof/>
            <w:webHidden/>
          </w:rPr>
          <w:fldChar w:fldCharType="separate"/>
        </w:r>
        <w:r w:rsidR="006C1543">
          <w:rPr>
            <w:noProof/>
            <w:webHidden/>
          </w:rPr>
          <w:t>60</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252" w:history="1">
        <w:r w:rsidR="00F432F7" w:rsidRPr="00F365BF">
          <w:rPr>
            <w:rStyle w:val="Collegamentoipertestuale"/>
            <w:noProof/>
          </w:rPr>
          <w:t>Figura 92: Selezione della voce Diametri</w:t>
        </w:r>
        <w:r w:rsidR="00F432F7">
          <w:rPr>
            <w:noProof/>
            <w:webHidden/>
          </w:rPr>
          <w:tab/>
        </w:r>
        <w:r w:rsidR="00F432F7">
          <w:rPr>
            <w:noProof/>
            <w:webHidden/>
          </w:rPr>
          <w:fldChar w:fldCharType="begin"/>
        </w:r>
        <w:r w:rsidR="00F432F7">
          <w:rPr>
            <w:noProof/>
            <w:webHidden/>
          </w:rPr>
          <w:instrText xml:space="preserve"> PAGEREF _Toc374788252 \h </w:instrText>
        </w:r>
        <w:r w:rsidR="00F432F7">
          <w:rPr>
            <w:noProof/>
            <w:webHidden/>
          </w:rPr>
        </w:r>
        <w:r w:rsidR="00F432F7">
          <w:rPr>
            <w:noProof/>
            <w:webHidden/>
          </w:rPr>
          <w:fldChar w:fldCharType="separate"/>
        </w:r>
        <w:r w:rsidR="006C1543">
          <w:rPr>
            <w:noProof/>
            <w:webHidden/>
          </w:rPr>
          <w:t>60</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253" w:history="1">
        <w:r w:rsidR="00F432F7" w:rsidRPr="00F365BF">
          <w:rPr>
            <w:rStyle w:val="Collegamentoipertestuale"/>
            <w:noProof/>
          </w:rPr>
          <w:t>Figura 93: Finestra di conferma del menu Diametri</w:t>
        </w:r>
        <w:r w:rsidR="00F432F7">
          <w:rPr>
            <w:noProof/>
            <w:webHidden/>
          </w:rPr>
          <w:tab/>
        </w:r>
        <w:r w:rsidR="00F432F7">
          <w:rPr>
            <w:noProof/>
            <w:webHidden/>
          </w:rPr>
          <w:fldChar w:fldCharType="begin"/>
        </w:r>
        <w:r w:rsidR="00F432F7">
          <w:rPr>
            <w:noProof/>
            <w:webHidden/>
          </w:rPr>
          <w:instrText xml:space="preserve"> PAGEREF _Toc374788253 \h </w:instrText>
        </w:r>
        <w:r w:rsidR="00F432F7">
          <w:rPr>
            <w:noProof/>
            <w:webHidden/>
          </w:rPr>
        </w:r>
        <w:r w:rsidR="00F432F7">
          <w:rPr>
            <w:noProof/>
            <w:webHidden/>
          </w:rPr>
          <w:fldChar w:fldCharType="separate"/>
        </w:r>
        <w:r w:rsidR="006C1543">
          <w:rPr>
            <w:noProof/>
            <w:webHidden/>
          </w:rPr>
          <w:t>61</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254" w:history="1">
        <w:r w:rsidR="00F432F7" w:rsidRPr="00F365BF">
          <w:rPr>
            <w:rStyle w:val="Collegamentoipertestuale"/>
            <w:noProof/>
          </w:rPr>
          <w:t>Figura 94: Selezione dei diametri commerciali</w:t>
        </w:r>
        <w:r w:rsidR="00F432F7">
          <w:rPr>
            <w:noProof/>
            <w:webHidden/>
          </w:rPr>
          <w:tab/>
        </w:r>
        <w:r w:rsidR="00F432F7">
          <w:rPr>
            <w:noProof/>
            <w:webHidden/>
          </w:rPr>
          <w:fldChar w:fldCharType="begin"/>
        </w:r>
        <w:r w:rsidR="00F432F7">
          <w:rPr>
            <w:noProof/>
            <w:webHidden/>
          </w:rPr>
          <w:instrText xml:space="preserve"> PAGEREF _Toc374788254 \h </w:instrText>
        </w:r>
        <w:r w:rsidR="00F432F7">
          <w:rPr>
            <w:noProof/>
            <w:webHidden/>
          </w:rPr>
        </w:r>
        <w:r w:rsidR="00F432F7">
          <w:rPr>
            <w:noProof/>
            <w:webHidden/>
          </w:rPr>
          <w:fldChar w:fldCharType="separate"/>
        </w:r>
        <w:r w:rsidR="006C1543">
          <w:rPr>
            <w:noProof/>
            <w:webHidden/>
          </w:rPr>
          <w:t>61</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255" w:history="1">
        <w:r w:rsidR="00F432F7" w:rsidRPr="00F365BF">
          <w:rPr>
            <w:rStyle w:val="Collegamentoipertestuale"/>
            <w:noProof/>
          </w:rPr>
          <w:t>Figura 95: Selezione di calcolo con selezione dei diametri</w:t>
        </w:r>
        <w:r w:rsidR="00F432F7">
          <w:rPr>
            <w:noProof/>
            <w:webHidden/>
          </w:rPr>
          <w:tab/>
        </w:r>
        <w:r w:rsidR="00F432F7">
          <w:rPr>
            <w:noProof/>
            <w:webHidden/>
          </w:rPr>
          <w:fldChar w:fldCharType="begin"/>
        </w:r>
        <w:r w:rsidR="00F432F7">
          <w:rPr>
            <w:noProof/>
            <w:webHidden/>
          </w:rPr>
          <w:instrText xml:space="preserve"> PAGEREF _Toc374788255 \h </w:instrText>
        </w:r>
        <w:r w:rsidR="00F432F7">
          <w:rPr>
            <w:noProof/>
            <w:webHidden/>
          </w:rPr>
        </w:r>
        <w:r w:rsidR="00F432F7">
          <w:rPr>
            <w:noProof/>
            <w:webHidden/>
          </w:rPr>
          <w:fldChar w:fldCharType="separate"/>
        </w:r>
        <w:r w:rsidR="006C1543">
          <w:rPr>
            <w:noProof/>
            <w:webHidden/>
          </w:rPr>
          <w:t>62</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256" w:history="1">
        <w:r w:rsidR="00F432F7" w:rsidRPr="00F365BF">
          <w:rPr>
            <w:rStyle w:val="Collegamentoipertestuale"/>
            <w:noProof/>
          </w:rPr>
          <w:t>Figura 96: Selezione della fase Bilancia</w:t>
        </w:r>
        <w:r w:rsidR="00F432F7">
          <w:rPr>
            <w:noProof/>
            <w:webHidden/>
          </w:rPr>
          <w:tab/>
        </w:r>
        <w:r w:rsidR="00F432F7">
          <w:rPr>
            <w:noProof/>
            <w:webHidden/>
          </w:rPr>
          <w:fldChar w:fldCharType="begin"/>
        </w:r>
        <w:r w:rsidR="00F432F7">
          <w:rPr>
            <w:noProof/>
            <w:webHidden/>
          </w:rPr>
          <w:instrText xml:space="preserve"> PAGEREF _Toc374788256 \h </w:instrText>
        </w:r>
        <w:r w:rsidR="00F432F7">
          <w:rPr>
            <w:noProof/>
            <w:webHidden/>
          </w:rPr>
        </w:r>
        <w:r w:rsidR="00F432F7">
          <w:rPr>
            <w:noProof/>
            <w:webHidden/>
          </w:rPr>
          <w:fldChar w:fldCharType="separate"/>
        </w:r>
        <w:r w:rsidR="006C1543">
          <w:rPr>
            <w:noProof/>
            <w:webHidden/>
          </w:rPr>
          <w:t>62</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257" w:history="1">
        <w:r w:rsidR="00F432F7" w:rsidRPr="00F365BF">
          <w:rPr>
            <w:rStyle w:val="Collegamentoipertestuale"/>
            <w:noProof/>
          </w:rPr>
          <w:t>Figura 97: Finestra del fase di bilanciamento</w:t>
        </w:r>
        <w:r w:rsidR="00F432F7">
          <w:rPr>
            <w:noProof/>
            <w:webHidden/>
          </w:rPr>
          <w:tab/>
        </w:r>
        <w:r w:rsidR="00F432F7">
          <w:rPr>
            <w:noProof/>
            <w:webHidden/>
          </w:rPr>
          <w:fldChar w:fldCharType="begin"/>
        </w:r>
        <w:r w:rsidR="00F432F7">
          <w:rPr>
            <w:noProof/>
            <w:webHidden/>
          </w:rPr>
          <w:instrText xml:space="preserve"> PAGEREF _Toc374788257 \h </w:instrText>
        </w:r>
        <w:r w:rsidR="00F432F7">
          <w:rPr>
            <w:noProof/>
            <w:webHidden/>
          </w:rPr>
        </w:r>
        <w:r w:rsidR="00F432F7">
          <w:rPr>
            <w:noProof/>
            <w:webHidden/>
          </w:rPr>
          <w:fldChar w:fldCharType="separate"/>
        </w:r>
        <w:r w:rsidR="006C1543">
          <w:rPr>
            <w:noProof/>
            <w:webHidden/>
          </w:rPr>
          <w:t>63</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258" w:history="1">
        <w:r w:rsidR="00F432F7" w:rsidRPr="00F365BF">
          <w:rPr>
            <w:rStyle w:val="Collegamentoipertestuale"/>
            <w:noProof/>
          </w:rPr>
          <w:t>Figura 98: Risultati della fase di bilanciamento</w:t>
        </w:r>
        <w:r w:rsidR="00F432F7">
          <w:rPr>
            <w:noProof/>
            <w:webHidden/>
          </w:rPr>
          <w:tab/>
        </w:r>
        <w:r w:rsidR="00F432F7">
          <w:rPr>
            <w:noProof/>
            <w:webHidden/>
          </w:rPr>
          <w:fldChar w:fldCharType="begin"/>
        </w:r>
        <w:r w:rsidR="00F432F7">
          <w:rPr>
            <w:noProof/>
            <w:webHidden/>
          </w:rPr>
          <w:instrText xml:space="preserve"> PAGEREF _Toc374788258 \h </w:instrText>
        </w:r>
        <w:r w:rsidR="00F432F7">
          <w:rPr>
            <w:noProof/>
            <w:webHidden/>
          </w:rPr>
        </w:r>
        <w:r w:rsidR="00F432F7">
          <w:rPr>
            <w:noProof/>
            <w:webHidden/>
          </w:rPr>
          <w:fldChar w:fldCharType="separate"/>
        </w:r>
        <w:r w:rsidR="006C1543">
          <w:rPr>
            <w:noProof/>
            <w:webHidden/>
          </w:rPr>
          <w:t>63</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259" w:history="1">
        <w:r w:rsidR="00F432F7" w:rsidRPr="00F365BF">
          <w:rPr>
            <w:rStyle w:val="Collegamentoipertestuale"/>
            <w:noProof/>
          </w:rPr>
          <w:t>Figura 99: Visualizzazione della Delta-p massima</w:t>
        </w:r>
        <w:r w:rsidR="00F432F7">
          <w:rPr>
            <w:noProof/>
            <w:webHidden/>
          </w:rPr>
          <w:tab/>
        </w:r>
        <w:r w:rsidR="00F432F7">
          <w:rPr>
            <w:noProof/>
            <w:webHidden/>
          </w:rPr>
          <w:fldChar w:fldCharType="begin"/>
        </w:r>
        <w:r w:rsidR="00F432F7">
          <w:rPr>
            <w:noProof/>
            <w:webHidden/>
          </w:rPr>
          <w:instrText xml:space="preserve"> PAGEREF _Toc374788259 \h </w:instrText>
        </w:r>
        <w:r w:rsidR="00F432F7">
          <w:rPr>
            <w:noProof/>
            <w:webHidden/>
          </w:rPr>
        </w:r>
        <w:r w:rsidR="00F432F7">
          <w:rPr>
            <w:noProof/>
            <w:webHidden/>
          </w:rPr>
          <w:fldChar w:fldCharType="separate"/>
        </w:r>
        <w:r w:rsidR="006C1543">
          <w:rPr>
            <w:noProof/>
            <w:webHidden/>
          </w:rPr>
          <w:t>64</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260" w:history="1">
        <w:r w:rsidR="00F432F7" w:rsidRPr="00F365BF">
          <w:rPr>
            <w:rStyle w:val="Collegamentoipertestuale"/>
            <w:noProof/>
          </w:rPr>
          <w:t>Figura 100: Selezione del diametro commerciale minimo</w:t>
        </w:r>
        <w:r w:rsidR="00F432F7">
          <w:rPr>
            <w:noProof/>
            <w:webHidden/>
          </w:rPr>
          <w:tab/>
        </w:r>
        <w:r w:rsidR="00F432F7">
          <w:rPr>
            <w:noProof/>
            <w:webHidden/>
          </w:rPr>
          <w:fldChar w:fldCharType="begin"/>
        </w:r>
        <w:r w:rsidR="00F432F7">
          <w:rPr>
            <w:noProof/>
            <w:webHidden/>
          </w:rPr>
          <w:instrText xml:space="preserve"> PAGEREF _Toc374788260 \h </w:instrText>
        </w:r>
        <w:r w:rsidR="00F432F7">
          <w:rPr>
            <w:noProof/>
            <w:webHidden/>
          </w:rPr>
        </w:r>
        <w:r w:rsidR="00F432F7">
          <w:rPr>
            <w:noProof/>
            <w:webHidden/>
          </w:rPr>
          <w:fldChar w:fldCharType="separate"/>
        </w:r>
        <w:r w:rsidR="006C1543">
          <w:rPr>
            <w:noProof/>
            <w:webHidden/>
          </w:rPr>
          <w:t>64</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261" w:history="1">
        <w:r w:rsidR="00F432F7" w:rsidRPr="00F365BF">
          <w:rPr>
            <w:rStyle w:val="Collegamentoipertestuale"/>
            <w:noProof/>
          </w:rPr>
          <w:t>Figura 101: Selezione della fase di calcolo completo con bilanciamento</w:t>
        </w:r>
        <w:r w:rsidR="00F432F7">
          <w:rPr>
            <w:noProof/>
            <w:webHidden/>
          </w:rPr>
          <w:tab/>
        </w:r>
        <w:r w:rsidR="00F432F7">
          <w:rPr>
            <w:noProof/>
            <w:webHidden/>
          </w:rPr>
          <w:fldChar w:fldCharType="begin"/>
        </w:r>
        <w:r w:rsidR="00F432F7">
          <w:rPr>
            <w:noProof/>
            <w:webHidden/>
          </w:rPr>
          <w:instrText xml:space="preserve"> PAGEREF _Toc374788261 \h </w:instrText>
        </w:r>
        <w:r w:rsidR="00F432F7">
          <w:rPr>
            <w:noProof/>
            <w:webHidden/>
          </w:rPr>
        </w:r>
        <w:r w:rsidR="00F432F7">
          <w:rPr>
            <w:noProof/>
            <w:webHidden/>
          </w:rPr>
          <w:fldChar w:fldCharType="separate"/>
        </w:r>
        <w:r w:rsidR="006C1543">
          <w:rPr>
            <w:noProof/>
            <w:webHidden/>
          </w:rPr>
          <w:t>65</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262" w:history="1">
        <w:r w:rsidR="00F432F7" w:rsidRPr="00F365BF">
          <w:rPr>
            <w:rStyle w:val="Collegamentoipertestuale"/>
            <w:noProof/>
          </w:rPr>
          <w:t>Figura 102: Reti a ritorno inverso</w:t>
        </w:r>
        <w:r w:rsidR="00F432F7">
          <w:rPr>
            <w:noProof/>
            <w:webHidden/>
          </w:rPr>
          <w:tab/>
        </w:r>
        <w:r w:rsidR="00F432F7">
          <w:rPr>
            <w:noProof/>
            <w:webHidden/>
          </w:rPr>
          <w:fldChar w:fldCharType="begin"/>
        </w:r>
        <w:r w:rsidR="00F432F7">
          <w:rPr>
            <w:noProof/>
            <w:webHidden/>
          </w:rPr>
          <w:instrText xml:space="preserve"> PAGEREF _Toc374788262 \h </w:instrText>
        </w:r>
        <w:r w:rsidR="00F432F7">
          <w:rPr>
            <w:noProof/>
            <w:webHidden/>
          </w:rPr>
        </w:r>
        <w:r w:rsidR="00F432F7">
          <w:rPr>
            <w:noProof/>
            <w:webHidden/>
          </w:rPr>
          <w:fldChar w:fldCharType="separate"/>
        </w:r>
        <w:r w:rsidR="006C1543">
          <w:rPr>
            <w:noProof/>
            <w:webHidden/>
          </w:rPr>
          <w:t>66</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263" w:history="1">
        <w:r w:rsidR="00F432F7" w:rsidRPr="00F365BF">
          <w:rPr>
            <w:rStyle w:val="Collegamentoipertestuale"/>
            <w:noProof/>
          </w:rPr>
          <w:t>Figura 103: Esempio di rete con anello di Tickelmann</w:t>
        </w:r>
        <w:r w:rsidR="00F432F7">
          <w:rPr>
            <w:noProof/>
            <w:webHidden/>
          </w:rPr>
          <w:tab/>
        </w:r>
        <w:r w:rsidR="00F432F7">
          <w:rPr>
            <w:noProof/>
            <w:webHidden/>
          </w:rPr>
          <w:fldChar w:fldCharType="begin"/>
        </w:r>
        <w:r w:rsidR="00F432F7">
          <w:rPr>
            <w:noProof/>
            <w:webHidden/>
          </w:rPr>
          <w:instrText xml:space="preserve"> PAGEREF _Toc374788263 \h </w:instrText>
        </w:r>
        <w:r w:rsidR="00F432F7">
          <w:rPr>
            <w:noProof/>
            <w:webHidden/>
          </w:rPr>
        </w:r>
        <w:r w:rsidR="00F432F7">
          <w:rPr>
            <w:noProof/>
            <w:webHidden/>
          </w:rPr>
          <w:fldChar w:fldCharType="separate"/>
        </w:r>
        <w:r w:rsidR="006C1543">
          <w:rPr>
            <w:noProof/>
            <w:webHidden/>
          </w:rPr>
          <w:t>66</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264" w:history="1">
        <w:r w:rsidR="00F432F7" w:rsidRPr="00F365BF">
          <w:rPr>
            <w:rStyle w:val="Collegamentoipertestuale"/>
            <w:noProof/>
          </w:rPr>
          <w:t>Figura 104: Input dei dati di circuito per la rete dei fancoil</w:t>
        </w:r>
        <w:r w:rsidR="00F432F7">
          <w:rPr>
            <w:noProof/>
            <w:webHidden/>
          </w:rPr>
          <w:tab/>
        </w:r>
        <w:r w:rsidR="00F432F7">
          <w:rPr>
            <w:noProof/>
            <w:webHidden/>
          </w:rPr>
          <w:fldChar w:fldCharType="begin"/>
        </w:r>
        <w:r w:rsidR="00F432F7">
          <w:rPr>
            <w:noProof/>
            <w:webHidden/>
          </w:rPr>
          <w:instrText xml:space="preserve"> PAGEREF _Toc374788264 \h </w:instrText>
        </w:r>
        <w:r w:rsidR="00F432F7">
          <w:rPr>
            <w:noProof/>
            <w:webHidden/>
          </w:rPr>
        </w:r>
        <w:r w:rsidR="00F432F7">
          <w:rPr>
            <w:noProof/>
            <w:webHidden/>
          </w:rPr>
          <w:fldChar w:fldCharType="separate"/>
        </w:r>
        <w:r w:rsidR="006C1543">
          <w:rPr>
            <w:noProof/>
            <w:webHidden/>
          </w:rPr>
          <w:t>67</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265" w:history="1">
        <w:r w:rsidR="00F432F7" w:rsidRPr="00F365BF">
          <w:rPr>
            <w:rStyle w:val="Collegamentoipertestuale"/>
            <w:noProof/>
          </w:rPr>
          <w:t>Figura 105: Tipologia delle resistenze localizzate per la rete con 6 fancoil</w:t>
        </w:r>
        <w:r w:rsidR="00F432F7">
          <w:rPr>
            <w:noProof/>
            <w:webHidden/>
          </w:rPr>
          <w:tab/>
        </w:r>
        <w:r w:rsidR="00F432F7">
          <w:rPr>
            <w:noProof/>
            <w:webHidden/>
          </w:rPr>
          <w:fldChar w:fldCharType="begin"/>
        </w:r>
        <w:r w:rsidR="00F432F7">
          <w:rPr>
            <w:noProof/>
            <w:webHidden/>
          </w:rPr>
          <w:instrText xml:space="preserve"> PAGEREF _Toc374788265 \h </w:instrText>
        </w:r>
        <w:r w:rsidR="00F432F7">
          <w:rPr>
            <w:noProof/>
            <w:webHidden/>
          </w:rPr>
        </w:r>
        <w:r w:rsidR="00F432F7">
          <w:rPr>
            <w:noProof/>
            <w:webHidden/>
          </w:rPr>
          <w:fldChar w:fldCharType="separate"/>
        </w:r>
        <w:r w:rsidR="006C1543">
          <w:rPr>
            <w:noProof/>
            <w:webHidden/>
          </w:rPr>
          <w:t>67</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266" w:history="1">
        <w:r w:rsidR="00F432F7" w:rsidRPr="00F365BF">
          <w:rPr>
            <w:rStyle w:val="Collegamentoipertestuale"/>
            <w:noProof/>
          </w:rPr>
          <w:t>Figura 106: Fase di calcolo completa per la rete con 6 fancoil</w:t>
        </w:r>
        <w:r w:rsidR="00F432F7">
          <w:rPr>
            <w:noProof/>
            <w:webHidden/>
          </w:rPr>
          <w:tab/>
        </w:r>
        <w:r w:rsidR="00F432F7">
          <w:rPr>
            <w:noProof/>
            <w:webHidden/>
          </w:rPr>
          <w:fldChar w:fldCharType="begin"/>
        </w:r>
        <w:r w:rsidR="00F432F7">
          <w:rPr>
            <w:noProof/>
            <w:webHidden/>
          </w:rPr>
          <w:instrText xml:space="preserve"> PAGEREF _Toc374788266 \h </w:instrText>
        </w:r>
        <w:r w:rsidR="00F432F7">
          <w:rPr>
            <w:noProof/>
            <w:webHidden/>
          </w:rPr>
        </w:r>
        <w:r w:rsidR="00F432F7">
          <w:rPr>
            <w:noProof/>
            <w:webHidden/>
          </w:rPr>
          <w:fldChar w:fldCharType="separate"/>
        </w:r>
        <w:r w:rsidR="006C1543">
          <w:rPr>
            <w:noProof/>
            <w:webHidden/>
          </w:rPr>
          <w:t>68</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267" w:history="1">
        <w:r w:rsidR="00F432F7" w:rsidRPr="00F365BF">
          <w:rPr>
            <w:rStyle w:val="Collegamentoipertestuale"/>
            <w:noProof/>
          </w:rPr>
          <w:t>Figura 107: Risultati di calcolo per la rete con 6 fancoil</w:t>
        </w:r>
        <w:r w:rsidR="00F432F7">
          <w:rPr>
            <w:noProof/>
            <w:webHidden/>
          </w:rPr>
          <w:tab/>
        </w:r>
        <w:r w:rsidR="00F432F7">
          <w:rPr>
            <w:noProof/>
            <w:webHidden/>
          </w:rPr>
          <w:fldChar w:fldCharType="begin"/>
        </w:r>
        <w:r w:rsidR="00F432F7">
          <w:rPr>
            <w:noProof/>
            <w:webHidden/>
          </w:rPr>
          <w:instrText xml:space="preserve"> PAGEREF _Toc374788267 \h </w:instrText>
        </w:r>
        <w:r w:rsidR="00F432F7">
          <w:rPr>
            <w:noProof/>
            <w:webHidden/>
          </w:rPr>
        </w:r>
        <w:r w:rsidR="00F432F7">
          <w:rPr>
            <w:noProof/>
            <w:webHidden/>
          </w:rPr>
          <w:fldChar w:fldCharType="separate"/>
        </w:r>
        <w:r w:rsidR="006C1543">
          <w:rPr>
            <w:noProof/>
            <w:webHidden/>
          </w:rPr>
          <w:t>69</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268" w:history="1">
        <w:r w:rsidR="00F432F7" w:rsidRPr="00F365BF">
          <w:rPr>
            <w:rStyle w:val="Collegamentoipertestuale"/>
            <w:noProof/>
          </w:rPr>
          <w:t>Figura 108: Ottimizzazione della rete con nuova selezione dei diametri</w:t>
        </w:r>
        <w:r w:rsidR="00F432F7">
          <w:rPr>
            <w:noProof/>
            <w:webHidden/>
          </w:rPr>
          <w:tab/>
        </w:r>
        <w:r w:rsidR="00F432F7">
          <w:rPr>
            <w:noProof/>
            <w:webHidden/>
          </w:rPr>
          <w:fldChar w:fldCharType="begin"/>
        </w:r>
        <w:r w:rsidR="00F432F7">
          <w:rPr>
            <w:noProof/>
            <w:webHidden/>
          </w:rPr>
          <w:instrText xml:space="preserve"> PAGEREF _Toc374788268 \h </w:instrText>
        </w:r>
        <w:r w:rsidR="00F432F7">
          <w:rPr>
            <w:noProof/>
            <w:webHidden/>
          </w:rPr>
        </w:r>
        <w:r w:rsidR="00F432F7">
          <w:rPr>
            <w:noProof/>
            <w:webHidden/>
          </w:rPr>
          <w:fldChar w:fldCharType="separate"/>
        </w:r>
        <w:r w:rsidR="006C1543">
          <w:rPr>
            <w:noProof/>
            <w:webHidden/>
          </w:rPr>
          <w:t>69</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269" w:history="1">
        <w:r w:rsidR="00F432F7" w:rsidRPr="00F365BF">
          <w:rPr>
            <w:rStyle w:val="Collegamentoipertestuale"/>
            <w:noProof/>
          </w:rPr>
          <w:t>Figura 109: Rete con 6 fan coil con ritorno normale</w:t>
        </w:r>
        <w:r w:rsidR="00F432F7">
          <w:rPr>
            <w:noProof/>
            <w:webHidden/>
          </w:rPr>
          <w:tab/>
        </w:r>
        <w:r w:rsidR="00F432F7">
          <w:rPr>
            <w:noProof/>
            <w:webHidden/>
          </w:rPr>
          <w:fldChar w:fldCharType="begin"/>
        </w:r>
        <w:r w:rsidR="00F432F7">
          <w:rPr>
            <w:noProof/>
            <w:webHidden/>
          </w:rPr>
          <w:instrText xml:space="preserve"> PAGEREF _Toc374788269 \h </w:instrText>
        </w:r>
        <w:r w:rsidR="00F432F7">
          <w:rPr>
            <w:noProof/>
            <w:webHidden/>
          </w:rPr>
        </w:r>
        <w:r w:rsidR="00F432F7">
          <w:rPr>
            <w:noProof/>
            <w:webHidden/>
          </w:rPr>
          <w:fldChar w:fldCharType="separate"/>
        </w:r>
        <w:r w:rsidR="006C1543">
          <w:rPr>
            <w:noProof/>
            <w:webHidden/>
          </w:rPr>
          <w:t>70</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270" w:history="1">
        <w:r w:rsidR="00F432F7" w:rsidRPr="00F365BF">
          <w:rPr>
            <w:rStyle w:val="Collegamentoipertestuale"/>
            <w:noProof/>
          </w:rPr>
          <w:t>Figura 110: Input dei dati per la rete a 6 fan coil con ritorno normale</w:t>
        </w:r>
        <w:r w:rsidR="00F432F7">
          <w:rPr>
            <w:noProof/>
            <w:webHidden/>
          </w:rPr>
          <w:tab/>
        </w:r>
        <w:r w:rsidR="00F432F7">
          <w:rPr>
            <w:noProof/>
            <w:webHidden/>
          </w:rPr>
          <w:fldChar w:fldCharType="begin"/>
        </w:r>
        <w:r w:rsidR="00F432F7">
          <w:rPr>
            <w:noProof/>
            <w:webHidden/>
          </w:rPr>
          <w:instrText xml:space="preserve"> PAGEREF _Toc374788270 \h </w:instrText>
        </w:r>
        <w:r w:rsidR="00F432F7">
          <w:rPr>
            <w:noProof/>
            <w:webHidden/>
          </w:rPr>
        </w:r>
        <w:r w:rsidR="00F432F7">
          <w:rPr>
            <w:noProof/>
            <w:webHidden/>
          </w:rPr>
          <w:fldChar w:fldCharType="separate"/>
        </w:r>
        <w:r w:rsidR="006C1543">
          <w:rPr>
            <w:noProof/>
            <w:webHidden/>
          </w:rPr>
          <w:t>70</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271" w:history="1">
        <w:r w:rsidR="00F432F7" w:rsidRPr="00F365BF">
          <w:rPr>
            <w:rStyle w:val="Collegamentoipertestuale"/>
            <w:noProof/>
          </w:rPr>
          <w:t>Figura 111: Risultati per la rete a 6 fancoil con ritorno normale</w:t>
        </w:r>
        <w:r w:rsidR="00F432F7">
          <w:rPr>
            <w:noProof/>
            <w:webHidden/>
          </w:rPr>
          <w:tab/>
        </w:r>
        <w:r w:rsidR="00F432F7">
          <w:rPr>
            <w:noProof/>
            <w:webHidden/>
          </w:rPr>
          <w:fldChar w:fldCharType="begin"/>
        </w:r>
        <w:r w:rsidR="00F432F7">
          <w:rPr>
            <w:noProof/>
            <w:webHidden/>
          </w:rPr>
          <w:instrText xml:space="preserve"> PAGEREF _Toc374788271 \h </w:instrText>
        </w:r>
        <w:r w:rsidR="00F432F7">
          <w:rPr>
            <w:noProof/>
            <w:webHidden/>
          </w:rPr>
        </w:r>
        <w:r w:rsidR="00F432F7">
          <w:rPr>
            <w:noProof/>
            <w:webHidden/>
          </w:rPr>
          <w:fldChar w:fldCharType="separate"/>
        </w:r>
        <w:r w:rsidR="006C1543">
          <w:rPr>
            <w:noProof/>
            <w:webHidden/>
          </w:rPr>
          <w:t>70</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272" w:history="1">
        <w:r w:rsidR="00F432F7" w:rsidRPr="00F365BF">
          <w:rPr>
            <w:rStyle w:val="Collegamentoipertestuale"/>
            <w:noProof/>
          </w:rPr>
          <w:t>Figura 112: Risultati finali per la rete a 6 fan coil con ritorno normale</w:t>
        </w:r>
        <w:r w:rsidR="00F432F7">
          <w:rPr>
            <w:noProof/>
            <w:webHidden/>
          </w:rPr>
          <w:tab/>
        </w:r>
        <w:r w:rsidR="00F432F7">
          <w:rPr>
            <w:noProof/>
            <w:webHidden/>
          </w:rPr>
          <w:fldChar w:fldCharType="begin"/>
        </w:r>
        <w:r w:rsidR="00F432F7">
          <w:rPr>
            <w:noProof/>
            <w:webHidden/>
          </w:rPr>
          <w:instrText xml:space="preserve"> PAGEREF _Toc374788272 \h </w:instrText>
        </w:r>
        <w:r w:rsidR="00F432F7">
          <w:rPr>
            <w:noProof/>
            <w:webHidden/>
          </w:rPr>
        </w:r>
        <w:r w:rsidR="00F432F7">
          <w:rPr>
            <w:noProof/>
            <w:webHidden/>
          </w:rPr>
          <w:fldChar w:fldCharType="separate"/>
        </w:r>
        <w:r w:rsidR="006C1543">
          <w:rPr>
            <w:noProof/>
            <w:webHidden/>
          </w:rPr>
          <w:t>71</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273" w:history="1">
        <w:r w:rsidR="00F432F7" w:rsidRPr="00F365BF">
          <w:rPr>
            <w:rStyle w:val="Collegamentoipertestuale"/>
            <w:noProof/>
          </w:rPr>
          <w:t>Figura 113: Risultati ottimizzati per la rete a 6 fan coil con ritorno normale</w:t>
        </w:r>
        <w:r w:rsidR="00F432F7">
          <w:rPr>
            <w:noProof/>
            <w:webHidden/>
          </w:rPr>
          <w:tab/>
        </w:r>
        <w:r w:rsidR="00F432F7">
          <w:rPr>
            <w:noProof/>
            <w:webHidden/>
          </w:rPr>
          <w:fldChar w:fldCharType="begin"/>
        </w:r>
        <w:r w:rsidR="00F432F7">
          <w:rPr>
            <w:noProof/>
            <w:webHidden/>
          </w:rPr>
          <w:instrText xml:space="preserve"> PAGEREF _Toc374788273 \h </w:instrText>
        </w:r>
        <w:r w:rsidR="00F432F7">
          <w:rPr>
            <w:noProof/>
            <w:webHidden/>
          </w:rPr>
        </w:r>
        <w:r w:rsidR="00F432F7">
          <w:rPr>
            <w:noProof/>
            <w:webHidden/>
          </w:rPr>
          <w:fldChar w:fldCharType="separate"/>
        </w:r>
        <w:r w:rsidR="006C1543">
          <w:rPr>
            <w:noProof/>
            <w:webHidden/>
          </w:rPr>
          <w:t>71</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274" w:history="1">
        <w:r w:rsidR="00F432F7" w:rsidRPr="00F365BF">
          <w:rPr>
            <w:rStyle w:val="Collegamentoipertestuale"/>
            <w:noProof/>
          </w:rPr>
          <w:t>Figura 114: Riepilogo della Dp-p massima per la rete a 6 fan coil con ritorno normale</w:t>
        </w:r>
        <w:r w:rsidR="00F432F7">
          <w:rPr>
            <w:noProof/>
            <w:webHidden/>
          </w:rPr>
          <w:tab/>
        </w:r>
        <w:r w:rsidR="00F432F7">
          <w:rPr>
            <w:noProof/>
            <w:webHidden/>
          </w:rPr>
          <w:fldChar w:fldCharType="begin"/>
        </w:r>
        <w:r w:rsidR="00F432F7">
          <w:rPr>
            <w:noProof/>
            <w:webHidden/>
          </w:rPr>
          <w:instrText xml:space="preserve"> PAGEREF _Toc374788274 \h </w:instrText>
        </w:r>
        <w:r w:rsidR="00F432F7">
          <w:rPr>
            <w:noProof/>
            <w:webHidden/>
          </w:rPr>
        </w:r>
        <w:r w:rsidR="00F432F7">
          <w:rPr>
            <w:noProof/>
            <w:webHidden/>
          </w:rPr>
          <w:fldChar w:fldCharType="separate"/>
        </w:r>
        <w:r w:rsidR="006C1543">
          <w:rPr>
            <w:noProof/>
            <w:webHidden/>
          </w:rPr>
          <w:t>72</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275" w:history="1">
        <w:r w:rsidR="00F432F7" w:rsidRPr="00F365BF">
          <w:rPr>
            <w:rStyle w:val="Collegamentoipertestuale"/>
            <w:noProof/>
          </w:rPr>
          <w:t>Figura 115: Confronto fra i diametri finali delle reti con ritorno inverso e ritorno normale e ottimizzata</w:t>
        </w:r>
        <w:r w:rsidR="00F432F7">
          <w:rPr>
            <w:noProof/>
            <w:webHidden/>
          </w:rPr>
          <w:tab/>
        </w:r>
        <w:r w:rsidR="00F432F7">
          <w:rPr>
            <w:noProof/>
            <w:webHidden/>
          </w:rPr>
          <w:fldChar w:fldCharType="begin"/>
        </w:r>
        <w:r w:rsidR="00F432F7">
          <w:rPr>
            <w:noProof/>
            <w:webHidden/>
          </w:rPr>
          <w:instrText xml:space="preserve"> PAGEREF _Toc374788275 \h </w:instrText>
        </w:r>
        <w:r w:rsidR="00F432F7">
          <w:rPr>
            <w:noProof/>
            <w:webHidden/>
          </w:rPr>
        </w:r>
        <w:r w:rsidR="00F432F7">
          <w:rPr>
            <w:noProof/>
            <w:webHidden/>
          </w:rPr>
          <w:fldChar w:fldCharType="separate"/>
        </w:r>
        <w:r w:rsidR="006C1543">
          <w:rPr>
            <w:noProof/>
            <w:webHidden/>
          </w:rPr>
          <w:t>72</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276" w:history="1">
        <w:r w:rsidR="00F432F7" w:rsidRPr="00F365BF">
          <w:rPr>
            <w:rStyle w:val="Collegamentoipertestuale"/>
            <w:noProof/>
          </w:rPr>
          <w:t>Figura 116: Soluzione ottimizzata per il Dp della pompa</w:t>
        </w:r>
        <w:r w:rsidR="00F432F7">
          <w:rPr>
            <w:noProof/>
            <w:webHidden/>
          </w:rPr>
          <w:tab/>
        </w:r>
        <w:r w:rsidR="00F432F7">
          <w:rPr>
            <w:noProof/>
            <w:webHidden/>
          </w:rPr>
          <w:fldChar w:fldCharType="begin"/>
        </w:r>
        <w:r w:rsidR="00F432F7">
          <w:rPr>
            <w:noProof/>
            <w:webHidden/>
          </w:rPr>
          <w:instrText xml:space="preserve"> PAGEREF _Toc374788276 \h </w:instrText>
        </w:r>
        <w:r w:rsidR="00F432F7">
          <w:rPr>
            <w:noProof/>
            <w:webHidden/>
          </w:rPr>
        </w:r>
        <w:r w:rsidR="00F432F7">
          <w:rPr>
            <w:noProof/>
            <w:webHidden/>
          </w:rPr>
          <w:fldChar w:fldCharType="separate"/>
        </w:r>
        <w:r w:rsidR="006C1543">
          <w:rPr>
            <w:noProof/>
            <w:webHidden/>
          </w:rPr>
          <w:t>72</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277" w:history="1">
        <w:r w:rsidR="00F432F7" w:rsidRPr="00F365BF">
          <w:rPr>
            <w:rStyle w:val="Collegamentoipertestuale"/>
            <w:noProof/>
          </w:rPr>
          <w:t>Figura 117: Rete dei fan coil per l’inverno</w:t>
        </w:r>
        <w:r w:rsidR="00F432F7">
          <w:rPr>
            <w:noProof/>
            <w:webHidden/>
          </w:rPr>
          <w:tab/>
        </w:r>
        <w:r w:rsidR="00F432F7">
          <w:rPr>
            <w:noProof/>
            <w:webHidden/>
          </w:rPr>
          <w:fldChar w:fldCharType="begin"/>
        </w:r>
        <w:r w:rsidR="00F432F7">
          <w:rPr>
            <w:noProof/>
            <w:webHidden/>
          </w:rPr>
          <w:instrText xml:space="preserve"> PAGEREF _Toc374788277 \h </w:instrText>
        </w:r>
        <w:r w:rsidR="00F432F7">
          <w:rPr>
            <w:noProof/>
            <w:webHidden/>
          </w:rPr>
        </w:r>
        <w:r w:rsidR="00F432F7">
          <w:rPr>
            <w:noProof/>
            <w:webHidden/>
          </w:rPr>
          <w:fldChar w:fldCharType="separate"/>
        </w:r>
        <w:r w:rsidR="006C1543">
          <w:rPr>
            <w:noProof/>
            <w:webHidden/>
          </w:rPr>
          <w:t>73</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278" w:history="1">
        <w:r w:rsidR="00F432F7" w:rsidRPr="00F365BF">
          <w:rPr>
            <w:rStyle w:val="Collegamentoipertestuale"/>
            <w:noProof/>
          </w:rPr>
          <w:t>Figura 118: Rete dei fan coil per l’estate</w:t>
        </w:r>
        <w:r w:rsidR="00F432F7">
          <w:rPr>
            <w:noProof/>
            <w:webHidden/>
          </w:rPr>
          <w:tab/>
        </w:r>
        <w:r w:rsidR="00F432F7">
          <w:rPr>
            <w:noProof/>
            <w:webHidden/>
          </w:rPr>
          <w:fldChar w:fldCharType="begin"/>
        </w:r>
        <w:r w:rsidR="00F432F7">
          <w:rPr>
            <w:noProof/>
            <w:webHidden/>
          </w:rPr>
          <w:instrText xml:space="preserve"> PAGEREF _Toc374788278 \h </w:instrText>
        </w:r>
        <w:r w:rsidR="00F432F7">
          <w:rPr>
            <w:noProof/>
            <w:webHidden/>
          </w:rPr>
        </w:r>
        <w:r w:rsidR="00F432F7">
          <w:rPr>
            <w:noProof/>
            <w:webHidden/>
          </w:rPr>
          <w:fldChar w:fldCharType="separate"/>
        </w:r>
        <w:r w:rsidR="006C1543">
          <w:rPr>
            <w:noProof/>
            <w:webHidden/>
          </w:rPr>
          <w:t>73</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279" w:history="1">
        <w:r w:rsidR="00F432F7" w:rsidRPr="00F365BF">
          <w:rPr>
            <w:rStyle w:val="Collegamentoipertestuale"/>
            <w:noProof/>
          </w:rPr>
          <w:t>Figura 119: Rete di fan coil con carichi invernali</w:t>
        </w:r>
        <w:r w:rsidR="00F432F7">
          <w:rPr>
            <w:noProof/>
            <w:webHidden/>
          </w:rPr>
          <w:tab/>
        </w:r>
        <w:r w:rsidR="00F432F7">
          <w:rPr>
            <w:noProof/>
            <w:webHidden/>
          </w:rPr>
          <w:fldChar w:fldCharType="begin"/>
        </w:r>
        <w:r w:rsidR="00F432F7">
          <w:rPr>
            <w:noProof/>
            <w:webHidden/>
          </w:rPr>
          <w:instrText xml:space="preserve"> PAGEREF _Toc374788279 \h </w:instrText>
        </w:r>
        <w:r w:rsidR="00F432F7">
          <w:rPr>
            <w:noProof/>
            <w:webHidden/>
          </w:rPr>
        </w:r>
        <w:r w:rsidR="00F432F7">
          <w:rPr>
            <w:noProof/>
            <w:webHidden/>
          </w:rPr>
          <w:fldChar w:fldCharType="separate"/>
        </w:r>
        <w:r w:rsidR="006C1543">
          <w:rPr>
            <w:noProof/>
            <w:webHidden/>
          </w:rPr>
          <w:t>74</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280" w:history="1">
        <w:r w:rsidR="00F432F7" w:rsidRPr="00F365BF">
          <w:rPr>
            <w:rStyle w:val="Collegamentoipertestuale"/>
            <w:noProof/>
          </w:rPr>
          <w:t>Figura 120: Avvio della fase di calcolo semplice</w:t>
        </w:r>
        <w:r w:rsidR="00F432F7">
          <w:rPr>
            <w:noProof/>
            <w:webHidden/>
          </w:rPr>
          <w:tab/>
        </w:r>
        <w:r w:rsidR="00F432F7">
          <w:rPr>
            <w:noProof/>
            <w:webHidden/>
          </w:rPr>
          <w:fldChar w:fldCharType="begin"/>
        </w:r>
        <w:r w:rsidR="00F432F7">
          <w:rPr>
            <w:noProof/>
            <w:webHidden/>
          </w:rPr>
          <w:instrText xml:space="preserve"> PAGEREF _Toc374788280 \h </w:instrText>
        </w:r>
        <w:r w:rsidR="00F432F7">
          <w:rPr>
            <w:noProof/>
            <w:webHidden/>
          </w:rPr>
        </w:r>
        <w:r w:rsidR="00F432F7">
          <w:rPr>
            <w:noProof/>
            <w:webHidden/>
          </w:rPr>
          <w:fldChar w:fldCharType="separate"/>
        </w:r>
        <w:r w:rsidR="006C1543">
          <w:rPr>
            <w:noProof/>
            <w:webHidden/>
          </w:rPr>
          <w:t>74</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281" w:history="1">
        <w:r w:rsidR="00F432F7" w:rsidRPr="00F365BF">
          <w:rPr>
            <w:rStyle w:val="Collegamentoipertestuale"/>
            <w:noProof/>
          </w:rPr>
          <w:t>Figura 121: Avvio della fase di bilanciamento</w:t>
        </w:r>
        <w:r w:rsidR="00F432F7">
          <w:rPr>
            <w:noProof/>
            <w:webHidden/>
          </w:rPr>
          <w:tab/>
        </w:r>
        <w:r w:rsidR="00F432F7">
          <w:rPr>
            <w:noProof/>
            <w:webHidden/>
          </w:rPr>
          <w:fldChar w:fldCharType="begin"/>
        </w:r>
        <w:r w:rsidR="00F432F7">
          <w:rPr>
            <w:noProof/>
            <w:webHidden/>
          </w:rPr>
          <w:instrText xml:space="preserve"> PAGEREF _Toc374788281 \h </w:instrText>
        </w:r>
        <w:r w:rsidR="00F432F7">
          <w:rPr>
            <w:noProof/>
            <w:webHidden/>
          </w:rPr>
        </w:r>
        <w:r w:rsidR="00F432F7">
          <w:rPr>
            <w:noProof/>
            <w:webHidden/>
          </w:rPr>
          <w:fldChar w:fldCharType="separate"/>
        </w:r>
        <w:r w:rsidR="006C1543">
          <w:rPr>
            <w:noProof/>
            <w:webHidden/>
          </w:rPr>
          <w:t>75</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282" w:history="1">
        <w:r w:rsidR="00F432F7" w:rsidRPr="00F365BF">
          <w:rPr>
            <w:rStyle w:val="Collegamentoipertestuale"/>
            <w:noProof/>
          </w:rPr>
          <w:t>Figura 122: Caduta di pressione massima per la condizione invernale (alto) ed estiva (basso)</w:t>
        </w:r>
        <w:r w:rsidR="00F432F7">
          <w:rPr>
            <w:noProof/>
            <w:webHidden/>
          </w:rPr>
          <w:tab/>
        </w:r>
        <w:r w:rsidR="00F432F7">
          <w:rPr>
            <w:noProof/>
            <w:webHidden/>
          </w:rPr>
          <w:fldChar w:fldCharType="begin"/>
        </w:r>
        <w:r w:rsidR="00F432F7">
          <w:rPr>
            <w:noProof/>
            <w:webHidden/>
          </w:rPr>
          <w:instrText xml:space="preserve"> PAGEREF _Toc374788282 \h </w:instrText>
        </w:r>
        <w:r w:rsidR="00F432F7">
          <w:rPr>
            <w:noProof/>
            <w:webHidden/>
          </w:rPr>
        </w:r>
        <w:r w:rsidR="00F432F7">
          <w:rPr>
            <w:noProof/>
            <w:webHidden/>
          </w:rPr>
          <w:fldChar w:fldCharType="separate"/>
        </w:r>
        <w:r w:rsidR="006C1543">
          <w:rPr>
            <w:noProof/>
            <w:webHidden/>
          </w:rPr>
          <w:t>75</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283" w:history="1">
        <w:r w:rsidR="00F432F7" w:rsidRPr="00F365BF">
          <w:rPr>
            <w:rStyle w:val="Collegamentoipertestuale"/>
            <w:noProof/>
          </w:rPr>
          <w:t>Figura 123: Carichi invernali doppi rispetto a quelli estivi</w:t>
        </w:r>
        <w:r w:rsidR="00F432F7">
          <w:rPr>
            <w:noProof/>
            <w:webHidden/>
          </w:rPr>
          <w:tab/>
        </w:r>
        <w:r w:rsidR="00F432F7">
          <w:rPr>
            <w:noProof/>
            <w:webHidden/>
          </w:rPr>
          <w:fldChar w:fldCharType="begin"/>
        </w:r>
        <w:r w:rsidR="00F432F7">
          <w:rPr>
            <w:noProof/>
            <w:webHidden/>
          </w:rPr>
          <w:instrText xml:space="preserve"> PAGEREF _Toc374788283 \h </w:instrText>
        </w:r>
        <w:r w:rsidR="00F432F7">
          <w:rPr>
            <w:noProof/>
            <w:webHidden/>
          </w:rPr>
        </w:r>
        <w:r w:rsidR="00F432F7">
          <w:rPr>
            <w:noProof/>
            <w:webHidden/>
          </w:rPr>
          <w:fldChar w:fldCharType="separate"/>
        </w:r>
        <w:r w:rsidR="006C1543">
          <w:rPr>
            <w:noProof/>
            <w:webHidden/>
          </w:rPr>
          <w:t>76</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284" w:history="1">
        <w:r w:rsidR="00F432F7" w:rsidRPr="00F365BF">
          <w:rPr>
            <w:rStyle w:val="Collegamentoipertestuale"/>
            <w:noProof/>
          </w:rPr>
          <w:t>Figura 124: Cadute di pressione per carichi ambienti doppi in inverno (alto) ed estate (basso)</w:t>
        </w:r>
        <w:r w:rsidR="00F432F7">
          <w:rPr>
            <w:noProof/>
            <w:webHidden/>
          </w:rPr>
          <w:tab/>
        </w:r>
        <w:r w:rsidR="00F432F7">
          <w:rPr>
            <w:noProof/>
            <w:webHidden/>
          </w:rPr>
          <w:fldChar w:fldCharType="begin"/>
        </w:r>
        <w:r w:rsidR="00F432F7">
          <w:rPr>
            <w:noProof/>
            <w:webHidden/>
          </w:rPr>
          <w:instrText xml:space="preserve"> PAGEREF _Toc374788284 \h </w:instrText>
        </w:r>
        <w:r w:rsidR="00F432F7">
          <w:rPr>
            <w:noProof/>
            <w:webHidden/>
          </w:rPr>
        </w:r>
        <w:r w:rsidR="00F432F7">
          <w:rPr>
            <w:noProof/>
            <w:webHidden/>
          </w:rPr>
          <w:fldChar w:fldCharType="separate"/>
        </w:r>
        <w:r w:rsidR="006C1543">
          <w:rPr>
            <w:noProof/>
            <w:webHidden/>
          </w:rPr>
          <w:t>76</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285" w:history="1">
        <w:r w:rsidR="00F432F7" w:rsidRPr="00F365BF">
          <w:rPr>
            <w:rStyle w:val="Collegamentoipertestuale"/>
            <w:noProof/>
          </w:rPr>
          <w:t>Figura 125: Portate per il caso invernale con carichi ambiente doppi (sopra) ed estivi (sotto)</w:t>
        </w:r>
        <w:r w:rsidR="00F432F7">
          <w:rPr>
            <w:noProof/>
            <w:webHidden/>
          </w:rPr>
          <w:tab/>
        </w:r>
        <w:r w:rsidR="00F432F7">
          <w:rPr>
            <w:noProof/>
            <w:webHidden/>
          </w:rPr>
          <w:fldChar w:fldCharType="begin"/>
        </w:r>
        <w:r w:rsidR="00F432F7">
          <w:rPr>
            <w:noProof/>
            <w:webHidden/>
          </w:rPr>
          <w:instrText xml:space="preserve"> PAGEREF _Toc374788285 \h </w:instrText>
        </w:r>
        <w:r w:rsidR="00F432F7">
          <w:rPr>
            <w:noProof/>
            <w:webHidden/>
          </w:rPr>
        </w:r>
        <w:r w:rsidR="00F432F7">
          <w:rPr>
            <w:noProof/>
            <w:webHidden/>
          </w:rPr>
          <w:fldChar w:fldCharType="separate"/>
        </w:r>
        <w:r w:rsidR="006C1543">
          <w:rPr>
            <w:noProof/>
            <w:webHidden/>
          </w:rPr>
          <w:t>77</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286" w:history="1">
        <w:r w:rsidR="00F432F7" w:rsidRPr="00F365BF">
          <w:rPr>
            <w:rStyle w:val="Collegamentoipertestuale"/>
            <w:noProof/>
          </w:rPr>
          <w:t>Figura 126: Visualizzazione dei dati calcolati per il volume di acqua e peso tubazioni</w:t>
        </w:r>
        <w:r w:rsidR="00F432F7">
          <w:rPr>
            <w:noProof/>
            <w:webHidden/>
          </w:rPr>
          <w:tab/>
        </w:r>
        <w:r w:rsidR="00F432F7">
          <w:rPr>
            <w:noProof/>
            <w:webHidden/>
          </w:rPr>
          <w:fldChar w:fldCharType="begin"/>
        </w:r>
        <w:r w:rsidR="00F432F7">
          <w:rPr>
            <w:noProof/>
            <w:webHidden/>
          </w:rPr>
          <w:instrText xml:space="preserve"> PAGEREF _Toc374788286 \h </w:instrText>
        </w:r>
        <w:r w:rsidR="00F432F7">
          <w:rPr>
            <w:noProof/>
            <w:webHidden/>
          </w:rPr>
        </w:r>
        <w:r w:rsidR="00F432F7">
          <w:rPr>
            <w:noProof/>
            <w:webHidden/>
          </w:rPr>
          <w:fldChar w:fldCharType="separate"/>
        </w:r>
        <w:r w:rsidR="006C1543">
          <w:rPr>
            <w:noProof/>
            <w:webHidden/>
          </w:rPr>
          <w:t>78</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287" w:history="1">
        <w:r w:rsidR="00F432F7" w:rsidRPr="00F365BF">
          <w:rPr>
            <w:rStyle w:val="Collegamentoipertestuale"/>
            <w:noProof/>
          </w:rPr>
          <w:t>Figura 127: Menu Archivia</w:t>
        </w:r>
        <w:r w:rsidR="00F432F7">
          <w:rPr>
            <w:noProof/>
            <w:webHidden/>
          </w:rPr>
          <w:tab/>
        </w:r>
        <w:r w:rsidR="00F432F7">
          <w:rPr>
            <w:noProof/>
            <w:webHidden/>
          </w:rPr>
          <w:fldChar w:fldCharType="begin"/>
        </w:r>
        <w:r w:rsidR="00F432F7">
          <w:rPr>
            <w:noProof/>
            <w:webHidden/>
          </w:rPr>
          <w:instrText xml:space="preserve"> PAGEREF _Toc374788287 \h </w:instrText>
        </w:r>
        <w:r w:rsidR="00F432F7">
          <w:rPr>
            <w:noProof/>
            <w:webHidden/>
          </w:rPr>
        </w:r>
        <w:r w:rsidR="00F432F7">
          <w:rPr>
            <w:noProof/>
            <w:webHidden/>
          </w:rPr>
          <w:fldChar w:fldCharType="separate"/>
        </w:r>
        <w:r w:rsidR="006C1543">
          <w:rPr>
            <w:noProof/>
            <w:webHidden/>
          </w:rPr>
          <w:t>78</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288" w:history="1">
        <w:r w:rsidR="00F432F7" w:rsidRPr="00F365BF">
          <w:rPr>
            <w:rStyle w:val="Collegamentoipertestuale"/>
            <w:noProof/>
          </w:rPr>
          <w:t>Figura 128: Finestra del menu Archivia</w:t>
        </w:r>
        <w:r w:rsidR="00F432F7">
          <w:rPr>
            <w:noProof/>
            <w:webHidden/>
          </w:rPr>
          <w:tab/>
        </w:r>
        <w:r w:rsidR="00F432F7">
          <w:rPr>
            <w:noProof/>
            <w:webHidden/>
          </w:rPr>
          <w:fldChar w:fldCharType="begin"/>
        </w:r>
        <w:r w:rsidR="00F432F7">
          <w:rPr>
            <w:noProof/>
            <w:webHidden/>
          </w:rPr>
          <w:instrText xml:space="preserve"> PAGEREF _Toc374788288 \h </w:instrText>
        </w:r>
        <w:r w:rsidR="00F432F7">
          <w:rPr>
            <w:noProof/>
            <w:webHidden/>
          </w:rPr>
        </w:r>
        <w:r w:rsidR="00F432F7">
          <w:rPr>
            <w:noProof/>
            <w:webHidden/>
          </w:rPr>
          <w:fldChar w:fldCharType="separate"/>
        </w:r>
        <w:r w:rsidR="006C1543">
          <w:rPr>
            <w:noProof/>
            <w:webHidden/>
          </w:rPr>
          <w:t>79</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289" w:history="1">
        <w:r w:rsidR="00F432F7" w:rsidRPr="00F365BF">
          <w:rPr>
            <w:rStyle w:val="Collegamentoipertestuale"/>
            <w:noProof/>
          </w:rPr>
          <w:t>Figura 129: Finestra di selezione del file</w:t>
        </w:r>
        <w:r w:rsidR="00F432F7">
          <w:rPr>
            <w:noProof/>
            <w:webHidden/>
          </w:rPr>
          <w:tab/>
        </w:r>
        <w:r w:rsidR="00F432F7">
          <w:rPr>
            <w:noProof/>
            <w:webHidden/>
          </w:rPr>
          <w:fldChar w:fldCharType="begin"/>
        </w:r>
        <w:r w:rsidR="00F432F7">
          <w:rPr>
            <w:noProof/>
            <w:webHidden/>
          </w:rPr>
          <w:instrText xml:space="preserve"> PAGEREF _Toc374788289 \h </w:instrText>
        </w:r>
        <w:r w:rsidR="00F432F7">
          <w:rPr>
            <w:noProof/>
            <w:webHidden/>
          </w:rPr>
        </w:r>
        <w:r w:rsidR="00F432F7">
          <w:rPr>
            <w:noProof/>
            <w:webHidden/>
          </w:rPr>
          <w:fldChar w:fldCharType="separate"/>
        </w:r>
        <w:r w:rsidR="006C1543">
          <w:rPr>
            <w:noProof/>
            <w:webHidden/>
          </w:rPr>
          <w:t>79</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290" w:history="1">
        <w:r w:rsidR="00F432F7" w:rsidRPr="00F365BF">
          <w:rPr>
            <w:rStyle w:val="Collegamentoipertestuale"/>
            <w:noProof/>
          </w:rPr>
          <w:t>Figura 130: Selezione di un file da richiamare</w:t>
        </w:r>
        <w:r w:rsidR="00F432F7">
          <w:rPr>
            <w:noProof/>
            <w:webHidden/>
          </w:rPr>
          <w:tab/>
        </w:r>
        <w:r w:rsidR="00F432F7">
          <w:rPr>
            <w:noProof/>
            <w:webHidden/>
          </w:rPr>
          <w:fldChar w:fldCharType="begin"/>
        </w:r>
        <w:r w:rsidR="00F432F7">
          <w:rPr>
            <w:noProof/>
            <w:webHidden/>
          </w:rPr>
          <w:instrText xml:space="preserve"> PAGEREF _Toc374788290 \h </w:instrText>
        </w:r>
        <w:r w:rsidR="00F432F7">
          <w:rPr>
            <w:noProof/>
            <w:webHidden/>
          </w:rPr>
        </w:r>
        <w:r w:rsidR="00F432F7">
          <w:rPr>
            <w:noProof/>
            <w:webHidden/>
          </w:rPr>
          <w:fldChar w:fldCharType="separate"/>
        </w:r>
        <w:r w:rsidR="006C1543">
          <w:rPr>
            <w:noProof/>
            <w:webHidden/>
          </w:rPr>
          <w:t>80</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291" w:history="1">
        <w:r w:rsidR="00F432F7" w:rsidRPr="00F365BF">
          <w:rPr>
            <w:rStyle w:val="Collegamentoipertestuale"/>
            <w:noProof/>
          </w:rPr>
          <w:t>Figura 131: Avvio del menu Stampa</w:t>
        </w:r>
        <w:r w:rsidR="00F432F7">
          <w:rPr>
            <w:noProof/>
            <w:webHidden/>
          </w:rPr>
          <w:tab/>
        </w:r>
        <w:r w:rsidR="00F432F7">
          <w:rPr>
            <w:noProof/>
            <w:webHidden/>
          </w:rPr>
          <w:fldChar w:fldCharType="begin"/>
        </w:r>
        <w:r w:rsidR="00F432F7">
          <w:rPr>
            <w:noProof/>
            <w:webHidden/>
          </w:rPr>
          <w:instrText xml:space="preserve"> PAGEREF _Toc374788291 \h </w:instrText>
        </w:r>
        <w:r w:rsidR="00F432F7">
          <w:rPr>
            <w:noProof/>
            <w:webHidden/>
          </w:rPr>
        </w:r>
        <w:r w:rsidR="00F432F7">
          <w:rPr>
            <w:noProof/>
            <w:webHidden/>
          </w:rPr>
          <w:fldChar w:fldCharType="separate"/>
        </w:r>
        <w:r w:rsidR="006C1543">
          <w:rPr>
            <w:noProof/>
            <w:webHidden/>
          </w:rPr>
          <w:t>80</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292" w:history="1">
        <w:r w:rsidR="00F432F7" w:rsidRPr="00F365BF">
          <w:rPr>
            <w:rStyle w:val="Collegamentoipertestuale"/>
            <w:noProof/>
          </w:rPr>
          <w:t>Figura 132: Finestra di stampa</w:t>
        </w:r>
        <w:r w:rsidR="00F432F7">
          <w:rPr>
            <w:noProof/>
            <w:webHidden/>
          </w:rPr>
          <w:tab/>
        </w:r>
        <w:r w:rsidR="00F432F7">
          <w:rPr>
            <w:noProof/>
            <w:webHidden/>
          </w:rPr>
          <w:fldChar w:fldCharType="begin"/>
        </w:r>
        <w:r w:rsidR="00F432F7">
          <w:rPr>
            <w:noProof/>
            <w:webHidden/>
          </w:rPr>
          <w:instrText xml:space="preserve"> PAGEREF _Toc374788292 \h </w:instrText>
        </w:r>
        <w:r w:rsidR="00F432F7">
          <w:rPr>
            <w:noProof/>
            <w:webHidden/>
          </w:rPr>
        </w:r>
        <w:r w:rsidR="00F432F7">
          <w:rPr>
            <w:noProof/>
            <w:webHidden/>
          </w:rPr>
          <w:fldChar w:fldCharType="separate"/>
        </w:r>
        <w:r w:rsidR="006C1543">
          <w:rPr>
            <w:noProof/>
            <w:webHidden/>
          </w:rPr>
          <w:t>81</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293" w:history="1">
        <w:r w:rsidR="00F432F7" w:rsidRPr="00F365BF">
          <w:rPr>
            <w:rStyle w:val="Collegamentoipertestuale"/>
            <w:noProof/>
          </w:rPr>
          <w:t>Figura 133: Anteprima di stampa</w:t>
        </w:r>
        <w:r w:rsidR="00F432F7">
          <w:rPr>
            <w:noProof/>
            <w:webHidden/>
          </w:rPr>
          <w:tab/>
        </w:r>
        <w:r w:rsidR="00F432F7">
          <w:rPr>
            <w:noProof/>
            <w:webHidden/>
          </w:rPr>
          <w:fldChar w:fldCharType="begin"/>
        </w:r>
        <w:r w:rsidR="00F432F7">
          <w:rPr>
            <w:noProof/>
            <w:webHidden/>
          </w:rPr>
          <w:instrText xml:space="preserve"> PAGEREF _Toc374788293 \h </w:instrText>
        </w:r>
        <w:r w:rsidR="00F432F7">
          <w:rPr>
            <w:noProof/>
            <w:webHidden/>
          </w:rPr>
        </w:r>
        <w:r w:rsidR="00F432F7">
          <w:rPr>
            <w:noProof/>
            <w:webHidden/>
          </w:rPr>
          <w:fldChar w:fldCharType="separate"/>
        </w:r>
        <w:r w:rsidR="006C1543">
          <w:rPr>
            <w:noProof/>
            <w:webHidden/>
          </w:rPr>
          <w:t>81</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294" w:history="1">
        <w:r w:rsidR="00F432F7" w:rsidRPr="00F365BF">
          <w:rPr>
            <w:rStyle w:val="Collegamentoipertestuale"/>
            <w:noProof/>
          </w:rPr>
          <w:t>Figura 134: Esempio di stampa del sistema</w:t>
        </w:r>
        <w:r w:rsidR="00F432F7">
          <w:rPr>
            <w:noProof/>
            <w:webHidden/>
          </w:rPr>
          <w:tab/>
        </w:r>
        <w:r w:rsidR="00F432F7">
          <w:rPr>
            <w:noProof/>
            <w:webHidden/>
          </w:rPr>
          <w:fldChar w:fldCharType="begin"/>
        </w:r>
        <w:r w:rsidR="00F432F7">
          <w:rPr>
            <w:noProof/>
            <w:webHidden/>
          </w:rPr>
          <w:instrText xml:space="preserve"> PAGEREF _Toc374788294 \h </w:instrText>
        </w:r>
        <w:r w:rsidR="00F432F7">
          <w:rPr>
            <w:noProof/>
            <w:webHidden/>
          </w:rPr>
        </w:r>
        <w:r w:rsidR="00F432F7">
          <w:rPr>
            <w:noProof/>
            <w:webHidden/>
          </w:rPr>
          <w:fldChar w:fldCharType="separate"/>
        </w:r>
        <w:r w:rsidR="006C1543">
          <w:rPr>
            <w:noProof/>
            <w:webHidden/>
          </w:rPr>
          <w:t>81</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295" w:history="1">
        <w:r w:rsidR="00F432F7" w:rsidRPr="00F365BF">
          <w:rPr>
            <w:rStyle w:val="Collegamentoipertestuale"/>
            <w:noProof/>
          </w:rPr>
          <w:t>Figura 135: Selezione di una stampante con uscita PDF</w:t>
        </w:r>
        <w:r w:rsidR="00F432F7">
          <w:rPr>
            <w:noProof/>
            <w:webHidden/>
          </w:rPr>
          <w:tab/>
        </w:r>
        <w:r w:rsidR="00F432F7">
          <w:rPr>
            <w:noProof/>
            <w:webHidden/>
          </w:rPr>
          <w:fldChar w:fldCharType="begin"/>
        </w:r>
        <w:r w:rsidR="00F432F7">
          <w:rPr>
            <w:noProof/>
            <w:webHidden/>
          </w:rPr>
          <w:instrText xml:space="preserve"> PAGEREF _Toc374788295 \h </w:instrText>
        </w:r>
        <w:r w:rsidR="00F432F7">
          <w:rPr>
            <w:noProof/>
            <w:webHidden/>
          </w:rPr>
        </w:r>
        <w:r w:rsidR="00F432F7">
          <w:rPr>
            <w:noProof/>
            <w:webHidden/>
          </w:rPr>
          <w:fldChar w:fldCharType="separate"/>
        </w:r>
        <w:r w:rsidR="006C1543">
          <w:rPr>
            <w:noProof/>
            <w:webHidden/>
          </w:rPr>
          <w:t>81</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296" w:history="1">
        <w:r w:rsidR="00F432F7" w:rsidRPr="00F365BF">
          <w:rPr>
            <w:rStyle w:val="Collegamentoipertestuale"/>
            <w:noProof/>
          </w:rPr>
          <w:t>Figura 136: Selezione della stampante predefinita</w:t>
        </w:r>
        <w:r w:rsidR="00F432F7">
          <w:rPr>
            <w:noProof/>
            <w:webHidden/>
          </w:rPr>
          <w:tab/>
        </w:r>
        <w:r w:rsidR="00F432F7">
          <w:rPr>
            <w:noProof/>
            <w:webHidden/>
          </w:rPr>
          <w:fldChar w:fldCharType="begin"/>
        </w:r>
        <w:r w:rsidR="00F432F7">
          <w:rPr>
            <w:noProof/>
            <w:webHidden/>
          </w:rPr>
          <w:instrText xml:space="preserve"> PAGEREF _Toc374788296 \h </w:instrText>
        </w:r>
        <w:r w:rsidR="00F432F7">
          <w:rPr>
            <w:noProof/>
            <w:webHidden/>
          </w:rPr>
        </w:r>
        <w:r w:rsidR="00F432F7">
          <w:rPr>
            <w:noProof/>
            <w:webHidden/>
          </w:rPr>
          <w:fldChar w:fldCharType="separate"/>
        </w:r>
        <w:r w:rsidR="006C1543">
          <w:rPr>
            <w:noProof/>
            <w:webHidden/>
          </w:rPr>
          <w:t>82</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297" w:history="1">
        <w:r w:rsidR="00F432F7" w:rsidRPr="00F365BF">
          <w:rPr>
            <w:rStyle w:val="Collegamentoipertestuale"/>
            <w:noProof/>
          </w:rPr>
          <w:t>Figura 137: Particolare della testata della prima pagina di stampa</w:t>
        </w:r>
        <w:r w:rsidR="00F432F7">
          <w:rPr>
            <w:noProof/>
            <w:webHidden/>
          </w:rPr>
          <w:tab/>
        </w:r>
        <w:r w:rsidR="00F432F7">
          <w:rPr>
            <w:noProof/>
            <w:webHidden/>
          </w:rPr>
          <w:fldChar w:fldCharType="begin"/>
        </w:r>
        <w:r w:rsidR="00F432F7">
          <w:rPr>
            <w:noProof/>
            <w:webHidden/>
          </w:rPr>
          <w:instrText xml:space="preserve"> PAGEREF _Toc374788297 \h </w:instrText>
        </w:r>
        <w:r w:rsidR="00F432F7">
          <w:rPr>
            <w:noProof/>
            <w:webHidden/>
          </w:rPr>
        </w:r>
        <w:r w:rsidR="00F432F7">
          <w:rPr>
            <w:noProof/>
            <w:webHidden/>
          </w:rPr>
          <w:fldChar w:fldCharType="separate"/>
        </w:r>
        <w:r w:rsidR="006C1543">
          <w:rPr>
            <w:noProof/>
            <w:webHidden/>
          </w:rPr>
          <w:t>82</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298" w:history="1">
        <w:r w:rsidR="00F432F7" w:rsidRPr="00F365BF">
          <w:rPr>
            <w:rStyle w:val="Collegamentoipertestuale"/>
            <w:noProof/>
          </w:rPr>
          <w:t>Figura 138: Righe di intestazione dei fogli di stampa</w:t>
        </w:r>
        <w:r w:rsidR="00F432F7">
          <w:rPr>
            <w:noProof/>
            <w:webHidden/>
          </w:rPr>
          <w:tab/>
        </w:r>
        <w:r w:rsidR="00F432F7">
          <w:rPr>
            <w:noProof/>
            <w:webHidden/>
          </w:rPr>
          <w:fldChar w:fldCharType="begin"/>
        </w:r>
        <w:r w:rsidR="00F432F7">
          <w:rPr>
            <w:noProof/>
            <w:webHidden/>
          </w:rPr>
          <w:instrText xml:space="preserve"> PAGEREF _Toc374788298 \h </w:instrText>
        </w:r>
        <w:r w:rsidR="00F432F7">
          <w:rPr>
            <w:noProof/>
            <w:webHidden/>
          </w:rPr>
        </w:r>
        <w:r w:rsidR="00F432F7">
          <w:rPr>
            <w:noProof/>
            <w:webHidden/>
          </w:rPr>
          <w:fldChar w:fldCharType="separate"/>
        </w:r>
        <w:r w:rsidR="006C1543">
          <w:rPr>
            <w:noProof/>
            <w:webHidden/>
          </w:rPr>
          <w:t>82</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299" w:history="1">
        <w:r w:rsidR="00F432F7" w:rsidRPr="00F365BF">
          <w:rPr>
            <w:rStyle w:val="Collegamentoipertestuale"/>
            <w:noProof/>
          </w:rPr>
          <w:t>Figura 139: Modulo 1 VBA per la personalizzazione della routine di Stampa</w:t>
        </w:r>
        <w:r w:rsidR="00F432F7">
          <w:rPr>
            <w:noProof/>
            <w:webHidden/>
          </w:rPr>
          <w:tab/>
        </w:r>
        <w:r w:rsidR="00F432F7">
          <w:rPr>
            <w:noProof/>
            <w:webHidden/>
          </w:rPr>
          <w:fldChar w:fldCharType="begin"/>
        </w:r>
        <w:r w:rsidR="00F432F7">
          <w:rPr>
            <w:noProof/>
            <w:webHidden/>
          </w:rPr>
          <w:instrText xml:space="preserve"> PAGEREF _Toc374788299 \h </w:instrText>
        </w:r>
        <w:r w:rsidR="00F432F7">
          <w:rPr>
            <w:noProof/>
            <w:webHidden/>
          </w:rPr>
        </w:r>
        <w:r w:rsidR="00F432F7">
          <w:rPr>
            <w:noProof/>
            <w:webHidden/>
          </w:rPr>
          <w:fldChar w:fldCharType="separate"/>
        </w:r>
        <w:r w:rsidR="006C1543">
          <w:rPr>
            <w:noProof/>
            <w:webHidden/>
          </w:rPr>
          <w:t>83</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300" w:history="1">
        <w:r w:rsidR="00F432F7" w:rsidRPr="00F365BF">
          <w:rPr>
            <w:rStyle w:val="Collegamentoipertestuale"/>
            <w:noProof/>
          </w:rPr>
          <w:t>Figura 140: Riga di attivazione della Preview</w:t>
        </w:r>
        <w:r w:rsidR="00F432F7">
          <w:rPr>
            <w:noProof/>
            <w:webHidden/>
          </w:rPr>
          <w:tab/>
        </w:r>
        <w:r w:rsidR="00F432F7">
          <w:rPr>
            <w:noProof/>
            <w:webHidden/>
          </w:rPr>
          <w:fldChar w:fldCharType="begin"/>
        </w:r>
        <w:r w:rsidR="00F432F7">
          <w:rPr>
            <w:noProof/>
            <w:webHidden/>
          </w:rPr>
          <w:instrText xml:space="preserve"> PAGEREF _Toc374788300 \h </w:instrText>
        </w:r>
        <w:r w:rsidR="00F432F7">
          <w:rPr>
            <w:noProof/>
            <w:webHidden/>
          </w:rPr>
        </w:r>
        <w:r w:rsidR="00F432F7">
          <w:rPr>
            <w:noProof/>
            <w:webHidden/>
          </w:rPr>
          <w:fldChar w:fldCharType="separate"/>
        </w:r>
        <w:r w:rsidR="006C1543">
          <w:rPr>
            <w:noProof/>
            <w:webHidden/>
          </w:rPr>
          <w:t>83</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301" w:history="1">
        <w:r w:rsidR="00F432F7" w:rsidRPr="00F365BF">
          <w:rPr>
            <w:rStyle w:val="Collegamentoipertestuale"/>
            <w:noProof/>
          </w:rPr>
          <w:t>Figura 141: Annullamento della Preview</w:t>
        </w:r>
        <w:r w:rsidR="00F432F7">
          <w:rPr>
            <w:noProof/>
            <w:webHidden/>
          </w:rPr>
          <w:tab/>
        </w:r>
        <w:r w:rsidR="00F432F7">
          <w:rPr>
            <w:noProof/>
            <w:webHidden/>
          </w:rPr>
          <w:fldChar w:fldCharType="begin"/>
        </w:r>
        <w:r w:rsidR="00F432F7">
          <w:rPr>
            <w:noProof/>
            <w:webHidden/>
          </w:rPr>
          <w:instrText xml:space="preserve"> PAGEREF _Toc374788301 \h </w:instrText>
        </w:r>
        <w:r w:rsidR="00F432F7">
          <w:rPr>
            <w:noProof/>
            <w:webHidden/>
          </w:rPr>
        </w:r>
        <w:r w:rsidR="00F432F7">
          <w:rPr>
            <w:noProof/>
            <w:webHidden/>
          </w:rPr>
          <w:fldChar w:fldCharType="separate"/>
        </w:r>
        <w:r w:rsidR="006C1543">
          <w:rPr>
            <w:noProof/>
            <w:webHidden/>
          </w:rPr>
          <w:t>83</w:t>
        </w:r>
        <w:r w:rsidR="00F432F7">
          <w:rPr>
            <w:noProof/>
            <w:webHidden/>
          </w:rPr>
          <w:fldChar w:fldCharType="end"/>
        </w:r>
      </w:hyperlink>
    </w:p>
    <w:p w:rsidR="009D55CC" w:rsidRDefault="00745720" w:rsidP="009D55CC">
      <w:pPr>
        <w:pStyle w:val="Indicedellefigure"/>
        <w:tabs>
          <w:tab w:val="right" w:pos="9628"/>
        </w:tabs>
      </w:pPr>
      <w:r>
        <w:fldChar w:fldCharType="end"/>
      </w:r>
    </w:p>
    <w:p w:rsidR="009D55CC" w:rsidRDefault="009D55CC" w:rsidP="009D55CC">
      <w:pPr>
        <w:jc w:val="center"/>
      </w:pPr>
    </w:p>
    <w:p w:rsidR="00716851" w:rsidRDefault="00716851" w:rsidP="009D55CC">
      <w:pPr>
        <w:jc w:val="center"/>
      </w:pPr>
    </w:p>
    <w:p w:rsidR="00716851" w:rsidRDefault="00716851" w:rsidP="009D55CC">
      <w:pPr>
        <w:jc w:val="center"/>
      </w:pPr>
    </w:p>
    <w:p w:rsidR="00716851" w:rsidRDefault="00716851" w:rsidP="009D55CC">
      <w:pPr>
        <w:jc w:val="center"/>
      </w:pPr>
    </w:p>
    <w:p w:rsidR="009D55CC" w:rsidRDefault="009D55CC" w:rsidP="009D55CC">
      <w:pPr>
        <w:jc w:val="center"/>
        <w:rPr>
          <w:b/>
          <w:bCs/>
          <w:sz w:val="28"/>
        </w:rPr>
      </w:pPr>
      <w:r>
        <w:rPr>
          <w:b/>
          <w:bCs/>
          <w:sz w:val="28"/>
        </w:rPr>
        <w:t>ELENCO DELLE TABELLE</w:t>
      </w:r>
    </w:p>
    <w:p w:rsidR="009D55CC" w:rsidRDefault="009D55CC" w:rsidP="009D55CC">
      <w:pPr>
        <w:jc w:val="center"/>
        <w:rPr>
          <w:b/>
          <w:bCs/>
          <w:sz w:val="28"/>
        </w:rPr>
      </w:pPr>
    </w:p>
    <w:p w:rsidR="00F432F7" w:rsidRDefault="00745720">
      <w:pPr>
        <w:pStyle w:val="Indicedellefigure"/>
        <w:tabs>
          <w:tab w:val="right" w:pos="9628"/>
        </w:tabs>
        <w:rPr>
          <w:rFonts w:asciiTheme="minorHAnsi" w:eastAsiaTheme="minorEastAsia" w:hAnsiTheme="minorHAnsi" w:cstheme="minorBidi"/>
          <w:smallCaps w:val="0"/>
          <w:noProof/>
          <w:sz w:val="22"/>
          <w:szCs w:val="22"/>
        </w:rPr>
      </w:pPr>
      <w:r>
        <w:fldChar w:fldCharType="begin"/>
      </w:r>
      <w:r w:rsidR="009D55CC">
        <w:instrText xml:space="preserve"> TOC \h \z \c "Tabella" </w:instrText>
      </w:r>
      <w:r>
        <w:fldChar w:fldCharType="separate"/>
      </w:r>
      <w:hyperlink w:anchor="_Toc374788302" w:history="1">
        <w:r w:rsidR="00F432F7" w:rsidRPr="001430A9">
          <w:rPr>
            <w:rStyle w:val="Collegamentoipertestuale"/>
            <w:noProof/>
          </w:rPr>
          <w:t>Tabella 1: Valori del fattore di Darcy per la raccorderia e Valvolame</w:t>
        </w:r>
        <w:r w:rsidR="00F432F7">
          <w:rPr>
            <w:noProof/>
            <w:webHidden/>
          </w:rPr>
          <w:tab/>
        </w:r>
        <w:r w:rsidR="00F432F7">
          <w:rPr>
            <w:noProof/>
            <w:webHidden/>
          </w:rPr>
          <w:fldChar w:fldCharType="begin"/>
        </w:r>
        <w:r w:rsidR="00F432F7">
          <w:rPr>
            <w:noProof/>
            <w:webHidden/>
          </w:rPr>
          <w:instrText xml:space="preserve"> PAGEREF _Toc374788302 \h </w:instrText>
        </w:r>
        <w:r w:rsidR="00F432F7">
          <w:rPr>
            <w:noProof/>
            <w:webHidden/>
          </w:rPr>
        </w:r>
        <w:r w:rsidR="00F432F7">
          <w:rPr>
            <w:noProof/>
            <w:webHidden/>
          </w:rPr>
          <w:fldChar w:fldCharType="separate"/>
        </w:r>
        <w:r w:rsidR="006C1543">
          <w:rPr>
            <w:noProof/>
            <w:webHidden/>
          </w:rPr>
          <w:t>7</w:t>
        </w:r>
        <w:r w:rsidR="00F432F7">
          <w:rPr>
            <w:noProof/>
            <w:webHidden/>
          </w:rPr>
          <w:fldChar w:fldCharType="end"/>
        </w:r>
      </w:hyperlink>
    </w:p>
    <w:p w:rsidR="00F432F7" w:rsidRDefault="00A17F30">
      <w:pPr>
        <w:pStyle w:val="Indicedellefigure"/>
        <w:tabs>
          <w:tab w:val="right" w:pos="9628"/>
        </w:tabs>
        <w:rPr>
          <w:rFonts w:asciiTheme="minorHAnsi" w:eastAsiaTheme="minorEastAsia" w:hAnsiTheme="minorHAnsi" w:cstheme="minorBidi"/>
          <w:smallCaps w:val="0"/>
          <w:noProof/>
          <w:sz w:val="22"/>
          <w:szCs w:val="22"/>
        </w:rPr>
      </w:pPr>
      <w:hyperlink w:anchor="_Toc374788303" w:history="1">
        <w:r w:rsidR="00F432F7" w:rsidRPr="001430A9">
          <w:rPr>
            <w:rStyle w:val="Collegamentoipertestuale"/>
            <w:noProof/>
          </w:rPr>
          <w:t>Tabella 2: Tipologia delle perdite localizzate</w:t>
        </w:r>
        <w:r w:rsidR="00F432F7">
          <w:rPr>
            <w:noProof/>
            <w:webHidden/>
          </w:rPr>
          <w:tab/>
        </w:r>
        <w:r w:rsidR="00F432F7">
          <w:rPr>
            <w:noProof/>
            <w:webHidden/>
          </w:rPr>
          <w:fldChar w:fldCharType="begin"/>
        </w:r>
        <w:r w:rsidR="00F432F7">
          <w:rPr>
            <w:noProof/>
            <w:webHidden/>
          </w:rPr>
          <w:instrText xml:space="preserve"> PAGEREF _Toc374788303 \h </w:instrText>
        </w:r>
        <w:r w:rsidR="00F432F7">
          <w:rPr>
            <w:noProof/>
            <w:webHidden/>
          </w:rPr>
        </w:r>
        <w:r w:rsidR="00F432F7">
          <w:rPr>
            <w:noProof/>
            <w:webHidden/>
          </w:rPr>
          <w:fldChar w:fldCharType="separate"/>
        </w:r>
        <w:r w:rsidR="006C1543">
          <w:rPr>
            <w:noProof/>
            <w:webHidden/>
          </w:rPr>
          <w:t>44</w:t>
        </w:r>
        <w:r w:rsidR="00F432F7">
          <w:rPr>
            <w:noProof/>
            <w:webHidden/>
          </w:rPr>
          <w:fldChar w:fldCharType="end"/>
        </w:r>
      </w:hyperlink>
    </w:p>
    <w:p w:rsidR="00563D00" w:rsidRPr="000E7B7F" w:rsidRDefault="00745720" w:rsidP="004A570F">
      <w:pPr>
        <w:pStyle w:val="Indicedellefigure"/>
        <w:tabs>
          <w:tab w:val="right" w:pos="9628"/>
        </w:tabs>
      </w:pPr>
      <w:r>
        <w:fldChar w:fldCharType="end"/>
      </w:r>
    </w:p>
    <w:sectPr w:rsidR="00563D00" w:rsidRPr="000E7B7F" w:rsidSect="006E4B82">
      <w:headerReference w:type="even" r:id="rId235"/>
      <w:headerReference w:type="default" r:id="rId236"/>
      <w:pgSz w:w="11906" w:h="16838" w:code="9"/>
      <w:pgMar w:top="1418" w:right="1134" w:bottom="1134" w:left="1134" w:header="737" w:footer="794" w:gutter="0"/>
      <w:pgNumType w:start="1"/>
      <w:cols w:space="720"/>
      <w:docGrid w:linePitch="360"/>
    </w:sectPr>
  </w:body>
</w:document>
</file>

<file path=word/customizations.xml><?xml version="1.0" encoding="utf-8"?>
<wne:tcg xmlns:r="http://schemas.openxmlformats.org/officeDocument/2006/relationships" xmlns:wne="http://schemas.microsoft.com/office/word/2006/wordml">
  <wne:keymaps>
    <wne:keymap wne:kcmPrimary="0434">
      <wne:acd wne:acdName="acd1"/>
    </wne:keymap>
    <wne:keymap wne:kcmPrimary="0445">
      <wne:acd wne:acdName="acd0"/>
    </wne:keymap>
    <wne:keymap wne:kcmPrimary="0446">
      <wne:macro wne:macroName="NORMAL.NEWMACROS.FORMULA"/>
    </wne:keymap>
    <wne:keymap wne:kcmPrimary="0449">
      <wne:macro wne:macroName="NORMAL.NEWMACROS.INTERLINEA"/>
    </wne:keymap>
    <wne:keymap wne:kcmPrimary="044D">
      <wne:macro wne:macroName="NORMAL.NEWMACROS.CORNICE"/>
    </wne:keymap>
    <wne:keymap wne:kcmPrimary="0450">
      <wne:macro wne:macroName="NORMAL.NEWMACROS.PEDICE"/>
    </wne:keymap>
    <wne:keymap wne:kcmPrimary="0452" wne:kcmSecondary="0046">
      <wne:macro wne:macroName="NORMAL.NEWMACROS.REFERENZA_FORMULA"/>
    </wne:keymap>
    <wne:keymap wne:kcmPrimary="045B" wne:kcmSecondary="0042">
      <wne:macro wne:macroName="NORMAL.NEWMACROS.ROSSO"/>
    </wne:keymap>
  </wne:keymaps>
  <wne:toolbars>
    <wne:acdManifest>
      <wne:acdEntry wne:acdName="acd0"/>
      <wne:acdEntry wne:acdName="acd1"/>
    </wne:acdManifest>
  </wne:toolbars>
  <wne:acds>
    <wne:acd wne:argValue="AgBFAGwAZQBuAGMAbwAgAGkAbgBkAGUAbgB0AGEAdABvACAAcAB1AG4AdABhAHQAbwA=" wne:acdName="acd0" wne:fciIndexBasedOn="0065"/>
    <wne:acd wne:argValue="AQAAAAQA" wne:acdName="acd1" wne:fciIndexBasedOn="0065"/>
  </wne:acd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17F30" w:rsidRDefault="00A17F30" w:rsidP="00E3248D">
      <w:r>
        <w:separator/>
      </w:r>
    </w:p>
  </w:endnote>
  <w:endnote w:type="continuationSeparator" w:id="0">
    <w:p w:rsidR="00A17F30" w:rsidRDefault="00A17F30" w:rsidP="00E324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Garamond">
    <w:panose1 w:val="02020404030301010803"/>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LetterGothic">
    <w:panose1 w:val="00000000000000000000"/>
    <w:charset w:val="00"/>
    <w:family w:val="auto"/>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TimesNewRoman">
    <w:panose1 w:val="00000000000000000000"/>
    <w:charset w:val="00"/>
    <w:family w:val="roman"/>
    <w:notTrueType/>
    <w:pitch w:val="default"/>
    <w:sig w:usb0="00000003" w:usb1="00000000" w:usb2="00000000" w:usb3="00000000" w:csb0="00000001" w:csb1="00000000"/>
  </w:font>
  <w:font w:name="Utopia">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Helvetica">
    <w:panose1 w:val="020B0604020202020204"/>
    <w:charset w:val="00"/>
    <w:family w:val="swiss"/>
    <w:notTrueType/>
    <w:pitch w:val="variable"/>
    <w:sig w:usb0="00000003" w:usb1="00000000" w:usb2="00000000" w:usb3="00000000" w:csb0="00000001" w:csb1="00000000"/>
  </w:font>
  <w:font w:name="Palatino">
    <w:altName w:val="Book Antiqua"/>
    <w:panose1 w:val="00000000000000000000"/>
    <w:charset w:val="00"/>
    <w:family w:val="roman"/>
    <w:notTrueType/>
    <w:pitch w:val="variable"/>
    <w:sig w:usb0="00000003" w:usb1="00000000" w:usb2="00000000" w:usb3="00000000" w:csb0="00000001" w:csb1="00000000"/>
  </w:font>
  <w:font w:name="Palatino Linotype">
    <w:panose1 w:val="02040502050505030304"/>
    <w:charset w:val="00"/>
    <w:family w:val="roman"/>
    <w:pitch w:val="variable"/>
    <w:sig w:usb0="E0000287" w:usb1="40000013" w:usb2="00000000" w:usb3="00000000" w:csb0="0000019F" w:csb1="00000000"/>
  </w:font>
  <w:font w:name="+mn-ea">
    <w:altName w:val="Times New Roman"/>
    <w:panose1 w:val="00000000000000000000"/>
    <w:charset w:val="00"/>
    <w:family w:val="roman"/>
    <w:notTrueType/>
    <w:pitch w:val="default"/>
  </w:font>
  <w:font w:name="Batang">
    <w:altName w:val="바탕"/>
    <w:panose1 w:val="02030600000101010101"/>
    <w:charset w:val="81"/>
    <w:family w:val="auto"/>
    <w:notTrueType/>
    <w:pitch w:val="fixed"/>
    <w:sig w:usb0="00000001" w:usb1="09060000" w:usb2="00000010" w:usb3="00000000" w:csb0="00080000" w:csb1="00000000"/>
  </w:font>
  <w:font w:name="Bodoni MT">
    <w:altName w:val="Nyala"/>
    <w:panose1 w:val="02070603080606020203"/>
    <w:charset w:val="00"/>
    <w:family w:val="roman"/>
    <w:pitch w:val="variable"/>
    <w:sig w:usb0="00000003" w:usb1="00000000" w:usb2="00000000" w:usb3="00000000" w:csb0="00000001" w:csb1="00000000"/>
  </w:font>
  <w:font w:name="Times">
    <w:panose1 w:val="02020603050405020304"/>
    <w:charset w:val="00"/>
    <w:family w:val="roman"/>
    <w:pitch w:val="variable"/>
    <w:sig w:usb0="E0002AFF" w:usb1="C0007843"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Raavi">
    <w:panose1 w:val="020B0502040204020203"/>
    <w:charset w:val="01"/>
    <w:family w:val="roman"/>
    <w:notTrueType/>
    <w:pitch w:val="variable"/>
  </w:font>
  <w:font w:name="Shruti">
    <w:panose1 w:val="020B0502040204020203"/>
    <w:charset w:val="01"/>
    <w:family w:val="roman"/>
    <w:notTrueType/>
    <w:pitch w:val="variable"/>
  </w:font>
  <w:font w:name="Thorndale AMT">
    <w:altName w:val="Times New Roman"/>
    <w:charset w:val="00"/>
    <w:family w:val="roman"/>
    <w:pitch w:val="variable"/>
  </w:font>
  <w:font w:name="Albany AMT">
    <w:altName w:val="Arial"/>
    <w:charset w:val="00"/>
    <w:family w:val="auto"/>
    <w:pitch w:val="variable"/>
  </w:font>
  <w:font w:name="Book Antiqua">
    <w:panose1 w:val="02040602050305030304"/>
    <w:charset w:val="00"/>
    <w:family w:val="roman"/>
    <w:pitch w:val="variable"/>
    <w:sig w:usb0="00000287" w:usb1="00000000"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17F30" w:rsidRDefault="00A17F30" w:rsidP="00E3248D">
      <w:r>
        <w:separator/>
      </w:r>
    </w:p>
  </w:footnote>
  <w:footnote w:type="continuationSeparator" w:id="0">
    <w:p w:rsidR="00A17F30" w:rsidRDefault="00A17F30" w:rsidP="00E3248D">
      <w:r>
        <w:continuationSeparator/>
      </w:r>
    </w:p>
  </w:footnote>
  <w:footnote w:id="1">
    <w:p w:rsidR="006C5414" w:rsidRDefault="006C5414" w:rsidP="000A0DFB">
      <w:pPr>
        <w:pStyle w:val="Testonotaapidipagina"/>
      </w:pPr>
      <w:r>
        <w:rPr>
          <w:rStyle w:val="Rimandonotaapidipagina"/>
        </w:rPr>
        <w:footnoteRef/>
      </w:r>
      <w:r>
        <w:t xml:space="preserve"> Poiché sussiste il problema implicito delle </w:t>
      </w:r>
      <w:r w:rsidRPr="000179A7">
        <w:rPr>
          <w:i/>
        </w:rPr>
        <w:t>perdite localizzate funzioni del diametro</w:t>
      </w:r>
      <w:r>
        <w:t xml:space="preserve">, si può in una prima fase assegnare un’aliquota della caduta di pressione alle perdite distribuite che sappiamo dipendono dalla lunghezza reale del circuito. Ad esempio si può, inizialmente, assegnare il 40% della </w:t>
      </w:r>
      <w:r>
        <w:rPr>
          <w:rFonts w:ascii="Symbol" w:hAnsi="Symbol"/>
        </w:rPr>
        <w:t></w:t>
      </w:r>
      <w:r>
        <w:t xml:space="preserve">p alle sole perdite distribuite e quindi la </w:t>
      </w:r>
      <w:r>
        <w:rPr>
          <w:rFonts w:ascii="Symbol" w:hAnsi="Symbol"/>
        </w:rPr>
        <w:t></w:t>
      </w:r>
      <w:r>
        <w:t xml:space="preserve"> diviene immediatamente nota.</w:t>
      </w:r>
    </w:p>
  </w:footnote>
  <w:footnote w:id="2">
    <w:p w:rsidR="006C5414" w:rsidRDefault="006C5414">
      <w:pPr>
        <w:pStyle w:val="Testonotaapidipagina"/>
      </w:pPr>
      <w:r>
        <w:rPr>
          <w:rStyle w:val="Rimandonotaapidipagina"/>
        </w:rPr>
        <w:footnoteRef/>
      </w:r>
      <w:r>
        <w:t xml:space="preserve"> Si osservi che la prevalenza della pompa può essere selezionata in base alla grandezza della rete. Questa scelta è spesso dettata dall’esperienza del progettista.</w:t>
      </w:r>
    </w:p>
  </w:footnote>
  <w:footnote w:id="3">
    <w:p w:rsidR="006C5414" w:rsidRDefault="006C5414">
      <w:pPr>
        <w:pStyle w:val="Testonotaapidipagina"/>
      </w:pPr>
      <w:r>
        <w:rPr>
          <w:rStyle w:val="Rimandonotaapidipagina"/>
        </w:rPr>
        <w:footnoteRef/>
      </w:r>
      <w:r>
        <w:t xml:space="preserve"> Si possono anche modificare i valori di default ma questo richiede la modifica del codice VBA del Modulo1 attivabile mediante i tasti ALT F11. Si raccomanda di non utilizzare questa procedura se non si è pratici di programmazione VBA perché si rischia di inficiare e/o bloccare il funzionamento del programma..</w:t>
      </w:r>
    </w:p>
  </w:footnote>
  <w:footnote w:id="4">
    <w:p w:rsidR="006C5414" w:rsidRDefault="006C5414">
      <w:pPr>
        <w:pStyle w:val="Testonotaapidipagina"/>
      </w:pPr>
      <w:r>
        <w:rPr>
          <w:rStyle w:val="Rimandonotaapidipagina"/>
        </w:rPr>
        <w:footnoteRef/>
      </w:r>
      <w:r>
        <w:t xml:space="preserve"> E’ bene sempre iniziare con il primo ramo contenente la pompa e rispettare il simbolismo prescelto. In pratica per ottimizzare la formazione dei circuiti la prima lettera della cella B9 deve essere il simbolo della pompa.</w:t>
      </w:r>
    </w:p>
  </w:footnote>
  <w:footnote w:id="5">
    <w:p w:rsidR="006C5414" w:rsidRPr="00A35724" w:rsidRDefault="006C5414">
      <w:pPr>
        <w:pStyle w:val="Testonotaapidipagina"/>
      </w:pPr>
      <w:r>
        <w:rPr>
          <w:rStyle w:val="Rimandonotaapidipagina"/>
        </w:rPr>
        <w:footnoteRef/>
      </w:r>
      <w:r>
        <w:t xml:space="preserve"> Si ricordi che l’</w:t>
      </w:r>
      <w:r>
        <w:rPr>
          <w:i/>
        </w:rPr>
        <w:t>autorità</w:t>
      </w:r>
      <w:r>
        <w:t xml:space="preserve"> della valvola di regolazione è data dal rapporto fra la caduta di pressione nella valvola rispetto a quella totale nel circuito in cui è inserita. Tale valore deve essere superiore a 0.4-0.5.</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C5414" w:rsidRDefault="006C5414">
    <w:pPr>
      <w:pStyle w:val="Intestazione"/>
      <w:framePr w:wrap="around" w:vAnchor="text" w:hAnchor="margin" w:xAlign="right" w:y="1"/>
      <w:rPr>
        <w:rStyle w:val="Numeropagina"/>
      </w:rPr>
    </w:pPr>
    <w:r>
      <w:rPr>
        <w:rStyle w:val="Numeropagina"/>
      </w:rPr>
      <w:fldChar w:fldCharType="begin"/>
    </w:r>
    <w:r>
      <w:rPr>
        <w:rStyle w:val="Numeropagina"/>
      </w:rPr>
      <w:instrText xml:space="preserve">PAGE  </w:instrText>
    </w:r>
    <w:r>
      <w:rPr>
        <w:rStyle w:val="Numeropagina"/>
      </w:rPr>
      <w:fldChar w:fldCharType="separate"/>
    </w:r>
    <w:r>
      <w:rPr>
        <w:rStyle w:val="Numeropagina"/>
        <w:noProof/>
      </w:rPr>
      <w:t>0</w:t>
    </w:r>
    <w:r>
      <w:rPr>
        <w:rStyle w:val="Numeropagina"/>
      </w:rPr>
      <w:fldChar w:fldCharType="end"/>
    </w:r>
  </w:p>
  <w:p w:rsidR="006C5414" w:rsidRDefault="006C5414">
    <w:pPr>
      <w:pStyle w:val="Intestazione"/>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C5414" w:rsidRDefault="006C5414">
    <w:pPr>
      <w:pStyle w:val="Intestazione"/>
      <w:jc w:val="right"/>
    </w:pPr>
    <w:r>
      <w:fldChar w:fldCharType="begin"/>
    </w:r>
    <w:r>
      <w:instrText xml:space="preserve"> PAGE  \* Arabic  \* MERGEFORMAT </w:instrText>
    </w:r>
    <w:r>
      <w:fldChar w:fldCharType="separate"/>
    </w:r>
    <w:r w:rsidR="006C1543">
      <w:rPr>
        <w:noProof/>
      </w:rPr>
      <w:t>2</w:t>
    </w:r>
    <w:r>
      <w:rPr>
        <w:noProof/>
      </w:rPr>
      <w:fldChar w:fldCharType="end"/>
    </w:r>
  </w:p>
  <w:p w:rsidR="006C5414" w:rsidRPr="00D875F0" w:rsidRDefault="006C5414">
    <w:pPr>
      <w:pStyle w:val="Intestazione"/>
      <w:ind w:right="360" w:firstLine="0"/>
      <w:rPr>
        <w:sz w:val="16"/>
        <w:szCs w:val="16"/>
      </w:rPr>
    </w:pPr>
    <w:r>
      <w:rPr>
        <w:sz w:val="16"/>
        <w:szCs w:val="16"/>
      </w:rPr>
      <w:t>RETI IDRONICHE – MANUALE D’USO</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C5414" w:rsidRDefault="006C5414" w:rsidP="006E4B82">
    <w:pPr>
      <w:pStyle w:val="Intestazione"/>
      <w:framePr w:wrap="around" w:vAnchor="text" w:hAnchor="margin" w:xAlign="right" w:y="1"/>
      <w:rPr>
        <w:rStyle w:val="Numeropagina"/>
      </w:rPr>
    </w:pPr>
    <w:r>
      <w:rPr>
        <w:rStyle w:val="Numeropagina"/>
      </w:rPr>
      <w:fldChar w:fldCharType="begin"/>
    </w:r>
    <w:r>
      <w:rPr>
        <w:rStyle w:val="Numeropagina"/>
      </w:rPr>
      <w:instrText xml:space="preserve">PAGE  </w:instrText>
    </w:r>
    <w:r>
      <w:rPr>
        <w:rStyle w:val="Numeropagina"/>
      </w:rPr>
      <w:fldChar w:fldCharType="separate"/>
    </w:r>
    <w:r>
      <w:rPr>
        <w:rStyle w:val="Numeropagina"/>
        <w:noProof/>
      </w:rPr>
      <w:t>0</w:t>
    </w:r>
    <w:r>
      <w:rPr>
        <w:rStyle w:val="Numeropagina"/>
      </w:rPr>
      <w:fldChar w:fldCharType="end"/>
    </w:r>
  </w:p>
  <w:p w:rsidR="006C5414" w:rsidRDefault="006C5414">
    <w:pPr>
      <w:pStyle w:val="Intestazione"/>
      <w:ind w:right="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C5414" w:rsidRDefault="006C5414" w:rsidP="00020040">
    <w:pPr>
      <w:pStyle w:val="Intestazione"/>
      <w:spacing w:after="240"/>
      <w:ind w:right="357" w:firstLine="0"/>
    </w:pPr>
    <w:r>
      <w:rPr>
        <w:rFonts w:ascii="Calibri" w:hAnsi="Calibri"/>
        <w:sz w:val="16"/>
        <w:szCs w:val="16"/>
      </w:rPr>
      <w:t xml:space="preserve">RETI IDRONICHE – MANUALE D’USO </w:t>
    </w:r>
    <w:r>
      <w:rPr>
        <w:rFonts w:ascii="Calibri" w:hAnsi="Calibri"/>
        <w:sz w:val="16"/>
        <w:szCs w:val="16"/>
      </w:rPr>
      <w:tab/>
    </w:r>
    <w:r>
      <w:rPr>
        <w:rFonts w:ascii="Calibri" w:hAnsi="Calibri"/>
        <w:sz w:val="16"/>
        <w:szCs w:val="16"/>
      </w:rPr>
      <w:tab/>
    </w:r>
    <w:r>
      <w:fldChar w:fldCharType="begin"/>
    </w:r>
    <w:r>
      <w:instrText xml:space="preserve"> PAGE   \* MERGEFORMAT </w:instrText>
    </w:r>
    <w:r>
      <w:fldChar w:fldCharType="separate"/>
    </w:r>
    <w:r w:rsidR="006C1543">
      <w:rPr>
        <w:noProof/>
      </w:rPr>
      <w:t>18</w:t>
    </w:r>
    <w:r>
      <w:rPr>
        <w:noProof/>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B"/>
    <w:multiLevelType w:val="multilevel"/>
    <w:tmpl w:val="363C2E96"/>
    <w:lvl w:ilvl="0">
      <w:start w:val="1"/>
      <w:numFmt w:val="decimal"/>
      <w:pStyle w:val="Titolo1"/>
      <w:lvlText w:val="%1."/>
      <w:legacy w:legacy="1" w:legacySpace="144" w:legacyIndent="0"/>
      <w:lvlJc w:val="left"/>
    </w:lvl>
    <w:lvl w:ilvl="1">
      <w:start w:val="1"/>
      <w:numFmt w:val="decimal"/>
      <w:pStyle w:val="Titolo2"/>
      <w:lvlText w:val="%1.%2"/>
      <w:legacy w:legacy="1" w:legacySpace="144" w:legacyIndent="0"/>
      <w:lvlJc w:val="left"/>
    </w:lvl>
    <w:lvl w:ilvl="2">
      <w:start w:val="1"/>
      <w:numFmt w:val="decimal"/>
      <w:pStyle w:val="Titolo3"/>
      <w:lvlText w:val="%1.%2.%3"/>
      <w:legacy w:legacy="1" w:legacySpace="144" w:legacyIndent="0"/>
      <w:lvlJc w:val="left"/>
    </w:lvl>
    <w:lvl w:ilvl="3">
      <w:start w:val="1"/>
      <w:numFmt w:val="decimal"/>
      <w:lvlText w:val="%1.%2.%3.%4"/>
      <w:legacy w:legacy="1" w:legacySpace="144" w:legacyIndent="0"/>
      <w:lvlJc w:val="left"/>
    </w:lvl>
    <w:lvl w:ilvl="4">
      <w:start w:val="1"/>
      <w:numFmt w:val="decimal"/>
      <w:lvlText w:val="%1.%2.%3.%4.%5"/>
      <w:legacy w:legacy="1" w:legacySpace="144" w:legacyIndent="0"/>
      <w:lvlJc w:val="left"/>
    </w:lvl>
    <w:lvl w:ilvl="5">
      <w:start w:val="1"/>
      <w:numFmt w:val="decimal"/>
      <w:lvlText w:val="%1.%2.%3.%4.%5.%6"/>
      <w:legacy w:legacy="1" w:legacySpace="144" w:legacyIndent="0"/>
      <w:lvlJc w:val="left"/>
    </w:lvl>
    <w:lvl w:ilvl="6">
      <w:start w:val="1"/>
      <w:numFmt w:val="decimal"/>
      <w:lvlText w:val="%1.%2.%3.%4.%5.%6.%7"/>
      <w:legacy w:legacy="1" w:legacySpace="144" w:legacyIndent="0"/>
      <w:lvlJc w:val="left"/>
    </w:lvl>
    <w:lvl w:ilvl="7">
      <w:start w:val="1"/>
      <w:numFmt w:val="decimal"/>
      <w:lvlText w:val="%1.%2.%3.%4.%5.%6.%7.%8"/>
      <w:legacy w:legacy="1" w:legacySpace="144" w:legacyIndent="0"/>
      <w:lvlJc w:val="left"/>
    </w:lvl>
    <w:lvl w:ilvl="8">
      <w:start w:val="1"/>
      <w:numFmt w:val="decimal"/>
      <w:lvlText w:val="%1.%2.%3.%4.%5.%6.%7.%8.%9"/>
      <w:legacy w:legacy="1" w:legacySpace="144" w:legacyIndent="0"/>
      <w:lvlJc w:val="left"/>
    </w:lvl>
  </w:abstractNum>
  <w:abstractNum w:abstractNumId="1">
    <w:nsid w:val="FFFFFFFE"/>
    <w:multiLevelType w:val="singleLevel"/>
    <w:tmpl w:val="FFFFFFFF"/>
    <w:lvl w:ilvl="0">
      <w:numFmt w:val="decimal"/>
      <w:lvlText w:val="*"/>
      <w:lvlJc w:val="left"/>
    </w:lvl>
  </w:abstractNum>
  <w:abstractNum w:abstractNumId="2">
    <w:nsid w:val="005E55E6"/>
    <w:multiLevelType w:val="hybridMultilevel"/>
    <w:tmpl w:val="99827F3A"/>
    <w:lvl w:ilvl="0" w:tplc="6884FB1C">
      <w:start w:val="1"/>
      <w:numFmt w:val="bullet"/>
      <w:pStyle w:val="Elencoindentatopuntato"/>
      <w:lvlText w:val=""/>
      <w:lvlJc w:val="left"/>
      <w:pPr>
        <w:ind w:left="786" w:hanging="360"/>
      </w:pPr>
      <w:rPr>
        <w:rFonts w:ascii="Symbol" w:hAnsi="Symbol" w:hint="default"/>
      </w:rPr>
    </w:lvl>
    <w:lvl w:ilvl="1" w:tplc="04100003">
      <w:start w:val="1"/>
      <w:numFmt w:val="bullet"/>
      <w:lvlText w:val="o"/>
      <w:lvlJc w:val="left"/>
      <w:pPr>
        <w:ind w:left="2007" w:hanging="360"/>
      </w:pPr>
      <w:rPr>
        <w:rFonts w:ascii="Courier New" w:hAnsi="Courier New" w:cs="Courier New" w:hint="default"/>
      </w:rPr>
    </w:lvl>
    <w:lvl w:ilvl="2" w:tplc="04100005" w:tentative="1">
      <w:start w:val="1"/>
      <w:numFmt w:val="bullet"/>
      <w:lvlText w:val=""/>
      <w:lvlJc w:val="left"/>
      <w:pPr>
        <w:ind w:left="2727" w:hanging="360"/>
      </w:pPr>
      <w:rPr>
        <w:rFonts w:ascii="Wingdings" w:hAnsi="Wingdings" w:hint="default"/>
      </w:rPr>
    </w:lvl>
    <w:lvl w:ilvl="3" w:tplc="04100001" w:tentative="1">
      <w:start w:val="1"/>
      <w:numFmt w:val="bullet"/>
      <w:lvlText w:val=""/>
      <w:lvlJc w:val="left"/>
      <w:pPr>
        <w:ind w:left="3447" w:hanging="360"/>
      </w:pPr>
      <w:rPr>
        <w:rFonts w:ascii="Symbol" w:hAnsi="Symbol" w:hint="default"/>
      </w:rPr>
    </w:lvl>
    <w:lvl w:ilvl="4" w:tplc="04100003" w:tentative="1">
      <w:start w:val="1"/>
      <w:numFmt w:val="bullet"/>
      <w:lvlText w:val="o"/>
      <w:lvlJc w:val="left"/>
      <w:pPr>
        <w:ind w:left="4167" w:hanging="360"/>
      </w:pPr>
      <w:rPr>
        <w:rFonts w:ascii="Courier New" w:hAnsi="Courier New" w:cs="Courier New" w:hint="default"/>
      </w:rPr>
    </w:lvl>
    <w:lvl w:ilvl="5" w:tplc="04100005" w:tentative="1">
      <w:start w:val="1"/>
      <w:numFmt w:val="bullet"/>
      <w:lvlText w:val=""/>
      <w:lvlJc w:val="left"/>
      <w:pPr>
        <w:ind w:left="4887" w:hanging="360"/>
      </w:pPr>
      <w:rPr>
        <w:rFonts w:ascii="Wingdings" w:hAnsi="Wingdings" w:hint="default"/>
      </w:rPr>
    </w:lvl>
    <w:lvl w:ilvl="6" w:tplc="04100001" w:tentative="1">
      <w:start w:val="1"/>
      <w:numFmt w:val="bullet"/>
      <w:lvlText w:val=""/>
      <w:lvlJc w:val="left"/>
      <w:pPr>
        <w:ind w:left="5607" w:hanging="360"/>
      </w:pPr>
      <w:rPr>
        <w:rFonts w:ascii="Symbol" w:hAnsi="Symbol" w:hint="default"/>
      </w:rPr>
    </w:lvl>
    <w:lvl w:ilvl="7" w:tplc="04100003" w:tentative="1">
      <w:start w:val="1"/>
      <w:numFmt w:val="bullet"/>
      <w:lvlText w:val="o"/>
      <w:lvlJc w:val="left"/>
      <w:pPr>
        <w:ind w:left="6327" w:hanging="360"/>
      </w:pPr>
      <w:rPr>
        <w:rFonts w:ascii="Courier New" w:hAnsi="Courier New" w:cs="Courier New" w:hint="default"/>
      </w:rPr>
    </w:lvl>
    <w:lvl w:ilvl="8" w:tplc="04100005" w:tentative="1">
      <w:start w:val="1"/>
      <w:numFmt w:val="bullet"/>
      <w:lvlText w:val=""/>
      <w:lvlJc w:val="left"/>
      <w:pPr>
        <w:ind w:left="7047" w:hanging="360"/>
      </w:pPr>
      <w:rPr>
        <w:rFonts w:ascii="Wingdings" w:hAnsi="Wingdings" w:hint="default"/>
      </w:rPr>
    </w:lvl>
  </w:abstractNum>
  <w:abstractNum w:abstractNumId="3">
    <w:nsid w:val="04667EBD"/>
    <w:multiLevelType w:val="singleLevel"/>
    <w:tmpl w:val="0410000F"/>
    <w:lvl w:ilvl="0">
      <w:start w:val="1"/>
      <w:numFmt w:val="decimal"/>
      <w:lvlText w:val="%1."/>
      <w:lvlJc w:val="left"/>
      <w:pPr>
        <w:tabs>
          <w:tab w:val="num" w:pos="360"/>
        </w:tabs>
        <w:ind w:left="360" w:hanging="360"/>
      </w:pPr>
    </w:lvl>
  </w:abstractNum>
  <w:abstractNum w:abstractNumId="4">
    <w:nsid w:val="05DC7FF0"/>
    <w:multiLevelType w:val="hybridMultilevel"/>
    <w:tmpl w:val="47609F0A"/>
    <w:lvl w:ilvl="0" w:tplc="50AEB740">
      <w:start w:val="1"/>
      <w:numFmt w:val="decimal"/>
      <w:lvlText w:val="%1."/>
      <w:lvlJc w:val="left"/>
      <w:pPr>
        <w:ind w:left="360" w:hanging="360"/>
      </w:pPr>
    </w:lvl>
    <w:lvl w:ilvl="1" w:tplc="85628CCA" w:tentative="1">
      <w:start w:val="1"/>
      <w:numFmt w:val="lowerLetter"/>
      <w:lvlText w:val="%2."/>
      <w:lvlJc w:val="left"/>
      <w:pPr>
        <w:ind w:left="1080" w:hanging="360"/>
      </w:pPr>
    </w:lvl>
    <w:lvl w:ilvl="2" w:tplc="AA04DF54" w:tentative="1">
      <w:start w:val="1"/>
      <w:numFmt w:val="lowerRoman"/>
      <w:lvlText w:val="%3."/>
      <w:lvlJc w:val="right"/>
      <w:pPr>
        <w:ind w:left="1800" w:hanging="180"/>
      </w:pPr>
    </w:lvl>
    <w:lvl w:ilvl="3" w:tplc="21FE54BE" w:tentative="1">
      <w:start w:val="1"/>
      <w:numFmt w:val="decimal"/>
      <w:lvlText w:val="%4."/>
      <w:lvlJc w:val="left"/>
      <w:pPr>
        <w:ind w:left="2520" w:hanging="360"/>
      </w:pPr>
    </w:lvl>
    <w:lvl w:ilvl="4" w:tplc="69044242" w:tentative="1">
      <w:start w:val="1"/>
      <w:numFmt w:val="lowerLetter"/>
      <w:lvlText w:val="%5."/>
      <w:lvlJc w:val="left"/>
      <w:pPr>
        <w:ind w:left="3240" w:hanging="360"/>
      </w:pPr>
    </w:lvl>
    <w:lvl w:ilvl="5" w:tplc="667AED10" w:tentative="1">
      <w:start w:val="1"/>
      <w:numFmt w:val="lowerRoman"/>
      <w:lvlText w:val="%6."/>
      <w:lvlJc w:val="right"/>
      <w:pPr>
        <w:ind w:left="3960" w:hanging="180"/>
      </w:pPr>
    </w:lvl>
    <w:lvl w:ilvl="6" w:tplc="1422D82A" w:tentative="1">
      <w:start w:val="1"/>
      <w:numFmt w:val="decimal"/>
      <w:lvlText w:val="%7."/>
      <w:lvlJc w:val="left"/>
      <w:pPr>
        <w:ind w:left="4680" w:hanging="360"/>
      </w:pPr>
    </w:lvl>
    <w:lvl w:ilvl="7" w:tplc="586EF07A" w:tentative="1">
      <w:start w:val="1"/>
      <w:numFmt w:val="lowerLetter"/>
      <w:lvlText w:val="%8."/>
      <w:lvlJc w:val="left"/>
      <w:pPr>
        <w:ind w:left="5400" w:hanging="360"/>
      </w:pPr>
    </w:lvl>
    <w:lvl w:ilvl="8" w:tplc="22D48306" w:tentative="1">
      <w:start w:val="1"/>
      <w:numFmt w:val="lowerRoman"/>
      <w:lvlText w:val="%9."/>
      <w:lvlJc w:val="right"/>
      <w:pPr>
        <w:ind w:left="6120" w:hanging="180"/>
      </w:pPr>
    </w:lvl>
  </w:abstractNum>
  <w:abstractNum w:abstractNumId="5">
    <w:nsid w:val="0C7B7D8C"/>
    <w:multiLevelType w:val="singleLevel"/>
    <w:tmpl w:val="0410000F"/>
    <w:lvl w:ilvl="0">
      <w:start w:val="1"/>
      <w:numFmt w:val="decimal"/>
      <w:lvlText w:val="%1."/>
      <w:lvlJc w:val="left"/>
      <w:pPr>
        <w:tabs>
          <w:tab w:val="num" w:pos="360"/>
        </w:tabs>
        <w:ind w:left="360" w:hanging="360"/>
      </w:pPr>
    </w:lvl>
  </w:abstractNum>
  <w:abstractNum w:abstractNumId="6">
    <w:nsid w:val="18552F24"/>
    <w:multiLevelType w:val="hybridMultilevel"/>
    <w:tmpl w:val="3F60C59E"/>
    <w:lvl w:ilvl="0" w:tplc="92E4C946">
      <w:start w:val="5"/>
      <w:numFmt w:val="bullet"/>
      <w:lvlText w:val="-"/>
      <w:lvlJc w:val="left"/>
      <w:pPr>
        <w:ind w:left="720" w:hanging="360"/>
      </w:pPr>
      <w:rPr>
        <w:rFonts w:ascii="Times New Roman" w:eastAsia="Calibri"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nsid w:val="21270C32"/>
    <w:multiLevelType w:val="hybridMultilevel"/>
    <w:tmpl w:val="BA4EB118"/>
    <w:lvl w:ilvl="0" w:tplc="AE1CFC74">
      <w:numFmt w:val="bullet"/>
      <w:lvlText w:val="-"/>
      <w:lvlJc w:val="left"/>
      <w:pPr>
        <w:tabs>
          <w:tab w:val="num" w:pos="1069"/>
        </w:tabs>
        <w:ind w:left="1069" w:hanging="360"/>
      </w:pPr>
      <w:rPr>
        <w:rFonts w:ascii="Garamond" w:eastAsia="Times New Roman" w:hAnsi="Garamond" w:cs="Times New Roman" w:hint="default"/>
      </w:rPr>
    </w:lvl>
    <w:lvl w:ilvl="1" w:tplc="04100003" w:tentative="1">
      <w:start w:val="1"/>
      <w:numFmt w:val="bullet"/>
      <w:lvlText w:val="o"/>
      <w:lvlJc w:val="left"/>
      <w:pPr>
        <w:tabs>
          <w:tab w:val="num" w:pos="1789"/>
        </w:tabs>
        <w:ind w:left="1789" w:hanging="360"/>
      </w:pPr>
      <w:rPr>
        <w:rFonts w:ascii="Courier New" w:hAnsi="Courier New" w:cs="Courier New" w:hint="default"/>
      </w:rPr>
    </w:lvl>
    <w:lvl w:ilvl="2" w:tplc="04100005" w:tentative="1">
      <w:start w:val="1"/>
      <w:numFmt w:val="bullet"/>
      <w:lvlText w:val=""/>
      <w:lvlJc w:val="left"/>
      <w:pPr>
        <w:tabs>
          <w:tab w:val="num" w:pos="2509"/>
        </w:tabs>
        <w:ind w:left="2509" w:hanging="360"/>
      </w:pPr>
      <w:rPr>
        <w:rFonts w:ascii="Wingdings" w:hAnsi="Wingdings" w:hint="default"/>
      </w:rPr>
    </w:lvl>
    <w:lvl w:ilvl="3" w:tplc="04100001" w:tentative="1">
      <w:start w:val="1"/>
      <w:numFmt w:val="bullet"/>
      <w:lvlText w:val=""/>
      <w:lvlJc w:val="left"/>
      <w:pPr>
        <w:tabs>
          <w:tab w:val="num" w:pos="3229"/>
        </w:tabs>
        <w:ind w:left="3229" w:hanging="360"/>
      </w:pPr>
      <w:rPr>
        <w:rFonts w:ascii="Symbol" w:hAnsi="Symbol" w:hint="default"/>
      </w:rPr>
    </w:lvl>
    <w:lvl w:ilvl="4" w:tplc="04100003" w:tentative="1">
      <w:start w:val="1"/>
      <w:numFmt w:val="bullet"/>
      <w:lvlText w:val="o"/>
      <w:lvlJc w:val="left"/>
      <w:pPr>
        <w:tabs>
          <w:tab w:val="num" w:pos="3949"/>
        </w:tabs>
        <w:ind w:left="3949" w:hanging="360"/>
      </w:pPr>
      <w:rPr>
        <w:rFonts w:ascii="Courier New" w:hAnsi="Courier New" w:cs="Courier New" w:hint="default"/>
      </w:rPr>
    </w:lvl>
    <w:lvl w:ilvl="5" w:tplc="04100005" w:tentative="1">
      <w:start w:val="1"/>
      <w:numFmt w:val="bullet"/>
      <w:lvlText w:val=""/>
      <w:lvlJc w:val="left"/>
      <w:pPr>
        <w:tabs>
          <w:tab w:val="num" w:pos="4669"/>
        </w:tabs>
        <w:ind w:left="4669" w:hanging="360"/>
      </w:pPr>
      <w:rPr>
        <w:rFonts w:ascii="Wingdings" w:hAnsi="Wingdings" w:hint="default"/>
      </w:rPr>
    </w:lvl>
    <w:lvl w:ilvl="6" w:tplc="04100001" w:tentative="1">
      <w:start w:val="1"/>
      <w:numFmt w:val="bullet"/>
      <w:lvlText w:val=""/>
      <w:lvlJc w:val="left"/>
      <w:pPr>
        <w:tabs>
          <w:tab w:val="num" w:pos="5389"/>
        </w:tabs>
        <w:ind w:left="5389" w:hanging="360"/>
      </w:pPr>
      <w:rPr>
        <w:rFonts w:ascii="Symbol" w:hAnsi="Symbol" w:hint="default"/>
      </w:rPr>
    </w:lvl>
    <w:lvl w:ilvl="7" w:tplc="04100003" w:tentative="1">
      <w:start w:val="1"/>
      <w:numFmt w:val="bullet"/>
      <w:lvlText w:val="o"/>
      <w:lvlJc w:val="left"/>
      <w:pPr>
        <w:tabs>
          <w:tab w:val="num" w:pos="6109"/>
        </w:tabs>
        <w:ind w:left="6109" w:hanging="360"/>
      </w:pPr>
      <w:rPr>
        <w:rFonts w:ascii="Courier New" w:hAnsi="Courier New" w:cs="Courier New" w:hint="default"/>
      </w:rPr>
    </w:lvl>
    <w:lvl w:ilvl="8" w:tplc="04100005" w:tentative="1">
      <w:start w:val="1"/>
      <w:numFmt w:val="bullet"/>
      <w:lvlText w:val=""/>
      <w:lvlJc w:val="left"/>
      <w:pPr>
        <w:tabs>
          <w:tab w:val="num" w:pos="6829"/>
        </w:tabs>
        <w:ind w:left="6829" w:hanging="360"/>
      </w:pPr>
      <w:rPr>
        <w:rFonts w:ascii="Wingdings" w:hAnsi="Wingdings" w:hint="default"/>
      </w:rPr>
    </w:lvl>
  </w:abstractNum>
  <w:abstractNum w:abstractNumId="8">
    <w:nsid w:val="233144E6"/>
    <w:multiLevelType w:val="hybridMultilevel"/>
    <w:tmpl w:val="DBC83002"/>
    <w:lvl w:ilvl="0" w:tplc="3558E368">
      <w:start w:val="1"/>
      <w:numFmt w:val="bullet"/>
      <w:lvlText w:val=""/>
      <w:lvlJc w:val="left"/>
      <w:pPr>
        <w:ind w:left="1211" w:hanging="360"/>
      </w:pPr>
      <w:rPr>
        <w:rFonts w:ascii="Symbol" w:hAnsi="Symbol" w:hint="default"/>
      </w:rPr>
    </w:lvl>
    <w:lvl w:ilvl="1" w:tplc="04100003">
      <w:start w:val="1"/>
      <w:numFmt w:val="bullet"/>
      <w:lvlText w:val="o"/>
      <w:lvlJc w:val="left"/>
      <w:pPr>
        <w:ind w:left="1931" w:hanging="360"/>
      </w:pPr>
      <w:rPr>
        <w:rFonts w:ascii="Courier New" w:hAnsi="Courier New" w:cs="Courier New" w:hint="default"/>
      </w:rPr>
    </w:lvl>
    <w:lvl w:ilvl="2" w:tplc="04100005">
      <w:start w:val="1"/>
      <w:numFmt w:val="bullet"/>
      <w:lvlText w:val=""/>
      <w:lvlJc w:val="left"/>
      <w:pPr>
        <w:ind w:left="2651" w:hanging="360"/>
      </w:pPr>
      <w:rPr>
        <w:rFonts w:ascii="Wingdings" w:hAnsi="Wingdings" w:hint="default"/>
      </w:rPr>
    </w:lvl>
    <w:lvl w:ilvl="3" w:tplc="04100001" w:tentative="1">
      <w:start w:val="1"/>
      <w:numFmt w:val="bullet"/>
      <w:lvlText w:val=""/>
      <w:lvlJc w:val="left"/>
      <w:pPr>
        <w:ind w:left="3371" w:hanging="360"/>
      </w:pPr>
      <w:rPr>
        <w:rFonts w:ascii="Symbol" w:hAnsi="Symbol" w:hint="default"/>
      </w:rPr>
    </w:lvl>
    <w:lvl w:ilvl="4" w:tplc="04100003" w:tentative="1">
      <w:start w:val="1"/>
      <w:numFmt w:val="bullet"/>
      <w:lvlText w:val="o"/>
      <w:lvlJc w:val="left"/>
      <w:pPr>
        <w:ind w:left="4091" w:hanging="360"/>
      </w:pPr>
      <w:rPr>
        <w:rFonts w:ascii="Courier New" w:hAnsi="Courier New" w:cs="Courier New" w:hint="default"/>
      </w:rPr>
    </w:lvl>
    <w:lvl w:ilvl="5" w:tplc="04100005" w:tentative="1">
      <w:start w:val="1"/>
      <w:numFmt w:val="bullet"/>
      <w:lvlText w:val=""/>
      <w:lvlJc w:val="left"/>
      <w:pPr>
        <w:ind w:left="4811" w:hanging="360"/>
      </w:pPr>
      <w:rPr>
        <w:rFonts w:ascii="Wingdings" w:hAnsi="Wingdings" w:hint="default"/>
      </w:rPr>
    </w:lvl>
    <w:lvl w:ilvl="6" w:tplc="04100001" w:tentative="1">
      <w:start w:val="1"/>
      <w:numFmt w:val="bullet"/>
      <w:lvlText w:val=""/>
      <w:lvlJc w:val="left"/>
      <w:pPr>
        <w:ind w:left="5531" w:hanging="360"/>
      </w:pPr>
      <w:rPr>
        <w:rFonts w:ascii="Symbol" w:hAnsi="Symbol" w:hint="default"/>
      </w:rPr>
    </w:lvl>
    <w:lvl w:ilvl="7" w:tplc="04100003" w:tentative="1">
      <w:start w:val="1"/>
      <w:numFmt w:val="bullet"/>
      <w:lvlText w:val="o"/>
      <w:lvlJc w:val="left"/>
      <w:pPr>
        <w:ind w:left="6251" w:hanging="360"/>
      </w:pPr>
      <w:rPr>
        <w:rFonts w:ascii="Courier New" w:hAnsi="Courier New" w:cs="Courier New" w:hint="default"/>
      </w:rPr>
    </w:lvl>
    <w:lvl w:ilvl="8" w:tplc="04100005" w:tentative="1">
      <w:start w:val="1"/>
      <w:numFmt w:val="bullet"/>
      <w:lvlText w:val=""/>
      <w:lvlJc w:val="left"/>
      <w:pPr>
        <w:ind w:left="6971" w:hanging="360"/>
      </w:pPr>
      <w:rPr>
        <w:rFonts w:ascii="Wingdings" w:hAnsi="Wingdings" w:hint="default"/>
      </w:rPr>
    </w:lvl>
  </w:abstractNum>
  <w:abstractNum w:abstractNumId="9">
    <w:nsid w:val="252C3D17"/>
    <w:multiLevelType w:val="singleLevel"/>
    <w:tmpl w:val="0410000F"/>
    <w:lvl w:ilvl="0">
      <w:start w:val="1"/>
      <w:numFmt w:val="decimal"/>
      <w:lvlText w:val="%1."/>
      <w:lvlJc w:val="left"/>
      <w:pPr>
        <w:tabs>
          <w:tab w:val="num" w:pos="360"/>
        </w:tabs>
        <w:ind w:left="360" w:hanging="360"/>
      </w:pPr>
    </w:lvl>
  </w:abstractNum>
  <w:abstractNum w:abstractNumId="10">
    <w:nsid w:val="293504FA"/>
    <w:multiLevelType w:val="singleLevel"/>
    <w:tmpl w:val="0410000F"/>
    <w:lvl w:ilvl="0">
      <w:start w:val="1"/>
      <w:numFmt w:val="decimal"/>
      <w:lvlText w:val="%1."/>
      <w:lvlJc w:val="left"/>
      <w:pPr>
        <w:tabs>
          <w:tab w:val="num" w:pos="360"/>
        </w:tabs>
        <w:ind w:left="360" w:hanging="360"/>
      </w:pPr>
    </w:lvl>
  </w:abstractNum>
  <w:abstractNum w:abstractNumId="11">
    <w:nsid w:val="2BDC5714"/>
    <w:multiLevelType w:val="hybridMultilevel"/>
    <w:tmpl w:val="FA9CBFF6"/>
    <w:lvl w:ilvl="0" w:tplc="0410000B">
      <w:numFmt w:val="bullet"/>
      <w:lvlText w:val=""/>
      <w:lvlJc w:val="left"/>
      <w:pPr>
        <w:ind w:left="720" w:hanging="360"/>
      </w:pPr>
      <w:rPr>
        <w:rFonts w:ascii="Wingdings" w:eastAsia="Times New Roman" w:hAnsi="Wingdings"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nsid w:val="2CB73080"/>
    <w:multiLevelType w:val="singleLevel"/>
    <w:tmpl w:val="A2ECBF60"/>
    <w:lvl w:ilvl="0">
      <w:start w:val="1"/>
      <w:numFmt w:val="decimal"/>
      <w:lvlText w:val="%1."/>
      <w:lvlJc w:val="left"/>
      <w:pPr>
        <w:tabs>
          <w:tab w:val="num" w:pos="360"/>
        </w:tabs>
        <w:ind w:left="360" w:hanging="360"/>
      </w:pPr>
    </w:lvl>
  </w:abstractNum>
  <w:abstractNum w:abstractNumId="13">
    <w:nsid w:val="33A8619F"/>
    <w:multiLevelType w:val="multilevel"/>
    <w:tmpl w:val="EF3A218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36C26601"/>
    <w:multiLevelType w:val="hybridMultilevel"/>
    <w:tmpl w:val="A4DC3E00"/>
    <w:lvl w:ilvl="0" w:tplc="C81433D4">
      <w:start w:val="5"/>
      <w:numFmt w:val="bullet"/>
      <w:lvlText w:val="-"/>
      <w:lvlJc w:val="left"/>
      <w:pPr>
        <w:ind w:left="720" w:hanging="360"/>
      </w:pPr>
      <w:rPr>
        <w:rFonts w:ascii="Times New Roman" w:eastAsia="Calibri"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nsid w:val="37421FA3"/>
    <w:multiLevelType w:val="singleLevel"/>
    <w:tmpl w:val="AEA2F14C"/>
    <w:lvl w:ilvl="0">
      <w:start w:val="1"/>
      <w:numFmt w:val="decimal"/>
      <w:lvlText w:val="%1- "/>
      <w:legacy w:legacy="1" w:legacySpace="0" w:legacyIndent="283"/>
      <w:lvlJc w:val="left"/>
      <w:pPr>
        <w:ind w:left="283" w:hanging="283"/>
      </w:pPr>
      <w:rPr>
        <w:rFonts w:ascii="Times New Roman" w:hAnsi="Times New Roman" w:cs="Times New Roman" w:hint="default"/>
        <w:b w:val="0"/>
        <w:i w:val="0"/>
        <w:sz w:val="20"/>
      </w:rPr>
    </w:lvl>
  </w:abstractNum>
  <w:abstractNum w:abstractNumId="16">
    <w:nsid w:val="3ADB132E"/>
    <w:multiLevelType w:val="multilevel"/>
    <w:tmpl w:val="C43A9CA8"/>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pStyle w:val="Titolo9"/>
      <w:lvlText w:val="%1.%2.%3.%4.%5.%6.%7.%8.%9"/>
      <w:lvlJc w:val="left"/>
      <w:pPr>
        <w:tabs>
          <w:tab w:val="num" w:pos="1584"/>
        </w:tabs>
        <w:ind w:left="1584" w:hanging="1584"/>
      </w:pPr>
    </w:lvl>
  </w:abstractNum>
  <w:abstractNum w:abstractNumId="17">
    <w:nsid w:val="3ADE1D64"/>
    <w:multiLevelType w:val="multilevel"/>
    <w:tmpl w:val="62061E6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3FC10487"/>
    <w:multiLevelType w:val="multilevel"/>
    <w:tmpl w:val="6B60D71E"/>
    <w:lvl w:ilvl="0">
      <w:start w:val="1"/>
      <w:numFmt w:val="bullet"/>
      <w:lvlText w:val=""/>
      <w:lvlJc w:val="left"/>
      <w:pPr>
        <w:tabs>
          <w:tab w:val="num" w:pos="720"/>
        </w:tabs>
        <w:ind w:left="1134" w:hanging="567"/>
      </w:pPr>
      <w:rPr>
        <w:rFonts w:ascii="Symbol" w:hAnsi="Symbol" w:hint="default"/>
        <w:sz w:val="20"/>
      </w:rPr>
    </w:lvl>
    <w:lvl w:ilvl="1">
      <w:start w:val="1"/>
      <w:numFmt w:val="decimal"/>
      <w:lvlText w:val="%2)"/>
      <w:lvlJc w:val="left"/>
      <w:pPr>
        <w:tabs>
          <w:tab w:val="num" w:pos="1004"/>
        </w:tabs>
        <w:ind w:left="1418" w:hanging="567"/>
      </w:pPr>
      <w:rPr>
        <w:rFonts w:hint="default"/>
      </w:rPr>
    </w:lvl>
    <w:lvl w:ilvl="2">
      <w:start w:val="1"/>
      <w:numFmt w:val="bullet"/>
      <w:lvlText w:val=""/>
      <w:lvlJc w:val="left"/>
      <w:pPr>
        <w:tabs>
          <w:tab w:val="num" w:pos="1288"/>
        </w:tabs>
        <w:ind w:left="1702" w:hanging="567"/>
      </w:pPr>
      <w:rPr>
        <w:rFonts w:ascii="Wingdings" w:hAnsi="Wingdings" w:hint="default"/>
        <w:sz w:val="20"/>
      </w:rPr>
    </w:lvl>
    <w:lvl w:ilvl="3">
      <w:start w:val="1"/>
      <w:numFmt w:val="bullet"/>
      <w:lvlText w:val=""/>
      <w:lvlJc w:val="left"/>
      <w:pPr>
        <w:tabs>
          <w:tab w:val="num" w:pos="1572"/>
        </w:tabs>
        <w:ind w:left="1986" w:hanging="567"/>
      </w:pPr>
      <w:rPr>
        <w:rFonts w:ascii="Wingdings" w:hAnsi="Wingdings" w:hint="default"/>
        <w:sz w:val="20"/>
      </w:rPr>
    </w:lvl>
    <w:lvl w:ilvl="4">
      <w:start w:val="1"/>
      <w:numFmt w:val="bullet"/>
      <w:lvlText w:val=""/>
      <w:lvlJc w:val="left"/>
      <w:pPr>
        <w:tabs>
          <w:tab w:val="num" w:pos="1856"/>
        </w:tabs>
        <w:ind w:left="2270" w:hanging="567"/>
      </w:pPr>
      <w:rPr>
        <w:rFonts w:ascii="Wingdings" w:hAnsi="Wingdings" w:hint="default"/>
        <w:sz w:val="20"/>
      </w:rPr>
    </w:lvl>
    <w:lvl w:ilvl="5">
      <w:start w:val="1"/>
      <w:numFmt w:val="bullet"/>
      <w:lvlText w:val=""/>
      <w:lvlJc w:val="left"/>
      <w:pPr>
        <w:tabs>
          <w:tab w:val="num" w:pos="2140"/>
        </w:tabs>
        <w:ind w:left="2554" w:hanging="567"/>
      </w:pPr>
      <w:rPr>
        <w:rFonts w:ascii="Wingdings" w:hAnsi="Wingdings" w:hint="default"/>
        <w:sz w:val="20"/>
      </w:rPr>
    </w:lvl>
    <w:lvl w:ilvl="6">
      <w:start w:val="1"/>
      <w:numFmt w:val="bullet"/>
      <w:lvlText w:val=""/>
      <w:lvlJc w:val="left"/>
      <w:pPr>
        <w:tabs>
          <w:tab w:val="num" w:pos="2424"/>
        </w:tabs>
        <w:ind w:left="2838" w:hanging="567"/>
      </w:pPr>
      <w:rPr>
        <w:rFonts w:ascii="Wingdings" w:hAnsi="Wingdings" w:hint="default"/>
        <w:sz w:val="20"/>
      </w:rPr>
    </w:lvl>
    <w:lvl w:ilvl="7">
      <w:start w:val="1"/>
      <w:numFmt w:val="bullet"/>
      <w:lvlText w:val=""/>
      <w:lvlJc w:val="left"/>
      <w:pPr>
        <w:tabs>
          <w:tab w:val="num" w:pos="2708"/>
        </w:tabs>
        <w:ind w:left="3122" w:hanging="567"/>
      </w:pPr>
      <w:rPr>
        <w:rFonts w:ascii="Wingdings" w:hAnsi="Wingdings" w:hint="default"/>
        <w:sz w:val="20"/>
      </w:rPr>
    </w:lvl>
    <w:lvl w:ilvl="8">
      <w:start w:val="1"/>
      <w:numFmt w:val="bullet"/>
      <w:lvlText w:val=""/>
      <w:lvlJc w:val="left"/>
      <w:pPr>
        <w:tabs>
          <w:tab w:val="num" w:pos="2992"/>
        </w:tabs>
        <w:ind w:left="3406" w:hanging="567"/>
      </w:pPr>
      <w:rPr>
        <w:rFonts w:ascii="Wingdings" w:hAnsi="Wingdings" w:hint="default"/>
        <w:sz w:val="20"/>
      </w:rPr>
    </w:lvl>
  </w:abstractNum>
  <w:abstractNum w:abstractNumId="19">
    <w:nsid w:val="43DE6AF6"/>
    <w:multiLevelType w:val="singleLevel"/>
    <w:tmpl w:val="71925B08"/>
    <w:lvl w:ilvl="0">
      <w:start w:val="1"/>
      <w:numFmt w:val="decimal"/>
      <w:lvlText w:val="%1)"/>
      <w:legacy w:legacy="1" w:legacySpace="0" w:legacyIndent="435"/>
      <w:lvlJc w:val="left"/>
      <w:pPr>
        <w:ind w:left="435" w:hanging="435"/>
      </w:pPr>
      <w:rPr>
        <w:rFonts w:ascii="Times New Roman" w:hAnsi="Times New Roman" w:cs="Times New Roman" w:hint="default"/>
      </w:rPr>
    </w:lvl>
  </w:abstractNum>
  <w:abstractNum w:abstractNumId="20">
    <w:nsid w:val="45534CB8"/>
    <w:multiLevelType w:val="singleLevel"/>
    <w:tmpl w:val="0CCA1340"/>
    <w:lvl w:ilvl="0">
      <w:start w:val="1"/>
      <w:numFmt w:val="lowerLetter"/>
      <w:lvlText w:val="%1)"/>
      <w:lvlJc w:val="left"/>
      <w:pPr>
        <w:tabs>
          <w:tab w:val="num" w:pos="720"/>
        </w:tabs>
        <w:ind w:left="720" w:hanging="720"/>
      </w:pPr>
      <w:rPr>
        <w:rFonts w:hint="default"/>
      </w:rPr>
    </w:lvl>
  </w:abstractNum>
  <w:abstractNum w:abstractNumId="21">
    <w:nsid w:val="46474616"/>
    <w:multiLevelType w:val="hybridMultilevel"/>
    <w:tmpl w:val="079EB1C8"/>
    <w:lvl w:ilvl="0" w:tplc="0410000F">
      <w:start w:val="1"/>
      <w:numFmt w:val="decimal"/>
      <w:lvlText w:val="%1."/>
      <w:lvlJc w:val="left"/>
      <w:pPr>
        <w:ind w:left="360" w:hanging="360"/>
      </w:p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22">
    <w:nsid w:val="48BA4075"/>
    <w:multiLevelType w:val="hybridMultilevel"/>
    <w:tmpl w:val="188AC2E0"/>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3">
    <w:nsid w:val="4D3951E6"/>
    <w:multiLevelType w:val="multilevel"/>
    <w:tmpl w:val="3F74AFF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4E196AAB"/>
    <w:multiLevelType w:val="hybridMultilevel"/>
    <w:tmpl w:val="020A714E"/>
    <w:lvl w:ilvl="0" w:tplc="04100001">
      <w:start w:val="1"/>
      <w:numFmt w:val="bullet"/>
      <w:lvlText w:val=""/>
      <w:lvlJc w:val="left"/>
      <w:pPr>
        <w:ind w:left="1287" w:hanging="360"/>
      </w:pPr>
      <w:rPr>
        <w:rFonts w:ascii="Symbol" w:hAnsi="Symbol" w:hint="default"/>
      </w:rPr>
    </w:lvl>
    <w:lvl w:ilvl="1" w:tplc="04100003" w:tentative="1">
      <w:start w:val="1"/>
      <w:numFmt w:val="bullet"/>
      <w:lvlText w:val="o"/>
      <w:lvlJc w:val="left"/>
      <w:pPr>
        <w:ind w:left="2007" w:hanging="360"/>
      </w:pPr>
      <w:rPr>
        <w:rFonts w:ascii="Courier New" w:hAnsi="Courier New" w:cs="Courier New" w:hint="default"/>
      </w:rPr>
    </w:lvl>
    <w:lvl w:ilvl="2" w:tplc="04100005" w:tentative="1">
      <w:start w:val="1"/>
      <w:numFmt w:val="bullet"/>
      <w:lvlText w:val=""/>
      <w:lvlJc w:val="left"/>
      <w:pPr>
        <w:ind w:left="2727" w:hanging="360"/>
      </w:pPr>
      <w:rPr>
        <w:rFonts w:ascii="Wingdings" w:hAnsi="Wingdings" w:hint="default"/>
      </w:rPr>
    </w:lvl>
    <w:lvl w:ilvl="3" w:tplc="04100001" w:tentative="1">
      <w:start w:val="1"/>
      <w:numFmt w:val="bullet"/>
      <w:lvlText w:val=""/>
      <w:lvlJc w:val="left"/>
      <w:pPr>
        <w:ind w:left="3447" w:hanging="360"/>
      </w:pPr>
      <w:rPr>
        <w:rFonts w:ascii="Symbol" w:hAnsi="Symbol" w:hint="default"/>
      </w:rPr>
    </w:lvl>
    <w:lvl w:ilvl="4" w:tplc="04100003" w:tentative="1">
      <w:start w:val="1"/>
      <w:numFmt w:val="bullet"/>
      <w:lvlText w:val="o"/>
      <w:lvlJc w:val="left"/>
      <w:pPr>
        <w:ind w:left="4167" w:hanging="360"/>
      </w:pPr>
      <w:rPr>
        <w:rFonts w:ascii="Courier New" w:hAnsi="Courier New" w:cs="Courier New" w:hint="default"/>
      </w:rPr>
    </w:lvl>
    <w:lvl w:ilvl="5" w:tplc="04100005" w:tentative="1">
      <w:start w:val="1"/>
      <w:numFmt w:val="bullet"/>
      <w:lvlText w:val=""/>
      <w:lvlJc w:val="left"/>
      <w:pPr>
        <w:ind w:left="4887" w:hanging="360"/>
      </w:pPr>
      <w:rPr>
        <w:rFonts w:ascii="Wingdings" w:hAnsi="Wingdings" w:hint="default"/>
      </w:rPr>
    </w:lvl>
    <w:lvl w:ilvl="6" w:tplc="04100001" w:tentative="1">
      <w:start w:val="1"/>
      <w:numFmt w:val="bullet"/>
      <w:lvlText w:val=""/>
      <w:lvlJc w:val="left"/>
      <w:pPr>
        <w:ind w:left="5607" w:hanging="360"/>
      </w:pPr>
      <w:rPr>
        <w:rFonts w:ascii="Symbol" w:hAnsi="Symbol" w:hint="default"/>
      </w:rPr>
    </w:lvl>
    <w:lvl w:ilvl="7" w:tplc="04100003" w:tentative="1">
      <w:start w:val="1"/>
      <w:numFmt w:val="bullet"/>
      <w:lvlText w:val="o"/>
      <w:lvlJc w:val="left"/>
      <w:pPr>
        <w:ind w:left="6327" w:hanging="360"/>
      </w:pPr>
      <w:rPr>
        <w:rFonts w:ascii="Courier New" w:hAnsi="Courier New" w:cs="Courier New" w:hint="default"/>
      </w:rPr>
    </w:lvl>
    <w:lvl w:ilvl="8" w:tplc="04100005" w:tentative="1">
      <w:start w:val="1"/>
      <w:numFmt w:val="bullet"/>
      <w:lvlText w:val=""/>
      <w:lvlJc w:val="left"/>
      <w:pPr>
        <w:ind w:left="7047" w:hanging="360"/>
      </w:pPr>
      <w:rPr>
        <w:rFonts w:ascii="Wingdings" w:hAnsi="Wingdings" w:hint="default"/>
      </w:rPr>
    </w:lvl>
  </w:abstractNum>
  <w:abstractNum w:abstractNumId="25">
    <w:nsid w:val="4E376AD7"/>
    <w:multiLevelType w:val="hybridMultilevel"/>
    <w:tmpl w:val="F560015A"/>
    <w:lvl w:ilvl="0" w:tplc="3FE211B6">
      <w:numFmt w:val="bullet"/>
      <w:lvlText w:val="-"/>
      <w:lvlJc w:val="left"/>
      <w:pPr>
        <w:ind w:left="1353" w:hanging="360"/>
      </w:pPr>
      <w:rPr>
        <w:rFonts w:ascii="Calibri" w:eastAsia="Times New Roman" w:hAnsi="Calibri" w:cs="Times New Roman" w:hint="default"/>
      </w:rPr>
    </w:lvl>
    <w:lvl w:ilvl="1" w:tplc="04100003" w:tentative="1">
      <w:start w:val="1"/>
      <w:numFmt w:val="bullet"/>
      <w:lvlText w:val="o"/>
      <w:lvlJc w:val="left"/>
      <w:pPr>
        <w:ind w:left="2073" w:hanging="360"/>
      </w:pPr>
      <w:rPr>
        <w:rFonts w:ascii="Courier New" w:hAnsi="Courier New" w:cs="Courier New" w:hint="default"/>
      </w:rPr>
    </w:lvl>
    <w:lvl w:ilvl="2" w:tplc="04100005" w:tentative="1">
      <w:start w:val="1"/>
      <w:numFmt w:val="bullet"/>
      <w:lvlText w:val=""/>
      <w:lvlJc w:val="left"/>
      <w:pPr>
        <w:ind w:left="2793" w:hanging="360"/>
      </w:pPr>
      <w:rPr>
        <w:rFonts w:ascii="Wingdings" w:hAnsi="Wingdings" w:hint="default"/>
      </w:rPr>
    </w:lvl>
    <w:lvl w:ilvl="3" w:tplc="04100001" w:tentative="1">
      <w:start w:val="1"/>
      <w:numFmt w:val="bullet"/>
      <w:lvlText w:val=""/>
      <w:lvlJc w:val="left"/>
      <w:pPr>
        <w:ind w:left="3513" w:hanging="360"/>
      </w:pPr>
      <w:rPr>
        <w:rFonts w:ascii="Symbol" w:hAnsi="Symbol" w:hint="default"/>
      </w:rPr>
    </w:lvl>
    <w:lvl w:ilvl="4" w:tplc="04100003" w:tentative="1">
      <w:start w:val="1"/>
      <w:numFmt w:val="bullet"/>
      <w:lvlText w:val="o"/>
      <w:lvlJc w:val="left"/>
      <w:pPr>
        <w:ind w:left="4233" w:hanging="360"/>
      </w:pPr>
      <w:rPr>
        <w:rFonts w:ascii="Courier New" w:hAnsi="Courier New" w:cs="Courier New" w:hint="default"/>
      </w:rPr>
    </w:lvl>
    <w:lvl w:ilvl="5" w:tplc="04100005" w:tentative="1">
      <w:start w:val="1"/>
      <w:numFmt w:val="bullet"/>
      <w:lvlText w:val=""/>
      <w:lvlJc w:val="left"/>
      <w:pPr>
        <w:ind w:left="4953" w:hanging="360"/>
      </w:pPr>
      <w:rPr>
        <w:rFonts w:ascii="Wingdings" w:hAnsi="Wingdings" w:hint="default"/>
      </w:rPr>
    </w:lvl>
    <w:lvl w:ilvl="6" w:tplc="04100001" w:tentative="1">
      <w:start w:val="1"/>
      <w:numFmt w:val="bullet"/>
      <w:lvlText w:val=""/>
      <w:lvlJc w:val="left"/>
      <w:pPr>
        <w:ind w:left="5673" w:hanging="360"/>
      </w:pPr>
      <w:rPr>
        <w:rFonts w:ascii="Symbol" w:hAnsi="Symbol" w:hint="default"/>
      </w:rPr>
    </w:lvl>
    <w:lvl w:ilvl="7" w:tplc="04100003" w:tentative="1">
      <w:start w:val="1"/>
      <w:numFmt w:val="bullet"/>
      <w:lvlText w:val="o"/>
      <w:lvlJc w:val="left"/>
      <w:pPr>
        <w:ind w:left="6393" w:hanging="360"/>
      </w:pPr>
      <w:rPr>
        <w:rFonts w:ascii="Courier New" w:hAnsi="Courier New" w:cs="Courier New" w:hint="default"/>
      </w:rPr>
    </w:lvl>
    <w:lvl w:ilvl="8" w:tplc="04100005" w:tentative="1">
      <w:start w:val="1"/>
      <w:numFmt w:val="bullet"/>
      <w:lvlText w:val=""/>
      <w:lvlJc w:val="left"/>
      <w:pPr>
        <w:ind w:left="7113" w:hanging="360"/>
      </w:pPr>
      <w:rPr>
        <w:rFonts w:ascii="Wingdings" w:hAnsi="Wingdings" w:hint="default"/>
      </w:rPr>
    </w:lvl>
  </w:abstractNum>
  <w:abstractNum w:abstractNumId="26">
    <w:nsid w:val="52AC4DCA"/>
    <w:multiLevelType w:val="singleLevel"/>
    <w:tmpl w:val="0410000F"/>
    <w:lvl w:ilvl="0">
      <w:start w:val="1"/>
      <w:numFmt w:val="decimal"/>
      <w:lvlText w:val="%1."/>
      <w:lvlJc w:val="left"/>
      <w:pPr>
        <w:ind w:left="360" w:hanging="360"/>
      </w:pPr>
      <w:rPr>
        <w:rFonts w:hint="default"/>
      </w:rPr>
    </w:lvl>
  </w:abstractNum>
  <w:abstractNum w:abstractNumId="27">
    <w:nsid w:val="569F05D2"/>
    <w:multiLevelType w:val="hybridMultilevel"/>
    <w:tmpl w:val="90AEFE30"/>
    <w:lvl w:ilvl="0" w:tplc="68A4FA92">
      <w:start w:val="1"/>
      <w:numFmt w:val="decimal"/>
      <w:lvlText w:val=""/>
      <w:lvlJc w:val="left"/>
    </w:lvl>
    <w:lvl w:ilvl="1" w:tplc="04100019">
      <w:numFmt w:val="decimal"/>
      <w:lvlText w:val=""/>
      <w:lvlJc w:val="left"/>
    </w:lvl>
    <w:lvl w:ilvl="2" w:tplc="0410001B">
      <w:numFmt w:val="decimal"/>
      <w:lvlText w:val=""/>
      <w:lvlJc w:val="left"/>
    </w:lvl>
    <w:lvl w:ilvl="3" w:tplc="0410000F">
      <w:numFmt w:val="decimal"/>
      <w:lvlText w:val=""/>
      <w:lvlJc w:val="left"/>
    </w:lvl>
    <w:lvl w:ilvl="4" w:tplc="04100019">
      <w:numFmt w:val="decimal"/>
      <w:lvlText w:val=""/>
      <w:lvlJc w:val="left"/>
    </w:lvl>
    <w:lvl w:ilvl="5" w:tplc="0410001B">
      <w:numFmt w:val="decimal"/>
      <w:lvlText w:val=""/>
      <w:lvlJc w:val="left"/>
    </w:lvl>
    <w:lvl w:ilvl="6" w:tplc="0410000F">
      <w:numFmt w:val="decimal"/>
      <w:lvlText w:val=""/>
      <w:lvlJc w:val="left"/>
    </w:lvl>
    <w:lvl w:ilvl="7" w:tplc="04100019">
      <w:numFmt w:val="decimal"/>
      <w:lvlText w:val=""/>
      <w:lvlJc w:val="left"/>
    </w:lvl>
    <w:lvl w:ilvl="8" w:tplc="0410001B">
      <w:numFmt w:val="decimal"/>
      <w:lvlText w:val=""/>
      <w:lvlJc w:val="left"/>
    </w:lvl>
  </w:abstractNum>
  <w:abstractNum w:abstractNumId="28">
    <w:nsid w:val="56D20DE1"/>
    <w:multiLevelType w:val="hybridMultilevel"/>
    <w:tmpl w:val="58BA7128"/>
    <w:lvl w:ilvl="0" w:tplc="0410000F">
      <w:start w:val="1"/>
      <w:numFmt w:val="decimal"/>
      <w:lvlText w:val="%1."/>
      <w:lvlJc w:val="left"/>
      <w:pPr>
        <w:ind w:left="360" w:hanging="360"/>
      </w:p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29">
    <w:nsid w:val="573A0302"/>
    <w:multiLevelType w:val="singleLevel"/>
    <w:tmpl w:val="0410000F"/>
    <w:lvl w:ilvl="0">
      <w:start w:val="1"/>
      <w:numFmt w:val="decimal"/>
      <w:lvlText w:val="%1."/>
      <w:lvlJc w:val="left"/>
      <w:pPr>
        <w:tabs>
          <w:tab w:val="num" w:pos="360"/>
        </w:tabs>
        <w:ind w:left="360" w:hanging="360"/>
      </w:pPr>
    </w:lvl>
  </w:abstractNum>
  <w:abstractNum w:abstractNumId="30">
    <w:nsid w:val="593F0589"/>
    <w:multiLevelType w:val="singleLevel"/>
    <w:tmpl w:val="FDE8575C"/>
    <w:lvl w:ilvl="0">
      <w:start w:val="5"/>
      <w:numFmt w:val="decimal"/>
      <w:lvlText w:val="%1.1)"/>
      <w:legacy w:legacy="1" w:legacySpace="0" w:legacyIndent="360"/>
      <w:lvlJc w:val="left"/>
      <w:pPr>
        <w:ind w:left="360" w:hanging="360"/>
      </w:pPr>
      <w:rPr>
        <w:rFonts w:ascii="Times New Roman" w:hAnsi="Times New Roman" w:cs="Times New Roman" w:hint="default"/>
      </w:rPr>
    </w:lvl>
  </w:abstractNum>
  <w:abstractNum w:abstractNumId="31">
    <w:nsid w:val="5B047F53"/>
    <w:multiLevelType w:val="hybridMultilevel"/>
    <w:tmpl w:val="4F6065FC"/>
    <w:lvl w:ilvl="0" w:tplc="E3BAF6F2">
      <w:start w:val="2"/>
      <w:numFmt w:val="bullet"/>
      <w:lvlText w:val="-"/>
      <w:lvlJc w:val="left"/>
      <w:pPr>
        <w:ind w:left="720" w:hanging="360"/>
      </w:pPr>
      <w:rPr>
        <w:rFonts w:ascii="Times New Roman" w:eastAsia="Calibri"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2">
    <w:nsid w:val="5D474549"/>
    <w:multiLevelType w:val="hybridMultilevel"/>
    <w:tmpl w:val="F68E6614"/>
    <w:lvl w:ilvl="0" w:tplc="FFFFFFFF">
      <w:start w:val="1"/>
      <w:numFmt w:val="decimal"/>
      <w:lvlText w:val="%1."/>
      <w:lvlJc w:val="left"/>
      <w:pPr>
        <w:tabs>
          <w:tab w:val="num" w:pos="1287"/>
        </w:tabs>
        <w:ind w:left="1287" w:hanging="360"/>
      </w:pPr>
    </w:lvl>
    <w:lvl w:ilvl="1" w:tplc="FFFFFFFF">
      <w:start w:val="1"/>
      <w:numFmt w:val="upperLetter"/>
      <w:lvlText w:val="%2."/>
      <w:lvlJc w:val="left"/>
      <w:pPr>
        <w:tabs>
          <w:tab w:val="num" w:pos="2007"/>
        </w:tabs>
        <w:ind w:left="2007" w:hanging="360"/>
      </w:pPr>
      <w:rPr>
        <w:rFonts w:hint="default"/>
      </w:rPr>
    </w:lvl>
    <w:lvl w:ilvl="2" w:tplc="FFFFFFFF" w:tentative="1">
      <w:start w:val="1"/>
      <w:numFmt w:val="lowerRoman"/>
      <w:lvlText w:val="%3."/>
      <w:lvlJc w:val="right"/>
      <w:pPr>
        <w:tabs>
          <w:tab w:val="num" w:pos="2727"/>
        </w:tabs>
        <w:ind w:left="2727" w:hanging="180"/>
      </w:pPr>
    </w:lvl>
    <w:lvl w:ilvl="3" w:tplc="FFFFFFFF" w:tentative="1">
      <w:start w:val="1"/>
      <w:numFmt w:val="decimal"/>
      <w:lvlText w:val="%4."/>
      <w:lvlJc w:val="left"/>
      <w:pPr>
        <w:tabs>
          <w:tab w:val="num" w:pos="3447"/>
        </w:tabs>
        <w:ind w:left="3447" w:hanging="360"/>
      </w:pPr>
    </w:lvl>
    <w:lvl w:ilvl="4" w:tplc="FFFFFFFF" w:tentative="1">
      <w:start w:val="1"/>
      <w:numFmt w:val="lowerLetter"/>
      <w:lvlText w:val="%5."/>
      <w:lvlJc w:val="left"/>
      <w:pPr>
        <w:tabs>
          <w:tab w:val="num" w:pos="4167"/>
        </w:tabs>
        <w:ind w:left="4167" w:hanging="360"/>
      </w:pPr>
    </w:lvl>
    <w:lvl w:ilvl="5" w:tplc="FFFFFFFF" w:tentative="1">
      <w:start w:val="1"/>
      <w:numFmt w:val="lowerRoman"/>
      <w:lvlText w:val="%6."/>
      <w:lvlJc w:val="right"/>
      <w:pPr>
        <w:tabs>
          <w:tab w:val="num" w:pos="4887"/>
        </w:tabs>
        <w:ind w:left="4887" w:hanging="180"/>
      </w:pPr>
    </w:lvl>
    <w:lvl w:ilvl="6" w:tplc="FFFFFFFF" w:tentative="1">
      <w:start w:val="1"/>
      <w:numFmt w:val="decimal"/>
      <w:lvlText w:val="%7."/>
      <w:lvlJc w:val="left"/>
      <w:pPr>
        <w:tabs>
          <w:tab w:val="num" w:pos="5607"/>
        </w:tabs>
        <w:ind w:left="5607" w:hanging="360"/>
      </w:pPr>
    </w:lvl>
    <w:lvl w:ilvl="7" w:tplc="FFFFFFFF" w:tentative="1">
      <w:start w:val="1"/>
      <w:numFmt w:val="lowerLetter"/>
      <w:lvlText w:val="%8."/>
      <w:lvlJc w:val="left"/>
      <w:pPr>
        <w:tabs>
          <w:tab w:val="num" w:pos="6327"/>
        </w:tabs>
        <w:ind w:left="6327" w:hanging="360"/>
      </w:pPr>
    </w:lvl>
    <w:lvl w:ilvl="8" w:tplc="FFFFFFFF" w:tentative="1">
      <w:start w:val="1"/>
      <w:numFmt w:val="lowerRoman"/>
      <w:lvlText w:val="%9."/>
      <w:lvlJc w:val="right"/>
      <w:pPr>
        <w:tabs>
          <w:tab w:val="num" w:pos="7047"/>
        </w:tabs>
        <w:ind w:left="7047" w:hanging="180"/>
      </w:pPr>
    </w:lvl>
  </w:abstractNum>
  <w:abstractNum w:abstractNumId="33">
    <w:nsid w:val="5ECD2DB0"/>
    <w:multiLevelType w:val="hybridMultilevel"/>
    <w:tmpl w:val="DD78C1E0"/>
    <w:lvl w:ilvl="0" w:tplc="0410000F">
      <w:start w:val="1"/>
      <w:numFmt w:val="decimal"/>
      <w:lvlText w:val="%1."/>
      <w:lvlJc w:val="left"/>
      <w:pPr>
        <w:ind w:left="1080" w:hanging="360"/>
      </w:p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34">
    <w:nsid w:val="6D466C01"/>
    <w:multiLevelType w:val="hybridMultilevel"/>
    <w:tmpl w:val="6A547E02"/>
    <w:lvl w:ilvl="0" w:tplc="907A4298">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5">
    <w:nsid w:val="6D6F3F1E"/>
    <w:multiLevelType w:val="hybridMultilevel"/>
    <w:tmpl w:val="8D345755"/>
    <w:lvl w:ilvl="0" w:tplc="FFFFFFFF">
      <w:start w:val="1"/>
      <w:numFmt w:val="decimal"/>
      <w:lvlText w:val=""/>
      <w:lvlJc w:val="left"/>
    </w:lvl>
    <w:lvl w:ilvl="1" w:tplc="FFFFFFFF">
      <w:start w:val="1"/>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6">
    <w:nsid w:val="72851AB2"/>
    <w:multiLevelType w:val="singleLevel"/>
    <w:tmpl w:val="04100011"/>
    <w:lvl w:ilvl="0">
      <w:start w:val="1"/>
      <w:numFmt w:val="decimal"/>
      <w:lvlText w:val="%1)"/>
      <w:lvlJc w:val="left"/>
      <w:pPr>
        <w:tabs>
          <w:tab w:val="num" w:pos="360"/>
        </w:tabs>
        <w:ind w:left="360" w:hanging="360"/>
      </w:pPr>
      <w:rPr>
        <w:rFonts w:hint="default"/>
      </w:rPr>
    </w:lvl>
  </w:abstractNum>
  <w:abstractNum w:abstractNumId="37">
    <w:nsid w:val="754C30FC"/>
    <w:multiLevelType w:val="singleLevel"/>
    <w:tmpl w:val="0410000F"/>
    <w:lvl w:ilvl="0">
      <w:start w:val="1"/>
      <w:numFmt w:val="decimal"/>
      <w:lvlText w:val="%1."/>
      <w:lvlJc w:val="left"/>
      <w:pPr>
        <w:tabs>
          <w:tab w:val="num" w:pos="360"/>
        </w:tabs>
        <w:ind w:left="360" w:hanging="360"/>
      </w:pPr>
    </w:lvl>
  </w:abstractNum>
  <w:abstractNum w:abstractNumId="38">
    <w:nsid w:val="77165AFD"/>
    <w:multiLevelType w:val="singleLevel"/>
    <w:tmpl w:val="0410000F"/>
    <w:lvl w:ilvl="0">
      <w:start w:val="1"/>
      <w:numFmt w:val="decimal"/>
      <w:lvlText w:val="%1."/>
      <w:lvlJc w:val="left"/>
      <w:pPr>
        <w:tabs>
          <w:tab w:val="num" w:pos="360"/>
        </w:tabs>
        <w:ind w:left="360" w:hanging="360"/>
      </w:pPr>
    </w:lvl>
  </w:abstractNum>
  <w:abstractNum w:abstractNumId="39">
    <w:nsid w:val="78E0053A"/>
    <w:multiLevelType w:val="hybridMultilevel"/>
    <w:tmpl w:val="D236F09E"/>
    <w:lvl w:ilvl="0" w:tplc="0410000F">
      <w:start w:val="1"/>
      <w:numFmt w:val="decimal"/>
      <w:lvlText w:val="%1."/>
      <w:lvlJc w:val="left"/>
      <w:pPr>
        <w:ind w:left="1287" w:hanging="360"/>
      </w:pPr>
    </w:lvl>
    <w:lvl w:ilvl="1" w:tplc="CE5ACF54">
      <w:start w:val="1"/>
      <w:numFmt w:val="decimal"/>
      <w:lvlText w:val="%2)"/>
      <w:lvlJc w:val="left"/>
      <w:pPr>
        <w:ind w:left="2607" w:hanging="960"/>
      </w:pPr>
      <w:rPr>
        <w:rFonts w:hint="default"/>
      </w:rPr>
    </w:lvl>
    <w:lvl w:ilvl="2" w:tplc="9E5A5CF6">
      <w:start w:val="1"/>
      <w:numFmt w:val="lowerRoman"/>
      <w:lvlText w:val="%3)"/>
      <w:lvlJc w:val="left"/>
      <w:pPr>
        <w:ind w:left="3267" w:hanging="720"/>
      </w:pPr>
      <w:rPr>
        <w:rFonts w:hint="default"/>
      </w:rPr>
    </w:lvl>
    <w:lvl w:ilvl="3" w:tplc="0410000F" w:tentative="1">
      <w:start w:val="1"/>
      <w:numFmt w:val="decimal"/>
      <w:lvlText w:val="%4."/>
      <w:lvlJc w:val="left"/>
      <w:pPr>
        <w:ind w:left="3447" w:hanging="360"/>
      </w:pPr>
    </w:lvl>
    <w:lvl w:ilvl="4" w:tplc="04100019" w:tentative="1">
      <w:start w:val="1"/>
      <w:numFmt w:val="lowerLetter"/>
      <w:lvlText w:val="%5."/>
      <w:lvlJc w:val="left"/>
      <w:pPr>
        <w:ind w:left="4167" w:hanging="360"/>
      </w:pPr>
    </w:lvl>
    <w:lvl w:ilvl="5" w:tplc="0410001B" w:tentative="1">
      <w:start w:val="1"/>
      <w:numFmt w:val="lowerRoman"/>
      <w:lvlText w:val="%6."/>
      <w:lvlJc w:val="right"/>
      <w:pPr>
        <w:ind w:left="4887" w:hanging="180"/>
      </w:pPr>
    </w:lvl>
    <w:lvl w:ilvl="6" w:tplc="0410000F" w:tentative="1">
      <w:start w:val="1"/>
      <w:numFmt w:val="decimal"/>
      <w:lvlText w:val="%7."/>
      <w:lvlJc w:val="left"/>
      <w:pPr>
        <w:ind w:left="5607" w:hanging="360"/>
      </w:pPr>
    </w:lvl>
    <w:lvl w:ilvl="7" w:tplc="04100019" w:tentative="1">
      <w:start w:val="1"/>
      <w:numFmt w:val="lowerLetter"/>
      <w:lvlText w:val="%8."/>
      <w:lvlJc w:val="left"/>
      <w:pPr>
        <w:ind w:left="6327" w:hanging="360"/>
      </w:pPr>
    </w:lvl>
    <w:lvl w:ilvl="8" w:tplc="0410001B" w:tentative="1">
      <w:start w:val="1"/>
      <w:numFmt w:val="lowerRoman"/>
      <w:lvlText w:val="%9."/>
      <w:lvlJc w:val="right"/>
      <w:pPr>
        <w:ind w:left="7047" w:hanging="180"/>
      </w:pPr>
    </w:lvl>
  </w:abstractNum>
  <w:abstractNum w:abstractNumId="40">
    <w:nsid w:val="79E46EAF"/>
    <w:multiLevelType w:val="singleLevel"/>
    <w:tmpl w:val="EE8E4BDE"/>
    <w:lvl w:ilvl="0">
      <w:numFmt w:val="bullet"/>
      <w:lvlText w:val="-"/>
      <w:lvlJc w:val="left"/>
      <w:pPr>
        <w:tabs>
          <w:tab w:val="num" w:pos="1800"/>
        </w:tabs>
        <w:ind w:left="1800" w:hanging="360"/>
      </w:pPr>
      <w:rPr>
        <w:rFonts w:ascii="Times New Roman" w:hAnsi="Times New Roman" w:hint="default"/>
      </w:rPr>
    </w:lvl>
  </w:abstractNum>
  <w:num w:numId="1">
    <w:abstractNumId w:val="26"/>
  </w:num>
  <w:num w:numId="2">
    <w:abstractNumId w:val="0"/>
  </w:num>
  <w:num w:numId="3">
    <w:abstractNumId w:val="16"/>
  </w:num>
  <w:num w:numId="4">
    <w:abstractNumId w:val="12"/>
  </w:num>
  <w:num w:numId="5">
    <w:abstractNumId w:val="8"/>
  </w:num>
  <w:num w:numId="6">
    <w:abstractNumId w:val="5"/>
  </w:num>
  <w:num w:numId="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1"/>
  </w:num>
  <w:num w:numId="9">
    <w:abstractNumId w:val="18"/>
  </w:num>
  <w:num w:numId="10">
    <w:abstractNumId w:val="34"/>
  </w:num>
  <w:num w:numId="11">
    <w:abstractNumId w:val="13"/>
  </w:num>
  <w:num w:numId="12">
    <w:abstractNumId w:val="6"/>
  </w:num>
  <w:num w:numId="13">
    <w:abstractNumId w:val="14"/>
  </w:num>
  <w:num w:numId="14">
    <w:abstractNumId w:val="21"/>
  </w:num>
  <w:num w:numId="15">
    <w:abstractNumId w:val="33"/>
  </w:num>
  <w:num w:numId="16">
    <w:abstractNumId w:val="7"/>
  </w:num>
  <w:num w:numId="17">
    <w:abstractNumId w:val="24"/>
  </w:num>
  <w:num w:numId="18">
    <w:abstractNumId w:val="2"/>
  </w:num>
  <w:num w:numId="19">
    <w:abstractNumId w:val="17"/>
  </w:num>
  <w:num w:numId="20">
    <w:abstractNumId w:val="23"/>
  </w:num>
  <w:num w:numId="21">
    <w:abstractNumId w:val="11"/>
  </w:num>
  <w:num w:numId="22">
    <w:abstractNumId w:val="38"/>
  </w:num>
  <w:num w:numId="23">
    <w:abstractNumId w:val="29"/>
  </w:num>
  <w:num w:numId="24">
    <w:abstractNumId w:val="37"/>
  </w:num>
  <w:num w:numId="25">
    <w:abstractNumId w:val="9"/>
  </w:num>
  <w:num w:numId="26">
    <w:abstractNumId w:val="3"/>
  </w:num>
  <w:num w:numId="27">
    <w:abstractNumId w:val="32"/>
  </w:num>
  <w:num w:numId="28">
    <w:abstractNumId w:val="20"/>
  </w:num>
  <w:num w:numId="29">
    <w:abstractNumId w:val="40"/>
  </w:num>
  <w:num w:numId="30">
    <w:abstractNumId w:val="36"/>
  </w:num>
  <w:num w:numId="31">
    <w:abstractNumId w:val="10"/>
  </w:num>
  <w:num w:numId="32">
    <w:abstractNumId w:val="1"/>
    <w:lvlOverride w:ilvl="0">
      <w:lvl w:ilvl="0">
        <w:start w:val="14"/>
        <w:numFmt w:val="bullet"/>
        <w:lvlText w:val="-"/>
        <w:legacy w:legacy="1" w:legacySpace="0" w:legacyIndent="360"/>
        <w:lvlJc w:val="left"/>
        <w:pPr>
          <w:ind w:left="927" w:hanging="360"/>
        </w:pPr>
      </w:lvl>
    </w:lvlOverride>
  </w:num>
  <w:num w:numId="33">
    <w:abstractNumId w:val="1"/>
    <w:lvlOverride w:ilvl="0">
      <w:lvl w:ilvl="0">
        <w:start w:val="1"/>
        <w:numFmt w:val="bullet"/>
        <w:lvlText w:val="·"/>
        <w:legacy w:legacy="1" w:legacySpace="0" w:legacyIndent="283"/>
        <w:lvlJc w:val="left"/>
        <w:pPr>
          <w:ind w:left="283" w:hanging="283"/>
        </w:pPr>
        <w:rPr>
          <w:rFonts w:ascii="Times New Roman" w:hAnsi="Times New Roman" w:cs="Times New Roman" w:hint="default"/>
        </w:rPr>
      </w:lvl>
    </w:lvlOverride>
  </w:num>
  <w:num w:numId="34">
    <w:abstractNumId w:val="19"/>
  </w:num>
  <w:num w:numId="35">
    <w:abstractNumId w:val="30"/>
  </w:num>
  <w:num w:numId="36">
    <w:abstractNumId w:val="15"/>
  </w:num>
  <w:num w:numId="37">
    <w:abstractNumId w:val="26"/>
  </w:num>
  <w:num w:numId="38">
    <w:abstractNumId w:val="35"/>
    <w:lvlOverride w:ilvl="0">
      <w:startOverride w:val="1"/>
    </w:lvlOverride>
    <w:lvlOverride w:ilvl="1">
      <w:startOverride w:val="1"/>
    </w:lvlOverride>
    <w:lvlOverride w:ilvl="2"/>
    <w:lvlOverride w:ilvl="3"/>
    <w:lvlOverride w:ilvl="4"/>
    <w:lvlOverride w:ilvl="5"/>
    <w:lvlOverride w:ilvl="6"/>
    <w:lvlOverride w:ilvl="7"/>
    <w:lvlOverride w:ilvl="8"/>
  </w:num>
  <w:num w:numId="39">
    <w:abstractNumId w:val="27"/>
    <w:lvlOverride w:ilvl="0">
      <w:startOverride w:val="1"/>
    </w:lvlOverride>
    <w:lvlOverride w:ilvl="1"/>
    <w:lvlOverride w:ilvl="2"/>
    <w:lvlOverride w:ilvl="3"/>
    <w:lvlOverride w:ilvl="4"/>
    <w:lvlOverride w:ilvl="5"/>
    <w:lvlOverride w:ilvl="6"/>
    <w:lvlOverride w:ilvl="7"/>
    <w:lvlOverride w:ilvl="8"/>
  </w:num>
  <w:num w:numId="40">
    <w:abstractNumId w:val="4"/>
  </w:num>
  <w:num w:numId="41">
    <w:abstractNumId w:val="1"/>
    <w:lvlOverride w:ilvl="0">
      <w:lvl w:ilvl="0">
        <w:numFmt w:val="bullet"/>
        <w:lvlText w:val=""/>
        <w:legacy w:legacy="1" w:legacySpace="0" w:legacyIndent="283"/>
        <w:lvlJc w:val="left"/>
        <w:rPr>
          <w:sz w:val="24"/>
        </w:rPr>
      </w:lvl>
    </w:lvlOverride>
  </w:num>
  <w:num w:numId="42">
    <w:abstractNumId w:val="39"/>
  </w:num>
  <w:num w:numId="43">
    <w:abstractNumId w:val="28"/>
  </w:num>
  <w:num w:numId="44">
    <w:abstractNumId w:val="27"/>
  </w:num>
  <w:num w:numId="45">
    <w:abstractNumId w:val="22"/>
  </w:num>
  <w:num w:numId="46">
    <w:abstractNumId w:val="25"/>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attachedTemplate r:id="rId1"/>
  <w:defaultTabStop w:val="708"/>
  <w:hyphenationZone w:val="283"/>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9D55CC"/>
    <w:rsid w:val="000016FB"/>
    <w:rsid w:val="00001A1D"/>
    <w:rsid w:val="00002242"/>
    <w:rsid w:val="00005144"/>
    <w:rsid w:val="00005305"/>
    <w:rsid w:val="00005DAC"/>
    <w:rsid w:val="000117C4"/>
    <w:rsid w:val="000139EC"/>
    <w:rsid w:val="00014D8D"/>
    <w:rsid w:val="000153C5"/>
    <w:rsid w:val="0001562A"/>
    <w:rsid w:val="00017C17"/>
    <w:rsid w:val="00020040"/>
    <w:rsid w:val="00021B1D"/>
    <w:rsid w:val="0002428D"/>
    <w:rsid w:val="00024730"/>
    <w:rsid w:val="000266D7"/>
    <w:rsid w:val="00027818"/>
    <w:rsid w:val="00027D09"/>
    <w:rsid w:val="00030A5B"/>
    <w:rsid w:val="0003347C"/>
    <w:rsid w:val="000363EA"/>
    <w:rsid w:val="000377DA"/>
    <w:rsid w:val="00041EA5"/>
    <w:rsid w:val="00043AAA"/>
    <w:rsid w:val="0004429D"/>
    <w:rsid w:val="000462F7"/>
    <w:rsid w:val="00047C7F"/>
    <w:rsid w:val="00050C06"/>
    <w:rsid w:val="00050D74"/>
    <w:rsid w:val="00051536"/>
    <w:rsid w:val="00051866"/>
    <w:rsid w:val="0005490C"/>
    <w:rsid w:val="00054BF9"/>
    <w:rsid w:val="000578E0"/>
    <w:rsid w:val="00060211"/>
    <w:rsid w:val="000604D2"/>
    <w:rsid w:val="0006086A"/>
    <w:rsid w:val="000612C5"/>
    <w:rsid w:val="00061543"/>
    <w:rsid w:val="00062A1E"/>
    <w:rsid w:val="000678E2"/>
    <w:rsid w:val="00075D35"/>
    <w:rsid w:val="000771DF"/>
    <w:rsid w:val="000800A1"/>
    <w:rsid w:val="0008137A"/>
    <w:rsid w:val="00081A6C"/>
    <w:rsid w:val="0008642B"/>
    <w:rsid w:val="00086D10"/>
    <w:rsid w:val="000877F3"/>
    <w:rsid w:val="00095693"/>
    <w:rsid w:val="000959D8"/>
    <w:rsid w:val="00095D13"/>
    <w:rsid w:val="0009678E"/>
    <w:rsid w:val="00096C20"/>
    <w:rsid w:val="000A0BE3"/>
    <w:rsid w:val="000A0DFB"/>
    <w:rsid w:val="000A0E6D"/>
    <w:rsid w:val="000A21F6"/>
    <w:rsid w:val="000A2949"/>
    <w:rsid w:val="000A40C5"/>
    <w:rsid w:val="000A48B4"/>
    <w:rsid w:val="000A66CA"/>
    <w:rsid w:val="000A7C34"/>
    <w:rsid w:val="000B0774"/>
    <w:rsid w:val="000B1019"/>
    <w:rsid w:val="000B2259"/>
    <w:rsid w:val="000B41BC"/>
    <w:rsid w:val="000B539D"/>
    <w:rsid w:val="000B5453"/>
    <w:rsid w:val="000C16FB"/>
    <w:rsid w:val="000C3AB4"/>
    <w:rsid w:val="000C4218"/>
    <w:rsid w:val="000C45F8"/>
    <w:rsid w:val="000D0656"/>
    <w:rsid w:val="000D11FB"/>
    <w:rsid w:val="000D1FD0"/>
    <w:rsid w:val="000D2586"/>
    <w:rsid w:val="000D33BC"/>
    <w:rsid w:val="000D7201"/>
    <w:rsid w:val="000E25F0"/>
    <w:rsid w:val="000E369D"/>
    <w:rsid w:val="000E3CCA"/>
    <w:rsid w:val="000E566E"/>
    <w:rsid w:val="000E75D8"/>
    <w:rsid w:val="000E7B7F"/>
    <w:rsid w:val="000F268A"/>
    <w:rsid w:val="000F3402"/>
    <w:rsid w:val="000F44C7"/>
    <w:rsid w:val="000F6F7A"/>
    <w:rsid w:val="000F70EA"/>
    <w:rsid w:val="00101233"/>
    <w:rsid w:val="00102210"/>
    <w:rsid w:val="00105B8A"/>
    <w:rsid w:val="00114B68"/>
    <w:rsid w:val="00115138"/>
    <w:rsid w:val="00116EF4"/>
    <w:rsid w:val="00117300"/>
    <w:rsid w:val="00117A4E"/>
    <w:rsid w:val="00120BE3"/>
    <w:rsid w:val="0012193B"/>
    <w:rsid w:val="00123DFE"/>
    <w:rsid w:val="001264B3"/>
    <w:rsid w:val="001273E8"/>
    <w:rsid w:val="00127B1C"/>
    <w:rsid w:val="00127FE4"/>
    <w:rsid w:val="001306CC"/>
    <w:rsid w:val="00131EE8"/>
    <w:rsid w:val="00137197"/>
    <w:rsid w:val="00137C37"/>
    <w:rsid w:val="00141B59"/>
    <w:rsid w:val="00142D4E"/>
    <w:rsid w:val="00146896"/>
    <w:rsid w:val="00146E59"/>
    <w:rsid w:val="00152125"/>
    <w:rsid w:val="00152DE2"/>
    <w:rsid w:val="00152F22"/>
    <w:rsid w:val="00153EBA"/>
    <w:rsid w:val="0015589F"/>
    <w:rsid w:val="0015609B"/>
    <w:rsid w:val="00156217"/>
    <w:rsid w:val="00156623"/>
    <w:rsid w:val="00156C68"/>
    <w:rsid w:val="00157208"/>
    <w:rsid w:val="00157395"/>
    <w:rsid w:val="00157CA2"/>
    <w:rsid w:val="001601BE"/>
    <w:rsid w:val="0016154B"/>
    <w:rsid w:val="00161598"/>
    <w:rsid w:val="001617C1"/>
    <w:rsid w:val="00163053"/>
    <w:rsid w:val="001636CE"/>
    <w:rsid w:val="00163711"/>
    <w:rsid w:val="0016661F"/>
    <w:rsid w:val="00166A9B"/>
    <w:rsid w:val="00170F75"/>
    <w:rsid w:val="00174D93"/>
    <w:rsid w:val="00181920"/>
    <w:rsid w:val="00183CF6"/>
    <w:rsid w:val="00184389"/>
    <w:rsid w:val="00184532"/>
    <w:rsid w:val="0018470D"/>
    <w:rsid w:val="001878EF"/>
    <w:rsid w:val="00191CC0"/>
    <w:rsid w:val="001937FA"/>
    <w:rsid w:val="00193B64"/>
    <w:rsid w:val="00195B62"/>
    <w:rsid w:val="0019728A"/>
    <w:rsid w:val="0019782E"/>
    <w:rsid w:val="001A06B3"/>
    <w:rsid w:val="001A0BCC"/>
    <w:rsid w:val="001A1605"/>
    <w:rsid w:val="001A2860"/>
    <w:rsid w:val="001A381A"/>
    <w:rsid w:val="001A57DA"/>
    <w:rsid w:val="001A5D7A"/>
    <w:rsid w:val="001A68BA"/>
    <w:rsid w:val="001A7B8E"/>
    <w:rsid w:val="001B118D"/>
    <w:rsid w:val="001B1B87"/>
    <w:rsid w:val="001B263F"/>
    <w:rsid w:val="001B3DAF"/>
    <w:rsid w:val="001B522A"/>
    <w:rsid w:val="001B57C3"/>
    <w:rsid w:val="001B5CC6"/>
    <w:rsid w:val="001B5FED"/>
    <w:rsid w:val="001C1796"/>
    <w:rsid w:val="001C1C7F"/>
    <w:rsid w:val="001C2392"/>
    <w:rsid w:val="001C4456"/>
    <w:rsid w:val="001C582B"/>
    <w:rsid w:val="001C599C"/>
    <w:rsid w:val="001C59DE"/>
    <w:rsid w:val="001C6723"/>
    <w:rsid w:val="001C78AF"/>
    <w:rsid w:val="001C7AAA"/>
    <w:rsid w:val="001D05AB"/>
    <w:rsid w:val="001D1363"/>
    <w:rsid w:val="001D3B89"/>
    <w:rsid w:val="001D421D"/>
    <w:rsid w:val="001E05AA"/>
    <w:rsid w:val="001E43A9"/>
    <w:rsid w:val="001E6A53"/>
    <w:rsid w:val="001E753D"/>
    <w:rsid w:val="001F1160"/>
    <w:rsid w:val="001F13BB"/>
    <w:rsid w:val="001F1C8A"/>
    <w:rsid w:val="001F476D"/>
    <w:rsid w:val="001F5230"/>
    <w:rsid w:val="001F600F"/>
    <w:rsid w:val="001F65F9"/>
    <w:rsid w:val="002009A8"/>
    <w:rsid w:val="0020205A"/>
    <w:rsid w:val="0020350B"/>
    <w:rsid w:val="0020362B"/>
    <w:rsid w:val="002039DC"/>
    <w:rsid w:val="00203BB8"/>
    <w:rsid w:val="002054BB"/>
    <w:rsid w:val="00205668"/>
    <w:rsid w:val="00207C78"/>
    <w:rsid w:val="00210052"/>
    <w:rsid w:val="002111E3"/>
    <w:rsid w:val="002120D0"/>
    <w:rsid w:val="002122E6"/>
    <w:rsid w:val="00212EC7"/>
    <w:rsid w:val="00213405"/>
    <w:rsid w:val="0021344B"/>
    <w:rsid w:val="00215997"/>
    <w:rsid w:val="00215AF2"/>
    <w:rsid w:val="002215DE"/>
    <w:rsid w:val="002258E2"/>
    <w:rsid w:val="002303EF"/>
    <w:rsid w:val="00232D16"/>
    <w:rsid w:val="00232EB8"/>
    <w:rsid w:val="00233304"/>
    <w:rsid w:val="00234A15"/>
    <w:rsid w:val="00234BBF"/>
    <w:rsid w:val="00235A2D"/>
    <w:rsid w:val="00235E31"/>
    <w:rsid w:val="002365E7"/>
    <w:rsid w:val="00237995"/>
    <w:rsid w:val="00237C84"/>
    <w:rsid w:val="00241C22"/>
    <w:rsid w:val="00244761"/>
    <w:rsid w:val="002454B7"/>
    <w:rsid w:val="0024559F"/>
    <w:rsid w:val="002456A6"/>
    <w:rsid w:val="00245FF4"/>
    <w:rsid w:val="00246B91"/>
    <w:rsid w:val="00247531"/>
    <w:rsid w:val="002506B9"/>
    <w:rsid w:val="00251526"/>
    <w:rsid w:val="00251A9A"/>
    <w:rsid w:val="00251BEC"/>
    <w:rsid w:val="0025342E"/>
    <w:rsid w:val="00257B09"/>
    <w:rsid w:val="00257BC6"/>
    <w:rsid w:val="002614F2"/>
    <w:rsid w:val="00263A25"/>
    <w:rsid w:val="00264931"/>
    <w:rsid w:val="00264B9D"/>
    <w:rsid w:val="00267085"/>
    <w:rsid w:val="00267D08"/>
    <w:rsid w:val="002703D1"/>
    <w:rsid w:val="00272919"/>
    <w:rsid w:val="00274356"/>
    <w:rsid w:val="00275284"/>
    <w:rsid w:val="00281A2C"/>
    <w:rsid w:val="0028326C"/>
    <w:rsid w:val="00285CEE"/>
    <w:rsid w:val="002862E5"/>
    <w:rsid w:val="00286314"/>
    <w:rsid w:val="002865A3"/>
    <w:rsid w:val="00290F87"/>
    <w:rsid w:val="002928D5"/>
    <w:rsid w:val="00292E62"/>
    <w:rsid w:val="0029378D"/>
    <w:rsid w:val="00294346"/>
    <w:rsid w:val="0029622F"/>
    <w:rsid w:val="00296305"/>
    <w:rsid w:val="002976F6"/>
    <w:rsid w:val="002A1BC5"/>
    <w:rsid w:val="002A1F9A"/>
    <w:rsid w:val="002A222A"/>
    <w:rsid w:val="002A4456"/>
    <w:rsid w:val="002A4E75"/>
    <w:rsid w:val="002A6705"/>
    <w:rsid w:val="002A6F7C"/>
    <w:rsid w:val="002A7F80"/>
    <w:rsid w:val="002B01B6"/>
    <w:rsid w:val="002B2515"/>
    <w:rsid w:val="002B326F"/>
    <w:rsid w:val="002B342B"/>
    <w:rsid w:val="002B348F"/>
    <w:rsid w:val="002B3DCC"/>
    <w:rsid w:val="002B68C5"/>
    <w:rsid w:val="002B70B9"/>
    <w:rsid w:val="002B79D9"/>
    <w:rsid w:val="002C0AF2"/>
    <w:rsid w:val="002C4C7A"/>
    <w:rsid w:val="002C4F86"/>
    <w:rsid w:val="002C5BD7"/>
    <w:rsid w:val="002C5C25"/>
    <w:rsid w:val="002C6598"/>
    <w:rsid w:val="002C78DB"/>
    <w:rsid w:val="002C7A8E"/>
    <w:rsid w:val="002D037B"/>
    <w:rsid w:val="002D1A93"/>
    <w:rsid w:val="002D23BF"/>
    <w:rsid w:val="002D35D1"/>
    <w:rsid w:val="002D51FC"/>
    <w:rsid w:val="002D5481"/>
    <w:rsid w:val="002D5FBB"/>
    <w:rsid w:val="002D7935"/>
    <w:rsid w:val="002E2172"/>
    <w:rsid w:val="002E4A68"/>
    <w:rsid w:val="002E604F"/>
    <w:rsid w:val="002E64F3"/>
    <w:rsid w:val="002E6AE3"/>
    <w:rsid w:val="002F326E"/>
    <w:rsid w:val="002F4B2B"/>
    <w:rsid w:val="002F5E98"/>
    <w:rsid w:val="00301854"/>
    <w:rsid w:val="003027F7"/>
    <w:rsid w:val="003037CA"/>
    <w:rsid w:val="00307D02"/>
    <w:rsid w:val="00314D2D"/>
    <w:rsid w:val="00316C2B"/>
    <w:rsid w:val="00320356"/>
    <w:rsid w:val="0032101D"/>
    <w:rsid w:val="00321513"/>
    <w:rsid w:val="00322878"/>
    <w:rsid w:val="00323217"/>
    <w:rsid w:val="00324A52"/>
    <w:rsid w:val="00324AEB"/>
    <w:rsid w:val="00325639"/>
    <w:rsid w:val="00326CF0"/>
    <w:rsid w:val="0033116E"/>
    <w:rsid w:val="00331DA6"/>
    <w:rsid w:val="00332999"/>
    <w:rsid w:val="0033623F"/>
    <w:rsid w:val="00341D61"/>
    <w:rsid w:val="003463CF"/>
    <w:rsid w:val="003467DE"/>
    <w:rsid w:val="003467DF"/>
    <w:rsid w:val="003505FE"/>
    <w:rsid w:val="003509DB"/>
    <w:rsid w:val="00350D4E"/>
    <w:rsid w:val="00350EF1"/>
    <w:rsid w:val="00351E80"/>
    <w:rsid w:val="00351EB8"/>
    <w:rsid w:val="003557CE"/>
    <w:rsid w:val="003563F1"/>
    <w:rsid w:val="00360E54"/>
    <w:rsid w:val="003615EB"/>
    <w:rsid w:val="00363473"/>
    <w:rsid w:val="0036539F"/>
    <w:rsid w:val="00365727"/>
    <w:rsid w:val="00367417"/>
    <w:rsid w:val="00367618"/>
    <w:rsid w:val="00367810"/>
    <w:rsid w:val="00367894"/>
    <w:rsid w:val="00367C64"/>
    <w:rsid w:val="00370741"/>
    <w:rsid w:val="00370ED9"/>
    <w:rsid w:val="0037182B"/>
    <w:rsid w:val="00371B1A"/>
    <w:rsid w:val="00374DCE"/>
    <w:rsid w:val="00375D1B"/>
    <w:rsid w:val="00376658"/>
    <w:rsid w:val="00380A11"/>
    <w:rsid w:val="003825EA"/>
    <w:rsid w:val="0038460F"/>
    <w:rsid w:val="00385B15"/>
    <w:rsid w:val="00386B02"/>
    <w:rsid w:val="00387DE7"/>
    <w:rsid w:val="00391030"/>
    <w:rsid w:val="00393989"/>
    <w:rsid w:val="00394C5B"/>
    <w:rsid w:val="00396943"/>
    <w:rsid w:val="003A137A"/>
    <w:rsid w:val="003A6BEB"/>
    <w:rsid w:val="003A6C25"/>
    <w:rsid w:val="003A6D0D"/>
    <w:rsid w:val="003B03CA"/>
    <w:rsid w:val="003B069E"/>
    <w:rsid w:val="003B1AFC"/>
    <w:rsid w:val="003B27C6"/>
    <w:rsid w:val="003B29D8"/>
    <w:rsid w:val="003B383A"/>
    <w:rsid w:val="003B4929"/>
    <w:rsid w:val="003B61EA"/>
    <w:rsid w:val="003B77A9"/>
    <w:rsid w:val="003B7AC0"/>
    <w:rsid w:val="003C28CF"/>
    <w:rsid w:val="003C4507"/>
    <w:rsid w:val="003C6B8F"/>
    <w:rsid w:val="003C7E49"/>
    <w:rsid w:val="003D0748"/>
    <w:rsid w:val="003D2895"/>
    <w:rsid w:val="003D3367"/>
    <w:rsid w:val="003D37DC"/>
    <w:rsid w:val="003D3AC6"/>
    <w:rsid w:val="003D4231"/>
    <w:rsid w:val="003D46FA"/>
    <w:rsid w:val="003D68E7"/>
    <w:rsid w:val="003D7FA7"/>
    <w:rsid w:val="003D7FD0"/>
    <w:rsid w:val="003E0E81"/>
    <w:rsid w:val="003E40D5"/>
    <w:rsid w:val="003E57E6"/>
    <w:rsid w:val="003E5BAF"/>
    <w:rsid w:val="003E7070"/>
    <w:rsid w:val="003E7D23"/>
    <w:rsid w:val="003F1C56"/>
    <w:rsid w:val="003F28A8"/>
    <w:rsid w:val="003F3B82"/>
    <w:rsid w:val="003F4A97"/>
    <w:rsid w:val="003F52DB"/>
    <w:rsid w:val="003F54E8"/>
    <w:rsid w:val="003F6AE7"/>
    <w:rsid w:val="00402E9E"/>
    <w:rsid w:val="0040443F"/>
    <w:rsid w:val="004051AB"/>
    <w:rsid w:val="004052CC"/>
    <w:rsid w:val="00405800"/>
    <w:rsid w:val="00405BB9"/>
    <w:rsid w:val="00405E01"/>
    <w:rsid w:val="00407257"/>
    <w:rsid w:val="004074D7"/>
    <w:rsid w:val="00407834"/>
    <w:rsid w:val="004111BF"/>
    <w:rsid w:val="00416484"/>
    <w:rsid w:val="0042161A"/>
    <w:rsid w:val="00421C21"/>
    <w:rsid w:val="00421F17"/>
    <w:rsid w:val="004230DF"/>
    <w:rsid w:val="004233C7"/>
    <w:rsid w:val="00424CB4"/>
    <w:rsid w:val="00430833"/>
    <w:rsid w:val="00433516"/>
    <w:rsid w:val="0043445C"/>
    <w:rsid w:val="0043463C"/>
    <w:rsid w:val="00434EA1"/>
    <w:rsid w:val="00435BAF"/>
    <w:rsid w:val="00436625"/>
    <w:rsid w:val="00441157"/>
    <w:rsid w:val="004417B9"/>
    <w:rsid w:val="00442AF3"/>
    <w:rsid w:val="004456FA"/>
    <w:rsid w:val="00446FD1"/>
    <w:rsid w:val="0044749B"/>
    <w:rsid w:val="00447DFD"/>
    <w:rsid w:val="00451C87"/>
    <w:rsid w:val="004520F2"/>
    <w:rsid w:val="004552F1"/>
    <w:rsid w:val="004559A1"/>
    <w:rsid w:val="0045643B"/>
    <w:rsid w:val="00456F36"/>
    <w:rsid w:val="00457581"/>
    <w:rsid w:val="00457DDC"/>
    <w:rsid w:val="00460643"/>
    <w:rsid w:val="00460A8C"/>
    <w:rsid w:val="00462F1C"/>
    <w:rsid w:val="004636F5"/>
    <w:rsid w:val="00466400"/>
    <w:rsid w:val="00466836"/>
    <w:rsid w:val="004676D4"/>
    <w:rsid w:val="00475E9F"/>
    <w:rsid w:val="0047692E"/>
    <w:rsid w:val="0048021D"/>
    <w:rsid w:val="00481CFC"/>
    <w:rsid w:val="004833BC"/>
    <w:rsid w:val="0048353C"/>
    <w:rsid w:val="00483853"/>
    <w:rsid w:val="0048428A"/>
    <w:rsid w:val="004852B9"/>
    <w:rsid w:val="004868F8"/>
    <w:rsid w:val="00487252"/>
    <w:rsid w:val="00487F3E"/>
    <w:rsid w:val="00493FC0"/>
    <w:rsid w:val="00494A80"/>
    <w:rsid w:val="00496D3B"/>
    <w:rsid w:val="00497F4E"/>
    <w:rsid w:val="004A1DBB"/>
    <w:rsid w:val="004A40CF"/>
    <w:rsid w:val="004A426C"/>
    <w:rsid w:val="004A47C8"/>
    <w:rsid w:val="004A570F"/>
    <w:rsid w:val="004A7DF8"/>
    <w:rsid w:val="004B01DC"/>
    <w:rsid w:val="004B174A"/>
    <w:rsid w:val="004B1BA7"/>
    <w:rsid w:val="004B2EE3"/>
    <w:rsid w:val="004B6B47"/>
    <w:rsid w:val="004B74EE"/>
    <w:rsid w:val="004C0FDB"/>
    <w:rsid w:val="004C6291"/>
    <w:rsid w:val="004D058B"/>
    <w:rsid w:val="004D25A4"/>
    <w:rsid w:val="004D2C52"/>
    <w:rsid w:val="004D466B"/>
    <w:rsid w:val="004D4934"/>
    <w:rsid w:val="004D4FAC"/>
    <w:rsid w:val="004D6F34"/>
    <w:rsid w:val="004E018B"/>
    <w:rsid w:val="004E05C6"/>
    <w:rsid w:val="004E5481"/>
    <w:rsid w:val="004E6D97"/>
    <w:rsid w:val="004F2878"/>
    <w:rsid w:val="004F2CC6"/>
    <w:rsid w:val="004F35E8"/>
    <w:rsid w:val="00501ACF"/>
    <w:rsid w:val="005022DA"/>
    <w:rsid w:val="005033B6"/>
    <w:rsid w:val="00513AA7"/>
    <w:rsid w:val="0051755C"/>
    <w:rsid w:val="00522B0A"/>
    <w:rsid w:val="005233C0"/>
    <w:rsid w:val="00523AEC"/>
    <w:rsid w:val="00531395"/>
    <w:rsid w:val="00531D6F"/>
    <w:rsid w:val="00532EF9"/>
    <w:rsid w:val="00534D6B"/>
    <w:rsid w:val="0053521F"/>
    <w:rsid w:val="005354D0"/>
    <w:rsid w:val="00536981"/>
    <w:rsid w:val="00540D6F"/>
    <w:rsid w:val="00541B86"/>
    <w:rsid w:val="0054344E"/>
    <w:rsid w:val="00544655"/>
    <w:rsid w:val="00544EED"/>
    <w:rsid w:val="00545471"/>
    <w:rsid w:val="00551A0C"/>
    <w:rsid w:val="00552BFD"/>
    <w:rsid w:val="00554DD1"/>
    <w:rsid w:val="00554E01"/>
    <w:rsid w:val="005550EA"/>
    <w:rsid w:val="00555997"/>
    <w:rsid w:val="00555EB6"/>
    <w:rsid w:val="00563297"/>
    <w:rsid w:val="00563D00"/>
    <w:rsid w:val="00564042"/>
    <w:rsid w:val="005644C0"/>
    <w:rsid w:val="00566C5E"/>
    <w:rsid w:val="005716B6"/>
    <w:rsid w:val="00573750"/>
    <w:rsid w:val="00573C9E"/>
    <w:rsid w:val="0057590D"/>
    <w:rsid w:val="00575E8B"/>
    <w:rsid w:val="00576CA0"/>
    <w:rsid w:val="00581929"/>
    <w:rsid w:val="00590623"/>
    <w:rsid w:val="00590CB4"/>
    <w:rsid w:val="00594212"/>
    <w:rsid w:val="005943AC"/>
    <w:rsid w:val="005978E6"/>
    <w:rsid w:val="005A2D4B"/>
    <w:rsid w:val="005A4844"/>
    <w:rsid w:val="005A75E5"/>
    <w:rsid w:val="005A7899"/>
    <w:rsid w:val="005B0E30"/>
    <w:rsid w:val="005B1ABC"/>
    <w:rsid w:val="005B2653"/>
    <w:rsid w:val="005B2BA6"/>
    <w:rsid w:val="005B4BB4"/>
    <w:rsid w:val="005B4C30"/>
    <w:rsid w:val="005B5D75"/>
    <w:rsid w:val="005B5EEC"/>
    <w:rsid w:val="005B7285"/>
    <w:rsid w:val="005B77E8"/>
    <w:rsid w:val="005C03E9"/>
    <w:rsid w:val="005C089E"/>
    <w:rsid w:val="005C114D"/>
    <w:rsid w:val="005C3A7B"/>
    <w:rsid w:val="005C51F9"/>
    <w:rsid w:val="005C5663"/>
    <w:rsid w:val="005C60ED"/>
    <w:rsid w:val="005C6117"/>
    <w:rsid w:val="005C6A2E"/>
    <w:rsid w:val="005C765D"/>
    <w:rsid w:val="005C7F6E"/>
    <w:rsid w:val="005D353B"/>
    <w:rsid w:val="005D4BFC"/>
    <w:rsid w:val="005D5DCB"/>
    <w:rsid w:val="005D7291"/>
    <w:rsid w:val="005E555C"/>
    <w:rsid w:val="005E705E"/>
    <w:rsid w:val="005F1E52"/>
    <w:rsid w:val="005F20A1"/>
    <w:rsid w:val="005F2A61"/>
    <w:rsid w:val="005F39A3"/>
    <w:rsid w:val="005F4737"/>
    <w:rsid w:val="005F7F4B"/>
    <w:rsid w:val="00600676"/>
    <w:rsid w:val="00601EE0"/>
    <w:rsid w:val="0060224E"/>
    <w:rsid w:val="00603793"/>
    <w:rsid w:val="00603A92"/>
    <w:rsid w:val="00610840"/>
    <w:rsid w:val="00614A22"/>
    <w:rsid w:val="0061699A"/>
    <w:rsid w:val="00625AFE"/>
    <w:rsid w:val="006263B0"/>
    <w:rsid w:val="006272E0"/>
    <w:rsid w:val="00627FEB"/>
    <w:rsid w:val="00630595"/>
    <w:rsid w:val="00630B4E"/>
    <w:rsid w:val="006323EF"/>
    <w:rsid w:val="006357D0"/>
    <w:rsid w:val="00636389"/>
    <w:rsid w:val="00636429"/>
    <w:rsid w:val="00640804"/>
    <w:rsid w:val="006414D2"/>
    <w:rsid w:val="00641CE1"/>
    <w:rsid w:val="00641E34"/>
    <w:rsid w:val="00642A4C"/>
    <w:rsid w:val="00643AF8"/>
    <w:rsid w:val="006447D2"/>
    <w:rsid w:val="00644C36"/>
    <w:rsid w:val="00645558"/>
    <w:rsid w:val="00645633"/>
    <w:rsid w:val="00646125"/>
    <w:rsid w:val="00646BAF"/>
    <w:rsid w:val="0064772E"/>
    <w:rsid w:val="006538A1"/>
    <w:rsid w:val="006547EA"/>
    <w:rsid w:val="00654C83"/>
    <w:rsid w:val="00654CF7"/>
    <w:rsid w:val="0065589A"/>
    <w:rsid w:val="00657533"/>
    <w:rsid w:val="00657B5C"/>
    <w:rsid w:val="006625DA"/>
    <w:rsid w:val="00664791"/>
    <w:rsid w:val="0066486C"/>
    <w:rsid w:val="00665DD9"/>
    <w:rsid w:val="0066642A"/>
    <w:rsid w:val="006714D6"/>
    <w:rsid w:val="00671FB9"/>
    <w:rsid w:val="00672E1B"/>
    <w:rsid w:val="00674200"/>
    <w:rsid w:val="00677421"/>
    <w:rsid w:val="00682179"/>
    <w:rsid w:val="006835D1"/>
    <w:rsid w:val="00684D90"/>
    <w:rsid w:val="006853B1"/>
    <w:rsid w:val="006867C7"/>
    <w:rsid w:val="00687ECF"/>
    <w:rsid w:val="00694D2F"/>
    <w:rsid w:val="006967A0"/>
    <w:rsid w:val="006A24AD"/>
    <w:rsid w:val="006A302D"/>
    <w:rsid w:val="006A3C51"/>
    <w:rsid w:val="006A5611"/>
    <w:rsid w:val="006A709F"/>
    <w:rsid w:val="006B0146"/>
    <w:rsid w:val="006B22F0"/>
    <w:rsid w:val="006B3A90"/>
    <w:rsid w:val="006B76FC"/>
    <w:rsid w:val="006C0CD8"/>
    <w:rsid w:val="006C10F1"/>
    <w:rsid w:val="006C1543"/>
    <w:rsid w:val="006C3731"/>
    <w:rsid w:val="006C448D"/>
    <w:rsid w:val="006C5414"/>
    <w:rsid w:val="006D45B9"/>
    <w:rsid w:val="006D585A"/>
    <w:rsid w:val="006D58CA"/>
    <w:rsid w:val="006D5CDE"/>
    <w:rsid w:val="006D638B"/>
    <w:rsid w:val="006E0C05"/>
    <w:rsid w:val="006E13EA"/>
    <w:rsid w:val="006E3628"/>
    <w:rsid w:val="006E4B82"/>
    <w:rsid w:val="006E5FEF"/>
    <w:rsid w:val="006E670D"/>
    <w:rsid w:val="006E7559"/>
    <w:rsid w:val="006F099F"/>
    <w:rsid w:val="006F15BD"/>
    <w:rsid w:val="006F25FA"/>
    <w:rsid w:val="006F282F"/>
    <w:rsid w:val="006F491E"/>
    <w:rsid w:val="006F5EA9"/>
    <w:rsid w:val="006F696E"/>
    <w:rsid w:val="006F73DC"/>
    <w:rsid w:val="006F742C"/>
    <w:rsid w:val="007007A9"/>
    <w:rsid w:val="0070176B"/>
    <w:rsid w:val="00705071"/>
    <w:rsid w:val="0070595D"/>
    <w:rsid w:val="00705AE7"/>
    <w:rsid w:val="007071CD"/>
    <w:rsid w:val="0071015A"/>
    <w:rsid w:val="00710BDA"/>
    <w:rsid w:val="007120E2"/>
    <w:rsid w:val="00712CDD"/>
    <w:rsid w:val="00712D18"/>
    <w:rsid w:val="00712F16"/>
    <w:rsid w:val="00715953"/>
    <w:rsid w:val="00716851"/>
    <w:rsid w:val="00721061"/>
    <w:rsid w:val="00723D08"/>
    <w:rsid w:val="0072594C"/>
    <w:rsid w:val="00730697"/>
    <w:rsid w:val="00730A4B"/>
    <w:rsid w:val="00730E77"/>
    <w:rsid w:val="00732627"/>
    <w:rsid w:val="00732C81"/>
    <w:rsid w:val="0073323A"/>
    <w:rsid w:val="007352E9"/>
    <w:rsid w:val="00735CAE"/>
    <w:rsid w:val="00742AC9"/>
    <w:rsid w:val="00743CBE"/>
    <w:rsid w:val="0074537A"/>
    <w:rsid w:val="00745720"/>
    <w:rsid w:val="00745E98"/>
    <w:rsid w:val="00746061"/>
    <w:rsid w:val="00746642"/>
    <w:rsid w:val="007500C7"/>
    <w:rsid w:val="0075076C"/>
    <w:rsid w:val="00753A92"/>
    <w:rsid w:val="00754A22"/>
    <w:rsid w:val="00756A1E"/>
    <w:rsid w:val="00757F4A"/>
    <w:rsid w:val="00760FA1"/>
    <w:rsid w:val="00762348"/>
    <w:rsid w:val="00762EFB"/>
    <w:rsid w:val="0076371A"/>
    <w:rsid w:val="00764C8A"/>
    <w:rsid w:val="007651D1"/>
    <w:rsid w:val="00766133"/>
    <w:rsid w:val="00771F7A"/>
    <w:rsid w:val="00772BB2"/>
    <w:rsid w:val="00772CA6"/>
    <w:rsid w:val="0077300E"/>
    <w:rsid w:val="00773566"/>
    <w:rsid w:val="007757CE"/>
    <w:rsid w:val="0077608F"/>
    <w:rsid w:val="007839BF"/>
    <w:rsid w:val="00783BA3"/>
    <w:rsid w:val="00785DC7"/>
    <w:rsid w:val="007862EC"/>
    <w:rsid w:val="00786AC2"/>
    <w:rsid w:val="007878E9"/>
    <w:rsid w:val="00791144"/>
    <w:rsid w:val="00792F42"/>
    <w:rsid w:val="007942B7"/>
    <w:rsid w:val="007970B7"/>
    <w:rsid w:val="007A0EEE"/>
    <w:rsid w:val="007A2CCD"/>
    <w:rsid w:val="007A5A03"/>
    <w:rsid w:val="007A5A2D"/>
    <w:rsid w:val="007A7D0F"/>
    <w:rsid w:val="007B383A"/>
    <w:rsid w:val="007B3CA0"/>
    <w:rsid w:val="007B3EF0"/>
    <w:rsid w:val="007B53DF"/>
    <w:rsid w:val="007B5512"/>
    <w:rsid w:val="007B699A"/>
    <w:rsid w:val="007B7D24"/>
    <w:rsid w:val="007C0EE8"/>
    <w:rsid w:val="007C2DB5"/>
    <w:rsid w:val="007C2FDB"/>
    <w:rsid w:val="007C3D15"/>
    <w:rsid w:val="007C6BAA"/>
    <w:rsid w:val="007C6FD5"/>
    <w:rsid w:val="007C7DFB"/>
    <w:rsid w:val="007C7EFE"/>
    <w:rsid w:val="007D1DD5"/>
    <w:rsid w:val="007D22CC"/>
    <w:rsid w:val="007D5279"/>
    <w:rsid w:val="007D6E2E"/>
    <w:rsid w:val="007D7DC1"/>
    <w:rsid w:val="007E34E6"/>
    <w:rsid w:val="007E67E4"/>
    <w:rsid w:val="007F0D76"/>
    <w:rsid w:val="007F12BB"/>
    <w:rsid w:val="007F3BAD"/>
    <w:rsid w:val="007F4400"/>
    <w:rsid w:val="007F5555"/>
    <w:rsid w:val="007F6D83"/>
    <w:rsid w:val="007F6F0F"/>
    <w:rsid w:val="007F76C8"/>
    <w:rsid w:val="0080145E"/>
    <w:rsid w:val="0080166A"/>
    <w:rsid w:val="008017E5"/>
    <w:rsid w:val="0080211B"/>
    <w:rsid w:val="00802622"/>
    <w:rsid w:val="00803B7B"/>
    <w:rsid w:val="00803BFB"/>
    <w:rsid w:val="00805579"/>
    <w:rsid w:val="00807C74"/>
    <w:rsid w:val="0081169B"/>
    <w:rsid w:val="00812AF8"/>
    <w:rsid w:val="00812D5A"/>
    <w:rsid w:val="00815791"/>
    <w:rsid w:val="0081736A"/>
    <w:rsid w:val="008177C9"/>
    <w:rsid w:val="0082095E"/>
    <w:rsid w:val="00822721"/>
    <w:rsid w:val="00822B0D"/>
    <w:rsid w:val="00823354"/>
    <w:rsid w:val="00823C70"/>
    <w:rsid w:val="008316CE"/>
    <w:rsid w:val="00831A33"/>
    <w:rsid w:val="00831E6F"/>
    <w:rsid w:val="008338FD"/>
    <w:rsid w:val="00836620"/>
    <w:rsid w:val="0084037B"/>
    <w:rsid w:val="00842C1B"/>
    <w:rsid w:val="00843D7C"/>
    <w:rsid w:val="00844696"/>
    <w:rsid w:val="00846DA4"/>
    <w:rsid w:val="00847352"/>
    <w:rsid w:val="00847C65"/>
    <w:rsid w:val="00851B27"/>
    <w:rsid w:val="00851B81"/>
    <w:rsid w:val="0085730B"/>
    <w:rsid w:val="008573D8"/>
    <w:rsid w:val="00857518"/>
    <w:rsid w:val="00857A3A"/>
    <w:rsid w:val="00861560"/>
    <w:rsid w:val="00861610"/>
    <w:rsid w:val="00866D90"/>
    <w:rsid w:val="00867A16"/>
    <w:rsid w:val="00870D57"/>
    <w:rsid w:val="008718C3"/>
    <w:rsid w:val="00871A43"/>
    <w:rsid w:val="00871E7B"/>
    <w:rsid w:val="00873CAD"/>
    <w:rsid w:val="00875B2D"/>
    <w:rsid w:val="00875F79"/>
    <w:rsid w:val="008820B0"/>
    <w:rsid w:val="00882276"/>
    <w:rsid w:val="008825C1"/>
    <w:rsid w:val="00882FB7"/>
    <w:rsid w:val="0088340B"/>
    <w:rsid w:val="00883D7F"/>
    <w:rsid w:val="00884639"/>
    <w:rsid w:val="00884764"/>
    <w:rsid w:val="008876DF"/>
    <w:rsid w:val="008919D7"/>
    <w:rsid w:val="00891D03"/>
    <w:rsid w:val="0089232A"/>
    <w:rsid w:val="00894AB2"/>
    <w:rsid w:val="00895302"/>
    <w:rsid w:val="008956BF"/>
    <w:rsid w:val="00896DF3"/>
    <w:rsid w:val="008A2BF0"/>
    <w:rsid w:val="008A3B1A"/>
    <w:rsid w:val="008A4D01"/>
    <w:rsid w:val="008A567B"/>
    <w:rsid w:val="008A73D2"/>
    <w:rsid w:val="008B07F4"/>
    <w:rsid w:val="008B10F7"/>
    <w:rsid w:val="008B11D0"/>
    <w:rsid w:val="008B2F43"/>
    <w:rsid w:val="008B301B"/>
    <w:rsid w:val="008B3FEF"/>
    <w:rsid w:val="008B4359"/>
    <w:rsid w:val="008B508D"/>
    <w:rsid w:val="008C5362"/>
    <w:rsid w:val="008C7006"/>
    <w:rsid w:val="008D08BD"/>
    <w:rsid w:val="008D2653"/>
    <w:rsid w:val="008D32AE"/>
    <w:rsid w:val="008D36DA"/>
    <w:rsid w:val="008D4675"/>
    <w:rsid w:val="008D50CF"/>
    <w:rsid w:val="008D6C4A"/>
    <w:rsid w:val="008D75A5"/>
    <w:rsid w:val="008E03D3"/>
    <w:rsid w:val="008E063F"/>
    <w:rsid w:val="008E1D48"/>
    <w:rsid w:val="008E3294"/>
    <w:rsid w:val="008E37CB"/>
    <w:rsid w:val="008E3DAF"/>
    <w:rsid w:val="008E65B5"/>
    <w:rsid w:val="008E6831"/>
    <w:rsid w:val="008F0463"/>
    <w:rsid w:val="008F1A66"/>
    <w:rsid w:val="008F3D17"/>
    <w:rsid w:val="008F5EE2"/>
    <w:rsid w:val="008F69AA"/>
    <w:rsid w:val="008F6A72"/>
    <w:rsid w:val="008F7074"/>
    <w:rsid w:val="0090136D"/>
    <w:rsid w:val="00901A6E"/>
    <w:rsid w:val="00901E03"/>
    <w:rsid w:val="00902ABB"/>
    <w:rsid w:val="00904619"/>
    <w:rsid w:val="00904C90"/>
    <w:rsid w:val="00913F6D"/>
    <w:rsid w:val="0091427F"/>
    <w:rsid w:val="009145C3"/>
    <w:rsid w:val="00914C99"/>
    <w:rsid w:val="00915AFC"/>
    <w:rsid w:val="00921CBB"/>
    <w:rsid w:val="00924698"/>
    <w:rsid w:val="00926129"/>
    <w:rsid w:val="009271CE"/>
    <w:rsid w:val="00927359"/>
    <w:rsid w:val="00927962"/>
    <w:rsid w:val="00927A18"/>
    <w:rsid w:val="009328EE"/>
    <w:rsid w:val="00933C3B"/>
    <w:rsid w:val="009342B6"/>
    <w:rsid w:val="009345FC"/>
    <w:rsid w:val="00935020"/>
    <w:rsid w:val="0094091C"/>
    <w:rsid w:val="009409CC"/>
    <w:rsid w:val="00941037"/>
    <w:rsid w:val="00941050"/>
    <w:rsid w:val="00942CA0"/>
    <w:rsid w:val="00945291"/>
    <w:rsid w:val="009457BB"/>
    <w:rsid w:val="00945CCD"/>
    <w:rsid w:val="009505C6"/>
    <w:rsid w:val="009505CA"/>
    <w:rsid w:val="00951ED4"/>
    <w:rsid w:val="009521FC"/>
    <w:rsid w:val="0095258F"/>
    <w:rsid w:val="0095372E"/>
    <w:rsid w:val="0095449B"/>
    <w:rsid w:val="009555B8"/>
    <w:rsid w:val="009569A1"/>
    <w:rsid w:val="00957EB9"/>
    <w:rsid w:val="00960187"/>
    <w:rsid w:val="00960D24"/>
    <w:rsid w:val="0096112B"/>
    <w:rsid w:val="00964899"/>
    <w:rsid w:val="00965362"/>
    <w:rsid w:val="00967474"/>
    <w:rsid w:val="009735B8"/>
    <w:rsid w:val="009758D6"/>
    <w:rsid w:val="00975DF1"/>
    <w:rsid w:val="00975F78"/>
    <w:rsid w:val="0097676C"/>
    <w:rsid w:val="00976845"/>
    <w:rsid w:val="009769DF"/>
    <w:rsid w:val="00976D30"/>
    <w:rsid w:val="00977951"/>
    <w:rsid w:val="009800DD"/>
    <w:rsid w:val="009811B9"/>
    <w:rsid w:val="00982BEF"/>
    <w:rsid w:val="00982CF7"/>
    <w:rsid w:val="009848BC"/>
    <w:rsid w:val="009901FF"/>
    <w:rsid w:val="009902EF"/>
    <w:rsid w:val="00997898"/>
    <w:rsid w:val="009A0835"/>
    <w:rsid w:val="009A1551"/>
    <w:rsid w:val="009A1CF9"/>
    <w:rsid w:val="009A49DA"/>
    <w:rsid w:val="009A5B9A"/>
    <w:rsid w:val="009A6B98"/>
    <w:rsid w:val="009A7CC6"/>
    <w:rsid w:val="009B252D"/>
    <w:rsid w:val="009B421A"/>
    <w:rsid w:val="009B4394"/>
    <w:rsid w:val="009B5060"/>
    <w:rsid w:val="009B6152"/>
    <w:rsid w:val="009B64F0"/>
    <w:rsid w:val="009B767B"/>
    <w:rsid w:val="009C0145"/>
    <w:rsid w:val="009C0379"/>
    <w:rsid w:val="009C047D"/>
    <w:rsid w:val="009C16C9"/>
    <w:rsid w:val="009C1C66"/>
    <w:rsid w:val="009C20DE"/>
    <w:rsid w:val="009C2792"/>
    <w:rsid w:val="009C37FA"/>
    <w:rsid w:val="009C62BE"/>
    <w:rsid w:val="009D1005"/>
    <w:rsid w:val="009D2267"/>
    <w:rsid w:val="009D537E"/>
    <w:rsid w:val="009D55CC"/>
    <w:rsid w:val="009E0EB6"/>
    <w:rsid w:val="009E149A"/>
    <w:rsid w:val="009E1C07"/>
    <w:rsid w:val="009E20BC"/>
    <w:rsid w:val="009E4714"/>
    <w:rsid w:val="009E4BAD"/>
    <w:rsid w:val="009E4D45"/>
    <w:rsid w:val="009E7788"/>
    <w:rsid w:val="009E7BBF"/>
    <w:rsid w:val="009F38A1"/>
    <w:rsid w:val="009F472C"/>
    <w:rsid w:val="009F50A7"/>
    <w:rsid w:val="009F57D8"/>
    <w:rsid w:val="009F62BF"/>
    <w:rsid w:val="00A00B00"/>
    <w:rsid w:val="00A04348"/>
    <w:rsid w:val="00A05C74"/>
    <w:rsid w:val="00A103EE"/>
    <w:rsid w:val="00A1068D"/>
    <w:rsid w:val="00A112C2"/>
    <w:rsid w:val="00A1372E"/>
    <w:rsid w:val="00A17F30"/>
    <w:rsid w:val="00A2040C"/>
    <w:rsid w:val="00A2045B"/>
    <w:rsid w:val="00A22A20"/>
    <w:rsid w:val="00A2382F"/>
    <w:rsid w:val="00A24B46"/>
    <w:rsid w:val="00A27A8C"/>
    <w:rsid w:val="00A30E73"/>
    <w:rsid w:val="00A31D50"/>
    <w:rsid w:val="00A33246"/>
    <w:rsid w:val="00A350D9"/>
    <w:rsid w:val="00A35724"/>
    <w:rsid w:val="00A379A0"/>
    <w:rsid w:val="00A37D99"/>
    <w:rsid w:val="00A37FFA"/>
    <w:rsid w:val="00A41A96"/>
    <w:rsid w:val="00A429BB"/>
    <w:rsid w:val="00A4342F"/>
    <w:rsid w:val="00A44323"/>
    <w:rsid w:val="00A4587A"/>
    <w:rsid w:val="00A45998"/>
    <w:rsid w:val="00A60241"/>
    <w:rsid w:val="00A60999"/>
    <w:rsid w:val="00A60D04"/>
    <w:rsid w:val="00A61A95"/>
    <w:rsid w:val="00A63D13"/>
    <w:rsid w:val="00A64AE0"/>
    <w:rsid w:val="00A6524A"/>
    <w:rsid w:val="00A65408"/>
    <w:rsid w:val="00A70C29"/>
    <w:rsid w:val="00A738A3"/>
    <w:rsid w:val="00A740F8"/>
    <w:rsid w:val="00A748F7"/>
    <w:rsid w:val="00A74D55"/>
    <w:rsid w:val="00A77A56"/>
    <w:rsid w:val="00A80DA0"/>
    <w:rsid w:val="00A80F51"/>
    <w:rsid w:val="00A82978"/>
    <w:rsid w:val="00A848CA"/>
    <w:rsid w:val="00A84E2B"/>
    <w:rsid w:val="00A87C89"/>
    <w:rsid w:val="00A95A63"/>
    <w:rsid w:val="00A95C28"/>
    <w:rsid w:val="00A95EDB"/>
    <w:rsid w:val="00A9761D"/>
    <w:rsid w:val="00A97F8F"/>
    <w:rsid w:val="00AA0B53"/>
    <w:rsid w:val="00AA1019"/>
    <w:rsid w:val="00AA1771"/>
    <w:rsid w:val="00AA304A"/>
    <w:rsid w:val="00AA32A0"/>
    <w:rsid w:val="00AA469B"/>
    <w:rsid w:val="00AA650F"/>
    <w:rsid w:val="00AB0F5B"/>
    <w:rsid w:val="00AB1CBF"/>
    <w:rsid w:val="00AB2F27"/>
    <w:rsid w:val="00AB31A9"/>
    <w:rsid w:val="00AB6DB3"/>
    <w:rsid w:val="00AC1C7E"/>
    <w:rsid w:val="00AC3B28"/>
    <w:rsid w:val="00AC4A36"/>
    <w:rsid w:val="00AC5CAA"/>
    <w:rsid w:val="00AC618A"/>
    <w:rsid w:val="00AC727E"/>
    <w:rsid w:val="00AC769E"/>
    <w:rsid w:val="00AD2F9A"/>
    <w:rsid w:val="00AD30F2"/>
    <w:rsid w:val="00AD49F0"/>
    <w:rsid w:val="00AD4BA3"/>
    <w:rsid w:val="00AD4F31"/>
    <w:rsid w:val="00AD54E6"/>
    <w:rsid w:val="00AD6700"/>
    <w:rsid w:val="00AD6C0A"/>
    <w:rsid w:val="00AD7075"/>
    <w:rsid w:val="00AD72A2"/>
    <w:rsid w:val="00AE01A9"/>
    <w:rsid w:val="00AE0754"/>
    <w:rsid w:val="00AE3051"/>
    <w:rsid w:val="00AE3737"/>
    <w:rsid w:val="00AF0CE3"/>
    <w:rsid w:val="00AF1AA2"/>
    <w:rsid w:val="00AF2BF9"/>
    <w:rsid w:val="00AF338B"/>
    <w:rsid w:val="00AF748E"/>
    <w:rsid w:val="00B0155C"/>
    <w:rsid w:val="00B0175B"/>
    <w:rsid w:val="00B063A3"/>
    <w:rsid w:val="00B07974"/>
    <w:rsid w:val="00B07B2E"/>
    <w:rsid w:val="00B07BE3"/>
    <w:rsid w:val="00B07F47"/>
    <w:rsid w:val="00B10129"/>
    <w:rsid w:val="00B101F4"/>
    <w:rsid w:val="00B13636"/>
    <w:rsid w:val="00B13C32"/>
    <w:rsid w:val="00B15E6C"/>
    <w:rsid w:val="00B16D98"/>
    <w:rsid w:val="00B218D4"/>
    <w:rsid w:val="00B22485"/>
    <w:rsid w:val="00B22756"/>
    <w:rsid w:val="00B2596A"/>
    <w:rsid w:val="00B25A4D"/>
    <w:rsid w:val="00B34560"/>
    <w:rsid w:val="00B3690B"/>
    <w:rsid w:val="00B378B3"/>
    <w:rsid w:val="00B37C04"/>
    <w:rsid w:val="00B4025F"/>
    <w:rsid w:val="00B4058E"/>
    <w:rsid w:val="00B40C14"/>
    <w:rsid w:val="00B41374"/>
    <w:rsid w:val="00B41F41"/>
    <w:rsid w:val="00B43D30"/>
    <w:rsid w:val="00B4585B"/>
    <w:rsid w:val="00B476D4"/>
    <w:rsid w:val="00B478F2"/>
    <w:rsid w:val="00B47A3F"/>
    <w:rsid w:val="00B531F9"/>
    <w:rsid w:val="00B55D51"/>
    <w:rsid w:val="00B56496"/>
    <w:rsid w:val="00B56A81"/>
    <w:rsid w:val="00B5722C"/>
    <w:rsid w:val="00B60F9C"/>
    <w:rsid w:val="00B6306A"/>
    <w:rsid w:val="00B63889"/>
    <w:rsid w:val="00B65239"/>
    <w:rsid w:val="00B66B50"/>
    <w:rsid w:val="00B66EBC"/>
    <w:rsid w:val="00B67183"/>
    <w:rsid w:val="00B67B60"/>
    <w:rsid w:val="00B706F1"/>
    <w:rsid w:val="00B723FA"/>
    <w:rsid w:val="00B73456"/>
    <w:rsid w:val="00B75B5E"/>
    <w:rsid w:val="00B8011F"/>
    <w:rsid w:val="00B81E65"/>
    <w:rsid w:val="00B82560"/>
    <w:rsid w:val="00B8319F"/>
    <w:rsid w:val="00B837FD"/>
    <w:rsid w:val="00B8415D"/>
    <w:rsid w:val="00B85CEE"/>
    <w:rsid w:val="00B85E6D"/>
    <w:rsid w:val="00B86905"/>
    <w:rsid w:val="00B86D96"/>
    <w:rsid w:val="00B879A9"/>
    <w:rsid w:val="00B9125D"/>
    <w:rsid w:val="00B9159E"/>
    <w:rsid w:val="00B9298A"/>
    <w:rsid w:val="00B92BB4"/>
    <w:rsid w:val="00B92D12"/>
    <w:rsid w:val="00B93380"/>
    <w:rsid w:val="00B94C6A"/>
    <w:rsid w:val="00B958D0"/>
    <w:rsid w:val="00BA06D3"/>
    <w:rsid w:val="00BA1C24"/>
    <w:rsid w:val="00BA1ED7"/>
    <w:rsid w:val="00BA3634"/>
    <w:rsid w:val="00BA4508"/>
    <w:rsid w:val="00BA49B3"/>
    <w:rsid w:val="00BA6284"/>
    <w:rsid w:val="00BA6982"/>
    <w:rsid w:val="00BA6D1B"/>
    <w:rsid w:val="00BA6EEB"/>
    <w:rsid w:val="00BA7272"/>
    <w:rsid w:val="00BA77CC"/>
    <w:rsid w:val="00BB4054"/>
    <w:rsid w:val="00BB6310"/>
    <w:rsid w:val="00BB6864"/>
    <w:rsid w:val="00BB68AE"/>
    <w:rsid w:val="00BB7367"/>
    <w:rsid w:val="00BC09AE"/>
    <w:rsid w:val="00BC1535"/>
    <w:rsid w:val="00BC16FA"/>
    <w:rsid w:val="00BC17FE"/>
    <w:rsid w:val="00BC18BC"/>
    <w:rsid w:val="00BC4500"/>
    <w:rsid w:val="00BC6A02"/>
    <w:rsid w:val="00BD0F4A"/>
    <w:rsid w:val="00BD4A71"/>
    <w:rsid w:val="00BD4FF0"/>
    <w:rsid w:val="00BD5D89"/>
    <w:rsid w:val="00BD65F7"/>
    <w:rsid w:val="00BD7900"/>
    <w:rsid w:val="00BE22AC"/>
    <w:rsid w:val="00BF0014"/>
    <w:rsid w:val="00BF0A41"/>
    <w:rsid w:val="00BF1D98"/>
    <w:rsid w:val="00BF2509"/>
    <w:rsid w:val="00BF3183"/>
    <w:rsid w:val="00BF3F51"/>
    <w:rsid w:val="00BF57D3"/>
    <w:rsid w:val="00BF673C"/>
    <w:rsid w:val="00C01799"/>
    <w:rsid w:val="00C020C8"/>
    <w:rsid w:val="00C02D5A"/>
    <w:rsid w:val="00C04699"/>
    <w:rsid w:val="00C04C57"/>
    <w:rsid w:val="00C067A7"/>
    <w:rsid w:val="00C108FE"/>
    <w:rsid w:val="00C112F8"/>
    <w:rsid w:val="00C1143A"/>
    <w:rsid w:val="00C114F2"/>
    <w:rsid w:val="00C13CA9"/>
    <w:rsid w:val="00C15A2C"/>
    <w:rsid w:val="00C201AD"/>
    <w:rsid w:val="00C208D5"/>
    <w:rsid w:val="00C2102B"/>
    <w:rsid w:val="00C22109"/>
    <w:rsid w:val="00C25818"/>
    <w:rsid w:val="00C262C4"/>
    <w:rsid w:val="00C26ED6"/>
    <w:rsid w:val="00C322A2"/>
    <w:rsid w:val="00C355DD"/>
    <w:rsid w:val="00C40AA9"/>
    <w:rsid w:val="00C420EE"/>
    <w:rsid w:val="00C4466F"/>
    <w:rsid w:val="00C446C4"/>
    <w:rsid w:val="00C507F2"/>
    <w:rsid w:val="00C51633"/>
    <w:rsid w:val="00C51E62"/>
    <w:rsid w:val="00C51F32"/>
    <w:rsid w:val="00C521FB"/>
    <w:rsid w:val="00C528CF"/>
    <w:rsid w:val="00C535A0"/>
    <w:rsid w:val="00C54AC1"/>
    <w:rsid w:val="00C54C89"/>
    <w:rsid w:val="00C6050A"/>
    <w:rsid w:val="00C6062B"/>
    <w:rsid w:val="00C606D3"/>
    <w:rsid w:val="00C60DBB"/>
    <w:rsid w:val="00C623A5"/>
    <w:rsid w:val="00C624E6"/>
    <w:rsid w:val="00C63297"/>
    <w:rsid w:val="00C64525"/>
    <w:rsid w:val="00C666DA"/>
    <w:rsid w:val="00C7166F"/>
    <w:rsid w:val="00C72BF7"/>
    <w:rsid w:val="00C773E5"/>
    <w:rsid w:val="00C80306"/>
    <w:rsid w:val="00C81762"/>
    <w:rsid w:val="00C82DBA"/>
    <w:rsid w:val="00C87E58"/>
    <w:rsid w:val="00C90429"/>
    <w:rsid w:val="00C90F1A"/>
    <w:rsid w:val="00C9129C"/>
    <w:rsid w:val="00C91B95"/>
    <w:rsid w:val="00C91CFE"/>
    <w:rsid w:val="00C91DCE"/>
    <w:rsid w:val="00C952B9"/>
    <w:rsid w:val="00C95767"/>
    <w:rsid w:val="00C961DA"/>
    <w:rsid w:val="00C977D6"/>
    <w:rsid w:val="00CA397F"/>
    <w:rsid w:val="00CA5126"/>
    <w:rsid w:val="00CA627E"/>
    <w:rsid w:val="00CA6D6F"/>
    <w:rsid w:val="00CA710E"/>
    <w:rsid w:val="00CB0D2A"/>
    <w:rsid w:val="00CB16C9"/>
    <w:rsid w:val="00CB2D10"/>
    <w:rsid w:val="00CB36F7"/>
    <w:rsid w:val="00CB3743"/>
    <w:rsid w:val="00CB40AC"/>
    <w:rsid w:val="00CB6342"/>
    <w:rsid w:val="00CB6522"/>
    <w:rsid w:val="00CB75C5"/>
    <w:rsid w:val="00CC1A8F"/>
    <w:rsid w:val="00CC331F"/>
    <w:rsid w:val="00CC4F6F"/>
    <w:rsid w:val="00CC5316"/>
    <w:rsid w:val="00CD154D"/>
    <w:rsid w:val="00CD16C5"/>
    <w:rsid w:val="00CD177B"/>
    <w:rsid w:val="00CD28A2"/>
    <w:rsid w:val="00CD2DCB"/>
    <w:rsid w:val="00CD39C3"/>
    <w:rsid w:val="00CD5DBA"/>
    <w:rsid w:val="00CD74EC"/>
    <w:rsid w:val="00CE0F5B"/>
    <w:rsid w:val="00CE2D12"/>
    <w:rsid w:val="00CE33DB"/>
    <w:rsid w:val="00CE369E"/>
    <w:rsid w:val="00CE51B9"/>
    <w:rsid w:val="00CE6AED"/>
    <w:rsid w:val="00CF07C1"/>
    <w:rsid w:val="00CF1BEE"/>
    <w:rsid w:val="00CF37AC"/>
    <w:rsid w:val="00CF40E3"/>
    <w:rsid w:val="00CF4CCD"/>
    <w:rsid w:val="00CF5279"/>
    <w:rsid w:val="00CF7632"/>
    <w:rsid w:val="00D00442"/>
    <w:rsid w:val="00D0256E"/>
    <w:rsid w:val="00D02952"/>
    <w:rsid w:val="00D0671B"/>
    <w:rsid w:val="00D070E1"/>
    <w:rsid w:val="00D1017F"/>
    <w:rsid w:val="00D10301"/>
    <w:rsid w:val="00D1033A"/>
    <w:rsid w:val="00D10B44"/>
    <w:rsid w:val="00D10BD8"/>
    <w:rsid w:val="00D11BBC"/>
    <w:rsid w:val="00D139EC"/>
    <w:rsid w:val="00D17980"/>
    <w:rsid w:val="00D2182E"/>
    <w:rsid w:val="00D21EA1"/>
    <w:rsid w:val="00D24A52"/>
    <w:rsid w:val="00D26B8A"/>
    <w:rsid w:val="00D26EE5"/>
    <w:rsid w:val="00D31B55"/>
    <w:rsid w:val="00D3239F"/>
    <w:rsid w:val="00D32710"/>
    <w:rsid w:val="00D32F33"/>
    <w:rsid w:val="00D34652"/>
    <w:rsid w:val="00D35790"/>
    <w:rsid w:val="00D366A3"/>
    <w:rsid w:val="00D3781D"/>
    <w:rsid w:val="00D41563"/>
    <w:rsid w:val="00D42FE4"/>
    <w:rsid w:val="00D437CA"/>
    <w:rsid w:val="00D45409"/>
    <w:rsid w:val="00D47AFC"/>
    <w:rsid w:val="00D5284A"/>
    <w:rsid w:val="00D52885"/>
    <w:rsid w:val="00D53802"/>
    <w:rsid w:val="00D54845"/>
    <w:rsid w:val="00D56D93"/>
    <w:rsid w:val="00D57174"/>
    <w:rsid w:val="00D57494"/>
    <w:rsid w:val="00D60D87"/>
    <w:rsid w:val="00D641E7"/>
    <w:rsid w:val="00D64B0D"/>
    <w:rsid w:val="00D65751"/>
    <w:rsid w:val="00D66BCA"/>
    <w:rsid w:val="00D67B6A"/>
    <w:rsid w:val="00D702EB"/>
    <w:rsid w:val="00D70A87"/>
    <w:rsid w:val="00D70CF5"/>
    <w:rsid w:val="00D71156"/>
    <w:rsid w:val="00D71E1C"/>
    <w:rsid w:val="00D72FA6"/>
    <w:rsid w:val="00D77325"/>
    <w:rsid w:val="00D83649"/>
    <w:rsid w:val="00D875F0"/>
    <w:rsid w:val="00D87E5F"/>
    <w:rsid w:val="00D90750"/>
    <w:rsid w:val="00D90C4B"/>
    <w:rsid w:val="00D925C3"/>
    <w:rsid w:val="00D951E4"/>
    <w:rsid w:val="00D97319"/>
    <w:rsid w:val="00DA0295"/>
    <w:rsid w:val="00DA04FC"/>
    <w:rsid w:val="00DA080D"/>
    <w:rsid w:val="00DA1166"/>
    <w:rsid w:val="00DA126D"/>
    <w:rsid w:val="00DA37D2"/>
    <w:rsid w:val="00DA7F97"/>
    <w:rsid w:val="00DB11CE"/>
    <w:rsid w:val="00DB39F0"/>
    <w:rsid w:val="00DB4769"/>
    <w:rsid w:val="00DC1590"/>
    <w:rsid w:val="00DC1C54"/>
    <w:rsid w:val="00DC31A0"/>
    <w:rsid w:val="00DC5EED"/>
    <w:rsid w:val="00DC672D"/>
    <w:rsid w:val="00DC67A9"/>
    <w:rsid w:val="00DC7C7D"/>
    <w:rsid w:val="00DC7D30"/>
    <w:rsid w:val="00DD03EB"/>
    <w:rsid w:val="00DD18F1"/>
    <w:rsid w:val="00DD297D"/>
    <w:rsid w:val="00DD3BA6"/>
    <w:rsid w:val="00DD4D80"/>
    <w:rsid w:val="00DD6316"/>
    <w:rsid w:val="00DD6739"/>
    <w:rsid w:val="00DD6F70"/>
    <w:rsid w:val="00DE1D1C"/>
    <w:rsid w:val="00DE4E61"/>
    <w:rsid w:val="00DE70BA"/>
    <w:rsid w:val="00DE7DE7"/>
    <w:rsid w:val="00DE7FFC"/>
    <w:rsid w:val="00DF0ECA"/>
    <w:rsid w:val="00DF116C"/>
    <w:rsid w:val="00DF17A3"/>
    <w:rsid w:val="00DF1920"/>
    <w:rsid w:val="00DF3798"/>
    <w:rsid w:val="00DF3E9E"/>
    <w:rsid w:val="00DF51AF"/>
    <w:rsid w:val="00DF6C92"/>
    <w:rsid w:val="00DF7609"/>
    <w:rsid w:val="00E05036"/>
    <w:rsid w:val="00E065FA"/>
    <w:rsid w:val="00E06684"/>
    <w:rsid w:val="00E1392F"/>
    <w:rsid w:val="00E15A71"/>
    <w:rsid w:val="00E173C4"/>
    <w:rsid w:val="00E22F89"/>
    <w:rsid w:val="00E2386E"/>
    <w:rsid w:val="00E23DB7"/>
    <w:rsid w:val="00E24854"/>
    <w:rsid w:val="00E24A21"/>
    <w:rsid w:val="00E26EA8"/>
    <w:rsid w:val="00E27243"/>
    <w:rsid w:val="00E276DA"/>
    <w:rsid w:val="00E302AB"/>
    <w:rsid w:val="00E3058C"/>
    <w:rsid w:val="00E3248D"/>
    <w:rsid w:val="00E3248E"/>
    <w:rsid w:val="00E32F72"/>
    <w:rsid w:val="00E32FC2"/>
    <w:rsid w:val="00E36318"/>
    <w:rsid w:val="00E36B74"/>
    <w:rsid w:val="00E372C8"/>
    <w:rsid w:val="00E432CD"/>
    <w:rsid w:val="00E43CD7"/>
    <w:rsid w:val="00E451CC"/>
    <w:rsid w:val="00E455CD"/>
    <w:rsid w:val="00E50804"/>
    <w:rsid w:val="00E5172A"/>
    <w:rsid w:val="00E5296B"/>
    <w:rsid w:val="00E543DD"/>
    <w:rsid w:val="00E5566A"/>
    <w:rsid w:val="00E55A2D"/>
    <w:rsid w:val="00E55EC5"/>
    <w:rsid w:val="00E56960"/>
    <w:rsid w:val="00E574A0"/>
    <w:rsid w:val="00E61A16"/>
    <w:rsid w:val="00E624E5"/>
    <w:rsid w:val="00E63348"/>
    <w:rsid w:val="00E65C15"/>
    <w:rsid w:val="00E7105F"/>
    <w:rsid w:val="00E71D9D"/>
    <w:rsid w:val="00E734B3"/>
    <w:rsid w:val="00E75B86"/>
    <w:rsid w:val="00E7697D"/>
    <w:rsid w:val="00E77099"/>
    <w:rsid w:val="00E820CE"/>
    <w:rsid w:val="00E82EE6"/>
    <w:rsid w:val="00E83D1B"/>
    <w:rsid w:val="00E85D40"/>
    <w:rsid w:val="00E85E08"/>
    <w:rsid w:val="00E85E90"/>
    <w:rsid w:val="00E86E1B"/>
    <w:rsid w:val="00E86ECD"/>
    <w:rsid w:val="00E90F14"/>
    <w:rsid w:val="00E90F62"/>
    <w:rsid w:val="00E92359"/>
    <w:rsid w:val="00E93D6D"/>
    <w:rsid w:val="00E94D76"/>
    <w:rsid w:val="00E950AB"/>
    <w:rsid w:val="00E95927"/>
    <w:rsid w:val="00E95EFC"/>
    <w:rsid w:val="00EA37C0"/>
    <w:rsid w:val="00EA421A"/>
    <w:rsid w:val="00EA48ED"/>
    <w:rsid w:val="00EA54BB"/>
    <w:rsid w:val="00EA6119"/>
    <w:rsid w:val="00EA62B4"/>
    <w:rsid w:val="00EA76E4"/>
    <w:rsid w:val="00EA7931"/>
    <w:rsid w:val="00EB045A"/>
    <w:rsid w:val="00EB0724"/>
    <w:rsid w:val="00EB16D7"/>
    <w:rsid w:val="00EB2CC9"/>
    <w:rsid w:val="00EB3735"/>
    <w:rsid w:val="00EB387E"/>
    <w:rsid w:val="00EB3B63"/>
    <w:rsid w:val="00EB563F"/>
    <w:rsid w:val="00EB5875"/>
    <w:rsid w:val="00EB7063"/>
    <w:rsid w:val="00EB7177"/>
    <w:rsid w:val="00EB74EB"/>
    <w:rsid w:val="00EB7B70"/>
    <w:rsid w:val="00EC00C4"/>
    <w:rsid w:val="00EC0D23"/>
    <w:rsid w:val="00EC2546"/>
    <w:rsid w:val="00EC34EF"/>
    <w:rsid w:val="00EC3E16"/>
    <w:rsid w:val="00EC4884"/>
    <w:rsid w:val="00ED1D11"/>
    <w:rsid w:val="00ED3184"/>
    <w:rsid w:val="00ED349D"/>
    <w:rsid w:val="00ED3901"/>
    <w:rsid w:val="00ED3B9E"/>
    <w:rsid w:val="00ED4096"/>
    <w:rsid w:val="00ED48FA"/>
    <w:rsid w:val="00ED6EA7"/>
    <w:rsid w:val="00EE2CF6"/>
    <w:rsid w:val="00EE336D"/>
    <w:rsid w:val="00EE49B7"/>
    <w:rsid w:val="00EF04CF"/>
    <w:rsid w:val="00EF067C"/>
    <w:rsid w:val="00EF0CAD"/>
    <w:rsid w:val="00EF1F85"/>
    <w:rsid w:val="00EF49D2"/>
    <w:rsid w:val="00EF4E6B"/>
    <w:rsid w:val="00EF56D4"/>
    <w:rsid w:val="00EF64C9"/>
    <w:rsid w:val="00EF714D"/>
    <w:rsid w:val="00F0195E"/>
    <w:rsid w:val="00F039B3"/>
    <w:rsid w:val="00F10377"/>
    <w:rsid w:val="00F116A9"/>
    <w:rsid w:val="00F12873"/>
    <w:rsid w:val="00F12886"/>
    <w:rsid w:val="00F13AB8"/>
    <w:rsid w:val="00F140C9"/>
    <w:rsid w:val="00F15F5A"/>
    <w:rsid w:val="00F17EE3"/>
    <w:rsid w:val="00F20D12"/>
    <w:rsid w:val="00F24D88"/>
    <w:rsid w:val="00F2760C"/>
    <w:rsid w:val="00F33757"/>
    <w:rsid w:val="00F33D9D"/>
    <w:rsid w:val="00F34557"/>
    <w:rsid w:val="00F349E9"/>
    <w:rsid w:val="00F35AB3"/>
    <w:rsid w:val="00F41714"/>
    <w:rsid w:val="00F43079"/>
    <w:rsid w:val="00F432F7"/>
    <w:rsid w:val="00F4586A"/>
    <w:rsid w:val="00F46EE9"/>
    <w:rsid w:val="00F47E1B"/>
    <w:rsid w:val="00F5002A"/>
    <w:rsid w:val="00F52AD2"/>
    <w:rsid w:val="00F56D52"/>
    <w:rsid w:val="00F6175C"/>
    <w:rsid w:val="00F6193F"/>
    <w:rsid w:val="00F61D2C"/>
    <w:rsid w:val="00F624F8"/>
    <w:rsid w:val="00F63FBE"/>
    <w:rsid w:val="00F64C49"/>
    <w:rsid w:val="00F64E5C"/>
    <w:rsid w:val="00F70D08"/>
    <w:rsid w:val="00F7168E"/>
    <w:rsid w:val="00F718E9"/>
    <w:rsid w:val="00F745F2"/>
    <w:rsid w:val="00F74669"/>
    <w:rsid w:val="00F755D5"/>
    <w:rsid w:val="00F762BC"/>
    <w:rsid w:val="00F80390"/>
    <w:rsid w:val="00F8109E"/>
    <w:rsid w:val="00F813EE"/>
    <w:rsid w:val="00F815D6"/>
    <w:rsid w:val="00F83C90"/>
    <w:rsid w:val="00F850A2"/>
    <w:rsid w:val="00F851A7"/>
    <w:rsid w:val="00F86F39"/>
    <w:rsid w:val="00FA2B05"/>
    <w:rsid w:val="00FA4D8A"/>
    <w:rsid w:val="00FA52FC"/>
    <w:rsid w:val="00FA71C3"/>
    <w:rsid w:val="00FA7BA2"/>
    <w:rsid w:val="00FB079B"/>
    <w:rsid w:val="00FB1628"/>
    <w:rsid w:val="00FB20A3"/>
    <w:rsid w:val="00FB2183"/>
    <w:rsid w:val="00FB768A"/>
    <w:rsid w:val="00FB7FDB"/>
    <w:rsid w:val="00FC0664"/>
    <w:rsid w:val="00FC2571"/>
    <w:rsid w:val="00FC38DB"/>
    <w:rsid w:val="00FC4212"/>
    <w:rsid w:val="00FC44E5"/>
    <w:rsid w:val="00FC474C"/>
    <w:rsid w:val="00FC74EF"/>
    <w:rsid w:val="00FC7854"/>
    <w:rsid w:val="00FC7911"/>
    <w:rsid w:val="00FD750E"/>
    <w:rsid w:val="00FE040D"/>
    <w:rsid w:val="00FE1A80"/>
    <w:rsid w:val="00FE2D3C"/>
    <w:rsid w:val="00FE31FD"/>
    <w:rsid w:val="00FE3328"/>
    <w:rsid w:val="00FE3A79"/>
    <w:rsid w:val="00FE49C9"/>
    <w:rsid w:val="00FE7F7C"/>
    <w:rsid w:val="00FF0188"/>
    <w:rsid w:val="00FF0258"/>
    <w:rsid w:val="00FF318B"/>
    <w:rsid w:val="00FF3332"/>
    <w:rsid w:val="00FF3809"/>
    <w:rsid w:val="00FF5296"/>
    <w:rsid w:val="00FF5374"/>
    <w:rsid w:val="00FF5F92"/>
    <w:rsid w:val="00FF742F"/>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rules v:ext="edit">
        <o:r id="V:Rule1" type="connector" idref="#_x0000_s1082">
          <o:proxy start="" idref="#_x0000_s1076" connectloc="2"/>
          <o:proxy end="" idref="#_x0000_s1080" connectloc="0"/>
        </o:r>
        <o:r id="V:Rule2" type="connector" idref="#_x0000_s1075">
          <o:proxy start="" idref="#_x0000_s1070" connectloc="2"/>
          <o:proxy end="" idref="#_x0000_s1074" connectloc="0"/>
        </o:r>
        <o:r id="V:Rule3" type="connector" idref="#_x0000_s1531"/>
        <o:r id="V:Rule4" type="connector" idref="#_x0000_s1304"/>
        <o:r id="V:Rule5" type="connector" idref="#_x0000_s1194"/>
        <o:r id="V:Rule6" type="connector" idref="#_x0000_s1536"/>
        <o:r id="V:Rule7" type="connector" idref="#_x0000_s1537"/>
        <o:r id="V:Rule8" type="connector" idref="#_x0000_s1202">
          <o:proxy start="" idref="#_x0000_s1200" connectloc="2"/>
          <o:proxy end="" idref="#_x0000_s1201" connectloc="0"/>
        </o:r>
        <o:r id="V:Rule9" type="connector" idref="#_x0000_s1072">
          <o:proxy start="" idref="#_x0000_s1068" connectloc="2"/>
          <o:proxy end="" idref="#_x0000_s1069" connectloc="0"/>
        </o:r>
        <o:r id="V:Rule10" type="connector" idref="#_x0000_s1336"/>
        <o:r id="V:Rule11" type="connector" idref="#_x0000_s1195"/>
        <o:r id="V:Rule12" type="connector" idref="#_x0000_s1230">
          <o:proxy start="" idref="#_x0000_s1228" connectloc="2"/>
          <o:proxy end="" idref="#_x0000_s1210" connectloc="1"/>
        </o:r>
        <o:r id="V:Rule13" type="connector" idref="#_x0000_s1073">
          <o:proxy start="" idref="#_x0000_s1069" connectloc="2"/>
          <o:proxy end="" idref="#_x0000_s1070" connectloc="0"/>
        </o:r>
        <o:r id="V:Rule14" type="connector" idref="#_x0000_s1297"/>
        <o:r id="V:Rule15" type="connector" idref="#_x0000_s1217">
          <o:proxy start="" idref="#_x0000_s1212" connectloc="2"/>
          <o:proxy end="" idref="#_x0000_s1216" connectloc="0"/>
        </o:r>
        <o:r id="V:Rule16" type="connector" idref="#_x0000_s1065">
          <o:proxy start="" idref="#_x0000_s1061" connectloc="2"/>
          <o:proxy end="" idref="#_x0000_s1063" connectloc="0"/>
        </o:r>
        <o:r id="V:Rule17" type="connector" idref="#_x0000_s1438"/>
        <o:r id="V:Rule18" type="connector" idref="#_x0000_s1204">
          <o:proxy start="" idref="#_x0000_s1201" connectloc="2"/>
          <o:proxy end="" idref="#_x0000_s1203" connectloc="0"/>
        </o:r>
        <o:r id="V:Rule19" type="connector" idref="#_x0000_s1089">
          <o:proxy start="" idref="#_x0000_s1086" connectloc="2"/>
          <o:proxy end="" idref="#_x0000_s1068" connectloc="1"/>
        </o:r>
        <o:r id="V:Rule20" type="connector" idref="#_x0000_s1293"/>
        <o:r id="V:Rule21" type="connector" idref="#_x0000_s1106">
          <o:proxy start="" idref="#_x0000_s1102" connectloc="2"/>
          <o:proxy end="" idref="#_x0000_s1103" connectloc="0"/>
        </o:r>
        <o:r id="V:Rule22" type="connector" idref="#_x0000_s1261"/>
        <o:r id="V:Rule23" type="connector" idref="#_x0000_s1085">
          <o:proxy start="" idref="#_x0000_s1080" connectloc="2"/>
          <o:proxy end="" idref="#_x0000_s1083" connectloc="0"/>
        </o:r>
        <o:r id="V:Rule24" type="connector" idref="#_x0000_s1264"/>
        <o:r id="V:Rule25" type="connector" idref="#_x0000_s1348"/>
        <o:r id="V:Rule26" type="connector" idref="#_x0000_s1126">
          <o:proxy start="" idref="#_x0000_s1125" connectloc="2"/>
          <o:proxy end="" idref="#_x0000_s1102" connectloc="0"/>
        </o:r>
        <o:r id="V:Rule27" type="connector" idref="#_x0000_s1215">
          <o:proxy start="" idref="#_x0000_s1211" connectloc="2"/>
          <o:proxy end="" idref="#_x0000_s1212" connectloc="0"/>
        </o:r>
        <o:r id="V:Rule28" type="connector" idref="#_x0000_s1060">
          <o:proxy start="" idref="#_x0000_s1058" connectloc="2"/>
          <o:proxy end="" idref="#_x0000_s1059" connectloc="0"/>
        </o:r>
        <o:r id="V:Rule29" type="connector" idref="#_x0000_s1062">
          <o:proxy start="" idref="#_x0000_s1059" connectloc="2"/>
          <o:proxy end="" idref="#_x0000_s1061" connectloc="0"/>
        </o:r>
        <o:r id="V:Rule30" type="connector" idref="#_x0000_s1229">
          <o:proxy start="" idref="#_x0000_s1225" connectloc="2"/>
          <o:proxy end="" idref="#_x0000_s1228" connectloc="0"/>
        </o:r>
        <o:r id="V:Rule31" type="connector" idref="#_x0000_s1193"/>
        <o:r id="V:Rule32" type="connector" idref="#_x0000_s1097">
          <o:proxy start="" idref="#_x0000_s1094" connectloc="2"/>
          <o:proxy end="" idref="#_x0000_s1096" connectloc="0"/>
        </o:r>
        <o:r id="V:Rule33" type="connector" idref="#_x0000_s1233">
          <o:proxy start="" idref="#_x0000_s1232" connectloc="2"/>
          <o:proxy end="" idref="#_x0000_s1209" connectloc="0"/>
        </o:r>
        <o:r id="V:Rule34" type="connector" idref="#_x0000_s1117">
          <o:proxy start="" idref="#_x0000_s1111" connectloc="2"/>
          <o:proxy end="" idref="#_x0000_s1115" connectloc="0"/>
        </o:r>
        <o:r id="V:Rule35" type="connector" idref="#_x0000_s1120">
          <o:proxy start="" idref="#_x0000_s1115" connectloc="2"/>
          <o:proxy end="" idref="#_x0000_s1118" connectloc="0"/>
        </o:r>
        <o:r id="V:Rule36" type="connector" idref="#_x0000_s1101">
          <o:proxy start="" idref="#_x0000_s1098" connectloc="2"/>
          <o:proxy end="" idref="#_x0000_s1099" connectloc="0"/>
        </o:r>
        <o:r id="V:Rule37" type="connector" idref="#_x0000_s1534"/>
        <o:r id="V:Rule38" type="connector" idref="#_x0000_s1266"/>
        <o:r id="V:Rule39" type="connector" idref="#_x0000_s1543"/>
        <o:r id="V:Rule40" type="connector" idref="#_x0000_s1544"/>
        <o:r id="V:Rule41" type="connector" idref="#_x0000_s1227">
          <o:proxy start="" idref="#_x0000_s1222" connectloc="2"/>
          <o:proxy end="" idref="#_x0000_s1225" connectloc="0"/>
        </o:r>
        <o:r id="V:Rule42" type="connector" idref="#_x0000_s1088">
          <o:proxy start="" idref="#_x0000_s1083" connectloc="1"/>
          <o:proxy end="" idref="#_x0000_s1059" connectloc="1"/>
        </o:r>
        <o:r id="V:Rule43" type="connector" idref="#_x0000_s1208">
          <o:proxy start="" idref="#_x0000_s1205" connectloc="2"/>
          <o:proxy end="" idref="#_x0000_s1206" connectloc="0"/>
        </o:r>
        <o:r id="V:Rule44" type="connector" idref="#_x0000_s1545"/>
        <o:r id="V:Rule45" type="connector" idref="#_x0000_s1196"/>
        <o:r id="V:Rule46" type="connector" idref="#_x0000_s1296"/>
        <o:r id="V:Rule47" type="connector" idref="#_x0000_s1081">
          <o:proxy start="" idref="#_x0000_s1064" connectloc="2"/>
          <o:proxy end="" idref="#_x0000_s1067" connectloc="0"/>
        </o:r>
        <o:r id="V:Rule48" type="connector" idref="#_x0000_s1124">
          <o:proxy start="" idref="#_x0000_s1118" connectloc="1"/>
          <o:proxy end="" idref="#_x0000_s1094" connectloc="1"/>
        </o:r>
        <o:r id="V:Rule49" type="connector" idref="#_x0000_s1078">
          <o:proxy start="" idref="#_x0000_s1076" connectloc="3"/>
          <o:proxy end="" idref="#_x0000_s1068" connectloc="3"/>
        </o:r>
        <o:r id="V:Rule50" type="connector" idref="#_x0000_s1223">
          <o:proxy start="" idref="#_x0000_s1206" connectloc="2"/>
          <o:proxy end="" idref="#_x0000_s1232" connectloc="0"/>
        </o:r>
        <o:r id="V:Rule51" type="connector" idref="#_x0000_s1294"/>
        <o:r id="V:Rule52" type="connector" idref="#_x0000_s1207">
          <o:proxy start="" idref="#_x0000_s1203" connectloc="2"/>
          <o:proxy end="" idref="#_x0000_s1205" connectloc="0"/>
        </o:r>
        <o:r id="V:Rule53" type="connector" idref="#_x0000_s1123">
          <o:proxy start="" idref="#_x0000_s1121" connectloc="2"/>
          <o:proxy end="" idref="#_x0000_s1103" connectloc="1"/>
        </o:r>
        <o:r id="V:Rule54" type="connector" idref="#_x0000_s1539"/>
        <o:r id="V:Rule55" type="connector" idref="#_x0000_s1116">
          <o:proxy start="" idref="#_x0000_s1099" connectloc="2"/>
          <o:proxy end="" idref="#_x0000_s1125" connectloc="0"/>
        </o:r>
        <o:r id="V:Rule56" type="connector" idref="#_x0000_s1700"/>
        <o:r id="V:Rule57" type="connector" idref="#_x0000_s1095">
          <o:proxy start="" idref="#_x0000_s1093" connectloc="2"/>
          <o:proxy end="" idref="#_x0000_s1094" connectloc="0"/>
        </o:r>
        <o:r id="V:Rule58" type="connector" idref="#_x0000_s1335"/>
        <o:r id="V:Rule59" type="connector" idref="#_x0000_s1112">
          <o:proxy start="" idref="#_x0000_s1109" connectloc="2"/>
          <o:proxy end="" idref="#_x0000_s1111" connectloc="0"/>
        </o:r>
        <o:r id="V:Rule60" type="connector" idref="#_x0000_s1066">
          <o:proxy start="" idref="#_x0000_s1063" connectloc="2"/>
          <o:proxy end="" idref="#_x0000_s1064" connectloc="0"/>
        </o:r>
        <o:r id="V:Rule61" type="connector" idref="#_x0000_s1110">
          <o:proxy start="" idref="#_x0000_s1105" connectloc="2"/>
          <o:proxy end="" idref="#_x0000_s1109" connectloc="0"/>
        </o:r>
        <o:r id="V:Rule62" type="connector" idref="#_x0000_s1295"/>
        <o:r id="V:Rule63" type="connector" idref="#_x0000_s1107">
          <o:proxy start="" idref="#_x0000_s1103" connectloc="2"/>
          <o:proxy end="" idref="#_x0000_s1104" connectloc="0"/>
        </o:r>
        <o:r id="V:Rule64" type="connector" idref="#_x0000_s1220">
          <o:proxy start="" idref="#_x0000_s1218" connectloc="3"/>
          <o:proxy end="" idref="#_x0000_s1210" connectloc="3"/>
        </o:r>
        <o:r id="V:Rule65" type="connector" idref="#_x0000_s1077">
          <o:proxy start="" idref="#_x0000_s1074" connectloc="2"/>
          <o:proxy end="" idref="#_x0000_s1076" connectloc="0"/>
        </o:r>
        <o:r id="V:Rule66" type="connector" idref="#_x0000_s1087">
          <o:proxy start="" idref="#_x0000_s1083" connectloc="2"/>
          <o:proxy end="" idref="#_x0000_s1086" connectloc="0"/>
        </o:r>
        <o:r id="V:Rule67" type="connector" idref="#_x0000_s1122">
          <o:proxy start="" idref="#_x0000_s1118" connectloc="2"/>
          <o:proxy end="" idref="#_x0000_s1121" connectloc="0"/>
        </o:r>
        <o:r id="V:Rule68" type="connector" idref="#_x0000_s1430"/>
        <o:r id="V:Rule69" type="connector" idref="#_x0000_s1231">
          <o:proxy start="" idref="#_x0000_s1225" connectloc="1"/>
          <o:proxy end="" idref="#_x0000_s1201" connectloc="1"/>
        </o:r>
        <o:r id="V:Rule70" type="connector" idref="#_x0000_s1224">
          <o:proxy start="" idref="#_x0000_s1218" connectloc="2"/>
          <o:proxy end="" idref="#_x0000_s1222" connectloc="0"/>
        </o:r>
        <o:r id="V:Rule71" type="connector" idref="#_x0000_s1071">
          <o:proxy start="" idref="#_x0000_s1067" connectloc="2"/>
          <o:proxy end="" idref="#_x0000_s1068" connectloc="0"/>
        </o:r>
        <o:r id="V:Rule72" type="connector" idref="#_x0000_s1219">
          <o:proxy start="" idref="#_x0000_s1216" connectloc="2"/>
          <o:proxy end="" idref="#_x0000_s1218" connectloc="0"/>
        </o:r>
        <o:r id="V:Rule73" type="connector" idref="#_x0000_s1108">
          <o:proxy start="" idref="#_x0000_s1104" connectloc="2"/>
          <o:proxy end="" idref="#_x0000_s1105" connectloc="0"/>
        </o:r>
        <o:r id="V:Rule74" type="connector" idref="#_x0000_s1213">
          <o:proxy start="" idref="#_x0000_s1209" connectloc="2"/>
          <o:proxy end="" idref="#_x0000_s1210" connectloc="0"/>
        </o:r>
        <o:r id="V:Rule75" type="connector" idref="#_x0000_s1214">
          <o:proxy start="" idref="#_x0000_s1210" connectloc="2"/>
          <o:proxy end="" idref="#_x0000_s1211" connectloc="0"/>
        </o:r>
        <o:r id="V:Rule76" type="connector" idref="#_x0000_s1540"/>
        <o:r id="V:Rule77" type="connector" idref="#_x0000_s1113">
          <o:proxy start="" idref="#_x0000_s1111" connectloc="3"/>
          <o:proxy end="" idref="#_x0000_s1103" connectloc="3"/>
        </o:r>
        <o:r id="V:Rule78" type="connector" idref="#_x0000_s1197"/>
        <o:r id="V:Rule79" type="connector" idref="#_x0000_s1538"/>
        <o:r id="V:Rule80" type="connector" idref="#_x0000_s1100">
          <o:proxy start="" idref="#_x0000_s1096" connectloc="2"/>
          <o:proxy end="" idref="#_x0000_s1098" connectloc="0"/>
        </o:r>
      </o:rules>
    </o:shapelayout>
  </w:shapeDefaults>
  <w:decimalSymbol w:val=","/>
  <w:listSeparator w:val=";"/>
  <w15:docId w15:val="{1F7E573C-2599-4836-8E39-30013BC26E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it-IT" w:eastAsia="it-IT" w:bidi="ar-SA"/>
      </w:rPr>
    </w:rPrDefault>
    <w:pPrDefault/>
  </w:docDefaults>
  <w:latentStyles w:defLockedState="0" w:defUIPriority="0" w:defSemiHidden="0" w:defUnhideWhenUsed="0" w:defQFormat="0" w:count="371">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99"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iPriority="99" w:unhideWhenUsed="1"/>
    <w:lsdException w:name="HTML Address" w:semiHidden="1"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iPriority="99" w:unhideWhenUsed="1"/>
    <w:lsdException w:name="Table Simple 3" w:semiHidden="1" w:uiPriority="99"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iPriority="99"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iPriority="99" w:unhideWhenUsed="1"/>
    <w:lsdException w:name="Table Columns 5" w:semiHidden="1" w:unhideWhenUsed="1"/>
    <w:lsdException w:name="Table Grid 1" w:semiHidden="1" w:unhideWhenUsed="1"/>
    <w:lsdException w:name="Table Grid 2" w:semiHidden="1" w:uiPriority="99"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iPriority="99" w:unhideWhenUsed="1"/>
    <w:lsdException w:name="Table List 2" w:semiHidden="1" w:unhideWhenUsed="1"/>
    <w:lsdException w:name="Table List 3" w:semiHidden="1" w:unhideWhenUsed="1"/>
    <w:lsdException w:name="Table List 4" w:semiHidden="1" w:unhideWhenUsed="1"/>
    <w:lsdException w:name="Table List 5" w:semiHidden="1" w:uiPriority="99" w:unhideWhenUsed="1"/>
    <w:lsdException w:name="Table List 6" w:semiHidden="1" w:unhideWhenUsed="1"/>
    <w:lsdException w:name="Table List 7" w:semiHidden="1" w:uiPriority="99" w:unhideWhenUsed="1"/>
    <w:lsdException w:name="Table List 8" w:semiHidden="1" w:uiPriority="99"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99" w:unhideWhenUsed="1"/>
    <w:lsdException w:name="Table Elegant" w:semiHidden="1"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iPriority="99" w:unhideWhenUsed="1"/>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1"/>
    <w:lsdException w:name="Medium List 2 Accent 3" w:uiPriority="66"/>
    <w:lsdException w:name="Medium Grid 1 Accent 3" w:uiPriority="67"/>
    <w:lsdException w:name="Medium Grid 2 Accent 3" w:uiPriority="64"/>
    <w:lsdException w:name="Medium Grid 3 Accent 3" w:uiPriority="69"/>
    <w:lsdException w:name="Dark List Accent 3" w:uiPriority="70"/>
    <w:lsdException w:name="Colorful Shading Accent 3" w:uiPriority="71"/>
    <w:lsdException w:name="Colorful List Accent 3" w:uiPriority="72"/>
    <w:lsdException w:name="Colorful Grid Accent 3" w:uiPriority="60"/>
    <w:lsdException w:name="Light Shading Accent 4" w:uiPriority="61"/>
    <w:lsdException w:name="Light List Accent 4" w:uiPriority="62"/>
    <w:lsdException w:name="Light Grid Accent 4" w:uiPriority="62"/>
    <w:lsdException w:name="Medium Shading 1 Accent 4" w:uiPriority="63"/>
    <w:lsdException w:name="Medium Shading 2 Accent 4" w:uiPriority="65"/>
    <w:lsdException w:name="Medium List 1 Accent 4" w:uiPriority="66"/>
    <w:lsdException w:name="Medium List 2 Accent 4" w:uiPriority="66"/>
    <w:lsdException w:name="Medium Grid 1 Accent 4" w:uiPriority="68"/>
    <w:lsdException w:name="Medium Grid 2 Accent 4" w:uiPriority="64"/>
    <w:lsdException w:name="Medium Grid 3 Accent 4" w:uiPriority="69"/>
    <w:lsdException w:name="Dark List Accent 4" w:uiPriority="71"/>
    <w:lsdException w:name="Colorful Shading Accent 4" w:uiPriority="67"/>
    <w:lsdException w:name="Colorful List Accent 4" w:uiPriority="73"/>
    <w:lsdException w:name="Colorful Grid Accent 4" w:uiPriority="73"/>
    <w:lsdException w:name="Light Shading Accent 5" w:uiPriority="60"/>
    <w:lsdException w:name="Light List Accent 5" w:uiPriority="62"/>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4"/>
    <w:lsdException w:name="Medium Grid 3 Accent 5" w:uiPriority="69"/>
    <w:lsdException w:name="Dark List Accent 5" w:uiPriority="70"/>
    <w:lsdException w:name="Colorful Shading Accent 5" w:uiPriority="71"/>
    <w:lsdException w:name="Colorful List Accent 5" w:uiPriority="73"/>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4"/>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qFormat/>
    <w:rsid w:val="00641CE1"/>
    <w:pPr>
      <w:ind w:firstLine="567"/>
      <w:jc w:val="both"/>
    </w:pPr>
    <w:rPr>
      <w:rFonts w:eastAsia="Times New Roman"/>
      <w:sz w:val="24"/>
    </w:rPr>
  </w:style>
  <w:style w:type="paragraph" w:styleId="Titolo1">
    <w:name w:val="heading 1"/>
    <w:basedOn w:val="Normale"/>
    <w:next w:val="Normale"/>
    <w:link w:val="Titolo1Carattere"/>
    <w:uiPriority w:val="9"/>
    <w:qFormat/>
    <w:rsid w:val="000462F7"/>
    <w:pPr>
      <w:keepNext/>
      <w:keepLines/>
      <w:pageBreakBefore/>
      <w:numPr>
        <w:numId w:val="2"/>
      </w:numPr>
      <w:spacing w:before="240" w:after="1800"/>
      <w:ind w:left="567" w:hanging="567"/>
      <w:jc w:val="left"/>
      <w:outlineLvl w:val="0"/>
    </w:pPr>
    <w:rPr>
      <w:b/>
      <w:caps/>
      <w:color w:val="365F91"/>
      <w:kern w:val="28"/>
      <w:sz w:val="48"/>
      <w:szCs w:val="48"/>
    </w:rPr>
  </w:style>
  <w:style w:type="paragraph" w:styleId="Titolo2">
    <w:name w:val="heading 2"/>
    <w:basedOn w:val="Normale"/>
    <w:next w:val="Normale"/>
    <w:link w:val="Titolo2Carattere"/>
    <w:qFormat/>
    <w:rsid w:val="00D875F0"/>
    <w:pPr>
      <w:keepNext/>
      <w:keepLines/>
      <w:numPr>
        <w:ilvl w:val="1"/>
        <w:numId w:val="2"/>
      </w:numPr>
      <w:spacing w:before="480" w:after="120"/>
      <w:ind w:firstLine="0"/>
      <w:outlineLvl w:val="1"/>
    </w:pPr>
    <w:rPr>
      <w:b/>
      <w:caps/>
      <w:color w:val="C00000"/>
      <w:sz w:val="22"/>
    </w:rPr>
  </w:style>
  <w:style w:type="paragraph" w:styleId="Titolo3">
    <w:name w:val="heading 3"/>
    <w:basedOn w:val="Normale"/>
    <w:next w:val="Normale"/>
    <w:link w:val="Titolo3Carattere"/>
    <w:autoRedefine/>
    <w:qFormat/>
    <w:rsid w:val="00AF748E"/>
    <w:pPr>
      <w:keepNext/>
      <w:numPr>
        <w:ilvl w:val="2"/>
        <w:numId w:val="2"/>
      </w:numPr>
      <w:spacing w:before="240" w:after="180" w:line="360" w:lineRule="atLeast"/>
      <w:ind w:firstLine="0"/>
      <w:outlineLvl w:val="2"/>
    </w:pPr>
    <w:rPr>
      <w:b/>
      <w:caps/>
      <w:color w:val="1F497D"/>
      <w:sz w:val="20"/>
    </w:rPr>
  </w:style>
  <w:style w:type="paragraph" w:styleId="Titolo4">
    <w:name w:val="heading 4"/>
    <w:basedOn w:val="Normale"/>
    <w:next w:val="Normale"/>
    <w:link w:val="Titolo4Carattere1"/>
    <w:autoRedefine/>
    <w:qFormat/>
    <w:rsid w:val="00A6524A"/>
    <w:pPr>
      <w:keepNext/>
      <w:spacing w:before="240" w:line="360" w:lineRule="auto"/>
      <w:ind w:left="567" w:firstLine="0"/>
      <w:outlineLvl w:val="3"/>
    </w:pPr>
    <w:rPr>
      <w:b/>
      <w:color w:val="FF0000"/>
      <w:spacing w:val="20"/>
    </w:rPr>
  </w:style>
  <w:style w:type="paragraph" w:styleId="Titolo5">
    <w:name w:val="heading 5"/>
    <w:basedOn w:val="Normale"/>
    <w:next w:val="Normale"/>
    <w:link w:val="Titolo5Carattere"/>
    <w:autoRedefine/>
    <w:qFormat/>
    <w:rsid w:val="00E3248D"/>
    <w:pPr>
      <w:keepNext/>
      <w:spacing w:before="240" w:after="120"/>
      <w:ind w:left="2835" w:hanging="2835"/>
      <w:outlineLvl w:val="4"/>
    </w:pPr>
    <w:rPr>
      <w:b/>
      <w:color w:val="215868"/>
      <w:sz w:val="20"/>
    </w:rPr>
  </w:style>
  <w:style w:type="paragraph" w:styleId="Titolo6">
    <w:name w:val="heading 6"/>
    <w:basedOn w:val="Normale"/>
    <w:next w:val="Normale"/>
    <w:link w:val="Titolo6Carattere"/>
    <w:qFormat/>
    <w:rsid w:val="00E3248D"/>
    <w:pPr>
      <w:keepNext/>
      <w:spacing w:after="40"/>
      <w:ind w:firstLine="709"/>
      <w:jc w:val="center"/>
      <w:outlineLvl w:val="5"/>
    </w:pPr>
    <w:rPr>
      <w:b/>
      <w:i/>
      <w:sz w:val="20"/>
    </w:rPr>
  </w:style>
  <w:style w:type="paragraph" w:styleId="Titolo7">
    <w:name w:val="heading 7"/>
    <w:basedOn w:val="Normale"/>
    <w:next w:val="Normale"/>
    <w:link w:val="Titolo7Carattere"/>
    <w:qFormat/>
    <w:rsid w:val="00E3248D"/>
    <w:pPr>
      <w:keepNext/>
      <w:spacing w:after="60" w:line="480" w:lineRule="auto"/>
      <w:outlineLvl w:val="6"/>
    </w:pPr>
    <w:rPr>
      <w:b/>
      <w:snapToGrid w:val="0"/>
      <w:color w:val="000000"/>
      <w:sz w:val="20"/>
    </w:rPr>
  </w:style>
  <w:style w:type="paragraph" w:styleId="Titolo8">
    <w:name w:val="heading 8"/>
    <w:basedOn w:val="Normale"/>
    <w:next w:val="Normale"/>
    <w:link w:val="Titolo8Carattere"/>
    <w:qFormat/>
    <w:rsid w:val="00E3248D"/>
    <w:pPr>
      <w:keepNext/>
      <w:spacing w:after="60"/>
      <w:ind w:firstLine="0"/>
      <w:jc w:val="center"/>
      <w:outlineLvl w:val="7"/>
    </w:pPr>
    <w:rPr>
      <w:b/>
      <w:i/>
      <w:snapToGrid w:val="0"/>
      <w:color w:val="000000"/>
      <w:sz w:val="20"/>
    </w:rPr>
  </w:style>
  <w:style w:type="paragraph" w:styleId="Titolo9">
    <w:name w:val="heading 9"/>
    <w:basedOn w:val="Normale"/>
    <w:next w:val="Normale"/>
    <w:link w:val="Titolo9Carattere"/>
    <w:qFormat/>
    <w:rsid w:val="00E3248D"/>
    <w:pPr>
      <w:keepNext/>
      <w:numPr>
        <w:ilvl w:val="8"/>
        <w:numId w:val="3"/>
      </w:numPr>
      <w:spacing w:after="40" w:line="480" w:lineRule="auto"/>
      <w:jc w:val="center"/>
      <w:outlineLvl w:val="8"/>
    </w:pPr>
    <w:rPr>
      <w:b/>
      <w:sz w:val="38"/>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link w:val="Titolo1"/>
    <w:uiPriority w:val="9"/>
    <w:rsid w:val="000462F7"/>
    <w:rPr>
      <w:rFonts w:eastAsia="Times New Roman"/>
      <w:b/>
      <w:caps/>
      <w:color w:val="365F91"/>
      <w:kern w:val="28"/>
      <w:sz w:val="48"/>
      <w:szCs w:val="48"/>
    </w:rPr>
  </w:style>
  <w:style w:type="character" w:customStyle="1" w:styleId="Titolo2Carattere">
    <w:name w:val="Titolo 2 Carattere"/>
    <w:link w:val="Titolo2"/>
    <w:rsid w:val="00D875F0"/>
    <w:rPr>
      <w:rFonts w:eastAsia="Times New Roman"/>
      <w:b/>
      <w:caps/>
      <w:color w:val="C00000"/>
      <w:sz w:val="22"/>
    </w:rPr>
  </w:style>
  <w:style w:type="character" w:customStyle="1" w:styleId="Titolo3Carattere">
    <w:name w:val="Titolo 3 Carattere"/>
    <w:link w:val="Titolo3"/>
    <w:rsid w:val="00AF748E"/>
    <w:rPr>
      <w:rFonts w:eastAsia="Times New Roman"/>
      <w:b/>
      <w:caps/>
      <w:color w:val="1F497D"/>
    </w:rPr>
  </w:style>
  <w:style w:type="character" w:customStyle="1" w:styleId="Titolo4Carattere1">
    <w:name w:val="Titolo 4 Carattere1"/>
    <w:link w:val="Titolo4"/>
    <w:rsid w:val="00A6524A"/>
    <w:rPr>
      <w:rFonts w:eastAsia="Times New Roman"/>
      <w:b/>
      <w:color w:val="FF0000"/>
      <w:spacing w:val="20"/>
      <w:sz w:val="24"/>
    </w:rPr>
  </w:style>
  <w:style w:type="character" w:customStyle="1" w:styleId="Titolo5Carattere">
    <w:name w:val="Titolo 5 Carattere"/>
    <w:link w:val="Titolo5"/>
    <w:rsid w:val="00E3248D"/>
    <w:rPr>
      <w:rFonts w:ascii="Calibri" w:eastAsia="Times New Roman" w:hAnsi="Calibri" w:cs="Times New Roman"/>
      <w:b/>
      <w:color w:val="215868"/>
      <w:sz w:val="20"/>
      <w:szCs w:val="20"/>
      <w:lang w:eastAsia="it-IT"/>
    </w:rPr>
  </w:style>
  <w:style w:type="character" w:customStyle="1" w:styleId="Titolo6Carattere">
    <w:name w:val="Titolo 6 Carattere"/>
    <w:link w:val="Titolo6"/>
    <w:rsid w:val="00E3248D"/>
    <w:rPr>
      <w:rFonts w:ascii="Calibri" w:eastAsia="Times New Roman" w:hAnsi="Calibri" w:cs="Times New Roman"/>
      <w:b/>
      <w:i/>
      <w:szCs w:val="20"/>
      <w:lang w:eastAsia="it-IT"/>
    </w:rPr>
  </w:style>
  <w:style w:type="character" w:customStyle="1" w:styleId="Titolo7Carattere">
    <w:name w:val="Titolo 7 Carattere"/>
    <w:link w:val="Titolo7"/>
    <w:rsid w:val="00E3248D"/>
    <w:rPr>
      <w:rFonts w:ascii="Calibri" w:eastAsia="Times New Roman" w:hAnsi="Calibri" w:cs="Times New Roman"/>
      <w:b/>
      <w:snapToGrid w:val="0"/>
      <w:color w:val="000000"/>
      <w:sz w:val="20"/>
      <w:szCs w:val="20"/>
      <w:lang w:eastAsia="it-IT"/>
    </w:rPr>
  </w:style>
  <w:style w:type="character" w:customStyle="1" w:styleId="Titolo8Carattere">
    <w:name w:val="Titolo 8 Carattere"/>
    <w:link w:val="Titolo8"/>
    <w:rsid w:val="00E3248D"/>
    <w:rPr>
      <w:rFonts w:ascii="Calibri" w:eastAsia="Times New Roman" w:hAnsi="Calibri" w:cs="Times New Roman"/>
      <w:b/>
      <w:i/>
      <w:snapToGrid w:val="0"/>
      <w:color w:val="000000"/>
      <w:sz w:val="20"/>
      <w:szCs w:val="20"/>
      <w:lang w:eastAsia="it-IT"/>
    </w:rPr>
  </w:style>
  <w:style w:type="character" w:customStyle="1" w:styleId="Titolo9Carattere">
    <w:name w:val="Titolo 9 Carattere"/>
    <w:link w:val="Titolo9"/>
    <w:rsid w:val="00E3248D"/>
    <w:rPr>
      <w:rFonts w:eastAsia="Times New Roman"/>
      <w:b/>
      <w:sz w:val="38"/>
    </w:rPr>
  </w:style>
  <w:style w:type="character" w:customStyle="1" w:styleId="Titolo4Carattere">
    <w:name w:val="Titolo 4 Carattere"/>
    <w:uiPriority w:val="9"/>
    <w:rsid w:val="00E3248D"/>
    <w:rPr>
      <w:rFonts w:ascii="Cambria" w:eastAsia="Times New Roman" w:hAnsi="Cambria" w:cs="Times New Roman"/>
      <w:b/>
      <w:bCs/>
      <w:i/>
      <w:iCs/>
      <w:color w:val="4F81BD"/>
      <w:sz w:val="24"/>
      <w:szCs w:val="20"/>
      <w:lang w:eastAsia="it-IT"/>
    </w:rPr>
  </w:style>
  <w:style w:type="paragraph" w:styleId="Elenco">
    <w:name w:val="List"/>
    <w:aliases w:val="Elenco Carattere"/>
    <w:basedOn w:val="Normale"/>
    <w:link w:val="ElencoCarattere1"/>
    <w:rsid w:val="00E3248D"/>
    <w:pPr>
      <w:ind w:firstLine="0"/>
    </w:pPr>
    <w:rPr>
      <w:sz w:val="20"/>
    </w:rPr>
  </w:style>
  <w:style w:type="character" w:customStyle="1" w:styleId="ElencoCarattere1">
    <w:name w:val="Elenco Carattere1"/>
    <w:aliases w:val="Elenco Carattere Carattere"/>
    <w:link w:val="Elenco"/>
    <w:rsid w:val="00E3248D"/>
    <w:rPr>
      <w:rFonts w:ascii="Calibri" w:eastAsia="Times New Roman" w:hAnsi="Calibri" w:cs="Times New Roman"/>
      <w:sz w:val="20"/>
      <w:szCs w:val="20"/>
      <w:lang w:eastAsia="it-IT"/>
    </w:rPr>
  </w:style>
  <w:style w:type="paragraph" w:styleId="Didascalia">
    <w:name w:val="caption"/>
    <w:basedOn w:val="Compatto"/>
    <w:next w:val="Normale"/>
    <w:link w:val="DidascaliaCarattere"/>
    <w:autoRedefine/>
    <w:qFormat/>
    <w:rsid w:val="001878EF"/>
    <w:pPr>
      <w:tabs>
        <w:tab w:val="left" w:pos="818"/>
        <w:tab w:val="left" w:pos="8505"/>
      </w:tabs>
      <w:spacing w:before="120" w:after="120"/>
      <w:ind w:left="0" w:right="0" w:firstLine="0"/>
      <w:jc w:val="center"/>
    </w:pPr>
    <w:rPr>
      <w:bCs/>
      <w:i/>
      <w:sz w:val="20"/>
      <w:szCs w:val="20"/>
    </w:rPr>
  </w:style>
  <w:style w:type="paragraph" w:customStyle="1" w:styleId="Compatto">
    <w:name w:val="Compatto"/>
    <w:basedOn w:val="Normale"/>
    <w:link w:val="CompattoChar"/>
    <w:autoRedefine/>
    <w:qFormat/>
    <w:rsid w:val="00E3248D"/>
    <w:pPr>
      <w:tabs>
        <w:tab w:val="left" w:pos="1701"/>
        <w:tab w:val="left" w:pos="2552"/>
        <w:tab w:val="left" w:pos="2835"/>
        <w:tab w:val="left" w:pos="3686"/>
        <w:tab w:val="left" w:pos="4111"/>
        <w:tab w:val="left" w:pos="5580"/>
      </w:tabs>
      <w:ind w:left="284" w:right="567" w:firstLine="55"/>
    </w:pPr>
    <w:rPr>
      <w:sz w:val="18"/>
      <w:szCs w:val="18"/>
    </w:rPr>
  </w:style>
  <w:style w:type="character" w:customStyle="1" w:styleId="CompattoChar">
    <w:name w:val="Compatto Char"/>
    <w:link w:val="Compatto"/>
    <w:rsid w:val="00E3248D"/>
    <w:rPr>
      <w:rFonts w:ascii="Calibri" w:eastAsia="Times New Roman" w:hAnsi="Calibri" w:cs="Times New Roman"/>
      <w:sz w:val="18"/>
      <w:szCs w:val="18"/>
      <w:lang w:eastAsia="it-IT"/>
    </w:rPr>
  </w:style>
  <w:style w:type="character" w:customStyle="1" w:styleId="DidascaliaCarattere">
    <w:name w:val="Didascalia Carattere"/>
    <w:link w:val="Didascalia"/>
    <w:rsid w:val="001878EF"/>
    <w:rPr>
      <w:rFonts w:eastAsia="Times New Roman"/>
      <w:bCs/>
      <w:i/>
    </w:rPr>
  </w:style>
  <w:style w:type="paragraph" w:styleId="Testonotaapidipagina">
    <w:name w:val="footnote text"/>
    <w:basedOn w:val="Normale"/>
    <w:link w:val="TestonotaapidipaginaCarattere"/>
    <w:semiHidden/>
    <w:rsid w:val="008E3294"/>
    <w:pPr>
      <w:spacing w:before="60"/>
      <w:ind w:firstLine="709"/>
    </w:pPr>
    <w:rPr>
      <w:rFonts w:asciiTheme="minorHAnsi" w:hAnsiTheme="minorHAnsi"/>
      <w:sz w:val="18"/>
    </w:rPr>
  </w:style>
  <w:style w:type="character" w:customStyle="1" w:styleId="TestonotaapidipaginaCarattere">
    <w:name w:val="Testo nota a piè di pagina Carattere"/>
    <w:link w:val="Testonotaapidipagina"/>
    <w:semiHidden/>
    <w:rsid w:val="008E3294"/>
    <w:rPr>
      <w:rFonts w:asciiTheme="minorHAnsi" w:eastAsia="Times New Roman" w:hAnsiTheme="minorHAnsi"/>
      <w:sz w:val="18"/>
    </w:rPr>
  </w:style>
  <w:style w:type="character" w:styleId="Collegamentoipertestuale">
    <w:name w:val="Hyperlink"/>
    <w:uiPriority w:val="99"/>
    <w:rsid w:val="00E3248D"/>
    <w:rPr>
      <w:rFonts w:ascii="Garamond" w:hAnsi="Garamond"/>
      <w:color w:val="0000FF"/>
      <w:sz w:val="20"/>
      <w:u w:val="single"/>
    </w:rPr>
  </w:style>
  <w:style w:type="paragraph" w:styleId="Sommario1">
    <w:name w:val="toc 1"/>
    <w:basedOn w:val="Normale"/>
    <w:next w:val="Normale"/>
    <w:autoRedefine/>
    <w:uiPriority w:val="39"/>
    <w:qFormat/>
    <w:rsid w:val="00E3248D"/>
    <w:pPr>
      <w:tabs>
        <w:tab w:val="left" w:pos="390"/>
        <w:tab w:val="right" w:pos="9628"/>
      </w:tabs>
      <w:spacing w:before="120" w:after="120"/>
      <w:ind w:firstLine="0"/>
      <w:jc w:val="left"/>
    </w:pPr>
    <w:rPr>
      <w:rFonts w:cs="Calibri"/>
      <w:b/>
      <w:bCs/>
      <w:caps/>
      <w:sz w:val="22"/>
      <w:szCs w:val="22"/>
      <w:u w:val="single"/>
    </w:rPr>
  </w:style>
  <w:style w:type="paragraph" w:styleId="Sommario2">
    <w:name w:val="toc 2"/>
    <w:basedOn w:val="Normale"/>
    <w:next w:val="Normale"/>
    <w:autoRedefine/>
    <w:uiPriority w:val="39"/>
    <w:qFormat/>
    <w:rsid w:val="00E3248D"/>
    <w:pPr>
      <w:ind w:firstLine="0"/>
      <w:jc w:val="left"/>
    </w:pPr>
    <w:rPr>
      <w:rFonts w:cs="Calibri"/>
      <w:b/>
      <w:bCs/>
      <w:smallCaps/>
      <w:sz w:val="22"/>
      <w:szCs w:val="22"/>
    </w:rPr>
  </w:style>
  <w:style w:type="paragraph" w:styleId="Sommario3">
    <w:name w:val="toc 3"/>
    <w:basedOn w:val="Normale"/>
    <w:next w:val="Normale"/>
    <w:autoRedefine/>
    <w:uiPriority w:val="39"/>
    <w:qFormat/>
    <w:rsid w:val="00E3248D"/>
    <w:pPr>
      <w:tabs>
        <w:tab w:val="left" w:pos="666"/>
        <w:tab w:val="right" w:pos="9628"/>
      </w:tabs>
      <w:spacing w:line="360" w:lineRule="auto"/>
      <w:ind w:firstLine="0"/>
      <w:jc w:val="left"/>
    </w:pPr>
    <w:rPr>
      <w:rFonts w:cs="Calibri"/>
      <w:smallCaps/>
      <w:sz w:val="22"/>
      <w:szCs w:val="22"/>
    </w:rPr>
  </w:style>
  <w:style w:type="paragraph" w:styleId="Sommario4">
    <w:name w:val="toc 4"/>
    <w:basedOn w:val="Normale"/>
    <w:next w:val="Normale"/>
    <w:autoRedefine/>
    <w:uiPriority w:val="39"/>
    <w:qFormat/>
    <w:rsid w:val="00E3248D"/>
    <w:pPr>
      <w:ind w:firstLine="0"/>
      <w:jc w:val="left"/>
    </w:pPr>
    <w:rPr>
      <w:rFonts w:cs="Calibri"/>
      <w:sz w:val="22"/>
      <w:szCs w:val="22"/>
    </w:rPr>
  </w:style>
  <w:style w:type="paragraph" w:customStyle="1" w:styleId="Avanzamento">
    <w:name w:val="Avanzamento"/>
    <w:basedOn w:val="Elenco"/>
    <w:rsid w:val="00E3248D"/>
    <w:pPr>
      <w:tabs>
        <w:tab w:val="num" w:pos="567"/>
      </w:tabs>
      <w:ind w:left="567" w:right="849" w:hanging="567"/>
    </w:pPr>
  </w:style>
  <w:style w:type="paragraph" w:customStyle="1" w:styleId="Elenconumer">
    <w:name w:val="Elenco numer."/>
    <w:rsid w:val="00E3248D"/>
    <w:pPr>
      <w:keepLines/>
      <w:widowControl w:val="0"/>
      <w:tabs>
        <w:tab w:val="num" w:pos="360"/>
      </w:tabs>
      <w:spacing w:before="60" w:after="85" w:line="360" w:lineRule="atLeast"/>
      <w:ind w:left="360" w:hanging="360"/>
      <w:jc w:val="both"/>
    </w:pPr>
    <w:rPr>
      <w:rFonts w:ascii="Garamond" w:eastAsia="Times New Roman" w:hAnsi="Garamond"/>
      <w:color w:val="000000"/>
      <w:sz w:val="24"/>
    </w:rPr>
  </w:style>
  <w:style w:type="paragraph" w:styleId="Intestazione">
    <w:name w:val="header"/>
    <w:basedOn w:val="Normale"/>
    <w:link w:val="IntestazioneCarattere"/>
    <w:uiPriority w:val="99"/>
    <w:rsid w:val="00E3248D"/>
    <w:pPr>
      <w:tabs>
        <w:tab w:val="center" w:pos="4819"/>
        <w:tab w:val="right" w:pos="9638"/>
      </w:tabs>
      <w:spacing w:after="40"/>
      <w:ind w:firstLine="709"/>
    </w:pPr>
    <w:rPr>
      <w:rFonts w:ascii="Garamond" w:hAnsi="Garamond"/>
      <w:sz w:val="20"/>
    </w:rPr>
  </w:style>
  <w:style w:type="character" w:customStyle="1" w:styleId="IntestazioneCarattere">
    <w:name w:val="Intestazione Carattere"/>
    <w:link w:val="Intestazione"/>
    <w:uiPriority w:val="99"/>
    <w:rsid w:val="00E3248D"/>
    <w:rPr>
      <w:rFonts w:ascii="Garamond" w:eastAsia="Times New Roman" w:hAnsi="Garamond" w:cs="Times New Roman"/>
      <w:sz w:val="20"/>
      <w:szCs w:val="20"/>
      <w:lang w:eastAsia="it-IT"/>
    </w:rPr>
  </w:style>
  <w:style w:type="paragraph" w:styleId="Rientrocorpodeltesto">
    <w:name w:val="Body Text Indent"/>
    <w:basedOn w:val="Normale"/>
    <w:link w:val="RientrocorpodeltestoCarattere"/>
    <w:rsid w:val="00E3248D"/>
    <w:pPr>
      <w:spacing w:after="40"/>
      <w:ind w:firstLine="709"/>
    </w:pPr>
    <w:rPr>
      <w:sz w:val="20"/>
    </w:rPr>
  </w:style>
  <w:style w:type="character" w:customStyle="1" w:styleId="RientrocorpodeltestoCarattere">
    <w:name w:val="Rientro corpo del testo Carattere"/>
    <w:link w:val="Rientrocorpodeltesto"/>
    <w:rsid w:val="00E3248D"/>
    <w:rPr>
      <w:rFonts w:ascii="Calibri" w:eastAsia="Times New Roman" w:hAnsi="Calibri" w:cs="Times New Roman"/>
      <w:sz w:val="20"/>
      <w:szCs w:val="20"/>
      <w:lang w:eastAsia="it-IT"/>
    </w:rPr>
  </w:style>
  <w:style w:type="paragraph" w:customStyle="1" w:styleId="Notaincalce">
    <w:name w:val="Nota in calce"/>
    <w:basedOn w:val="Normale"/>
    <w:rsid w:val="00E3248D"/>
    <w:pPr>
      <w:spacing w:after="56"/>
      <w:ind w:firstLine="0"/>
    </w:pPr>
    <w:rPr>
      <w:sz w:val="20"/>
    </w:rPr>
  </w:style>
  <w:style w:type="paragraph" w:customStyle="1" w:styleId="NumeriTabel">
    <w:name w:val="Numeri Tabel"/>
    <w:basedOn w:val="Normale"/>
    <w:rsid w:val="00E3248D"/>
    <w:pPr>
      <w:keepLines/>
      <w:ind w:firstLine="0"/>
      <w:jc w:val="center"/>
    </w:pPr>
    <w:rPr>
      <w:rFonts w:ascii="Times New Roman" w:hAnsi="Times New Roman"/>
      <w:sz w:val="20"/>
    </w:rPr>
  </w:style>
  <w:style w:type="paragraph" w:customStyle="1" w:styleId="Numerato">
    <w:name w:val="Numerato"/>
    <w:basedOn w:val="Normale"/>
    <w:rsid w:val="00E3248D"/>
    <w:pPr>
      <w:spacing w:after="40"/>
      <w:ind w:left="709" w:hanging="425"/>
    </w:pPr>
  </w:style>
  <w:style w:type="paragraph" w:customStyle="1" w:styleId="Testotabella1">
    <w:name w:val="Testo tabella1"/>
    <w:basedOn w:val="Normale"/>
    <w:rsid w:val="00E3248D"/>
    <w:pPr>
      <w:keepNext/>
      <w:keepLines/>
      <w:ind w:firstLine="0"/>
      <w:jc w:val="center"/>
    </w:pPr>
    <w:rPr>
      <w:sz w:val="20"/>
    </w:rPr>
  </w:style>
  <w:style w:type="paragraph" w:styleId="Testonotadichiusura">
    <w:name w:val="endnote text"/>
    <w:basedOn w:val="Normale"/>
    <w:link w:val="TestonotadichiusuraCarattere"/>
    <w:semiHidden/>
    <w:rsid w:val="00E3248D"/>
    <w:pPr>
      <w:spacing w:after="40"/>
      <w:ind w:firstLine="709"/>
    </w:pPr>
    <w:rPr>
      <w:sz w:val="20"/>
    </w:rPr>
  </w:style>
  <w:style w:type="character" w:customStyle="1" w:styleId="TestonotadichiusuraCarattere">
    <w:name w:val="Testo nota di chiusura Carattere"/>
    <w:link w:val="Testonotadichiusura"/>
    <w:semiHidden/>
    <w:rsid w:val="00E3248D"/>
    <w:rPr>
      <w:rFonts w:ascii="Calibri" w:eastAsia="Times New Roman" w:hAnsi="Calibri" w:cs="Times New Roman"/>
      <w:sz w:val="20"/>
      <w:szCs w:val="20"/>
      <w:lang w:eastAsia="it-IT"/>
    </w:rPr>
  </w:style>
  <w:style w:type="character" w:styleId="Rimandonotaapidipagina">
    <w:name w:val="footnote reference"/>
    <w:semiHidden/>
    <w:rsid w:val="00E3248D"/>
    <w:rPr>
      <w:vertAlign w:val="superscript"/>
    </w:rPr>
  </w:style>
  <w:style w:type="character" w:customStyle="1" w:styleId="MTEquationSection">
    <w:name w:val="MTEquationSection"/>
    <w:rsid w:val="00E3248D"/>
    <w:rPr>
      <w:vanish w:val="0"/>
      <w:color w:val="FF0000"/>
    </w:rPr>
  </w:style>
  <w:style w:type="character" w:customStyle="1" w:styleId="StileMessaggioDiPostaElettronica40">
    <w:name w:val="StileMessaggioDiPostaElettronica40"/>
    <w:rsid w:val="00E3248D"/>
    <w:rPr>
      <w:rFonts w:ascii="Arial" w:hAnsi="Arial" w:cs="Arial"/>
      <w:color w:val="auto"/>
      <w:sz w:val="20"/>
    </w:rPr>
  </w:style>
  <w:style w:type="character" w:customStyle="1" w:styleId="StileMessaggioDiPostaElettronica41">
    <w:name w:val="StileMessaggioDiPostaElettronica41"/>
    <w:rsid w:val="00E3248D"/>
    <w:rPr>
      <w:rFonts w:ascii="Arial" w:hAnsi="Arial" w:cs="Arial"/>
      <w:color w:val="auto"/>
      <w:sz w:val="20"/>
    </w:rPr>
  </w:style>
  <w:style w:type="paragraph" w:customStyle="1" w:styleId="BodySingle">
    <w:name w:val="Body Single"/>
    <w:basedOn w:val="Normale"/>
    <w:rsid w:val="00E3248D"/>
    <w:pPr>
      <w:spacing w:after="56"/>
      <w:ind w:firstLine="0"/>
    </w:pPr>
  </w:style>
  <w:style w:type="paragraph" w:customStyle="1" w:styleId="TableText">
    <w:name w:val="Table Text"/>
    <w:basedOn w:val="Normale"/>
    <w:rsid w:val="00E3248D"/>
    <w:pPr>
      <w:ind w:firstLine="0"/>
    </w:pPr>
  </w:style>
  <w:style w:type="paragraph" w:styleId="Corpodeltesto2">
    <w:name w:val="Body Text 2"/>
    <w:basedOn w:val="Normale"/>
    <w:link w:val="Corpodeltesto2Carattere"/>
    <w:rsid w:val="00E3248D"/>
    <w:pPr>
      <w:spacing w:after="40"/>
      <w:ind w:firstLine="0"/>
      <w:jc w:val="center"/>
    </w:pPr>
    <w:rPr>
      <w:b/>
      <w:sz w:val="38"/>
    </w:rPr>
  </w:style>
  <w:style w:type="character" w:customStyle="1" w:styleId="Corpodeltesto2Carattere">
    <w:name w:val="Corpo del testo 2 Carattere"/>
    <w:link w:val="Corpodeltesto2"/>
    <w:rsid w:val="00E3248D"/>
    <w:rPr>
      <w:rFonts w:ascii="Calibri" w:eastAsia="Times New Roman" w:hAnsi="Calibri" w:cs="Times New Roman"/>
      <w:b/>
      <w:sz w:val="38"/>
      <w:szCs w:val="20"/>
      <w:lang w:eastAsia="it-IT"/>
    </w:rPr>
  </w:style>
  <w:style w:type="paragraph" w:styleId="Corpodeltesto3">
    <w:name w:val="Body Text 3"/>
    <w:basedOn w:val="Normale"/>
    <w:link w:val="Corpodeltesto3Carattere"/>
    <w:rsid w:val="00E3248D"/>
    <w:pPr>
      <w:spacing w:after="40"/>
      <w:ind w:firstLine="0"/>
      <w:jc w:val="center"/>
    </w:pPr>
    <w:rPr>
      <w:b/>
      <w:sz w:val="54"/>
    </w:rPr>
  </w:style>
  <w:style w:type="character" w:customStyle="1" w:styleId="Corpodeltesto3Carattere">
    <w:name w:val="Corpo del testo 3 Carattere"/>
    <w:link w:val="Corpodeltesto3"/>
    <w:rsid w:val="00E3248D"/>
    <w:rPr>
      <w:rFonts w:ascii="Calibri" w:eastAsia="Times New Roman" w:hAnsi="Calibri" w:cs="Times New Roman"/>
      <w:b/>
      <w:sz w:val="54"/>
      <w:szCs w:val="20"/>
      <w:lang w:eastAsia="it-IT"/>
    </w:rPr>
  </w:style>
  <w:style w:type="paragraph" w:customStyle="1" w:styleId="Corpotesto1">
    <w:name w:val="Corpo testo1"/>
    <w:basedOn w:val="Normale"/>
    <w:rsid w:val="00E3248D"/>
    <w:pPr>
      <w:spacing w:after="56" w:line="396" w:lineRule="exact"/>
    </w:pPr>
  </w:style>
  <w:style w:type="paragraph" w:customStyle="1" w:styleId="CourieStretto">
    <w:name w:val="Courie Stretto"/>
    <w:basedOn w:val="Testonormale"/>
    <w:rsid w:val="00E3248D"/>
    <w:pPr>
      <w:ind w:firstLine="0"/>
    </w:pPr>
    <w:rPr>
      <w:sz w:val="14"/>
    </w:rPr>
  </w:style>
  <w:style w:type="paragraph" w:styleId="Testonormale">
    <w:name w:val="Plain Text"/>
    <w:basedOn w:val="Normale"/>
    <w:link w:val="TestonormaleCarattere"/>
    <w:rsid w:val="00E3248D"/>
    <w:pPr>
      <w:spacing w:after="60"/>
    </w:pPr>
    <w:rPr>
      <w:rFonts w:ascii="Courier New" w:hAnsi="Courier New"/>
      <w:snapToGrid w:val="0"/>
      <w:color w:val="000000"/>
      <w:sz w:val="20"/>
    </w:rPr>
  </w:style>
  <w:style w:type="character" w:customStyle="1" w:styleId="TestonormaleCarattere">
    <w:name w:val="Testo normale Carattere"/>
    <w:link w:val="Testonormale"/>
    <w:rsid w:val="00E3248D"/>
    <w:rPr>
      <w:rFonts w:ascii="Courier New" w:eastAsia="Times New Roman" w:hAnsi="Courier New" w:cs="Times New Roman"/>
      <w:snapToGrid w:val="0"/>
      <w:color w:val="000000"/>
      <w:sz w:val="20"/>
      <w:szCs w:val="20"/>
      <w:lang w:eastAsia="it-IT"/>
    </w:rPr>
  </w:style>
  <w:style w:type="paragraph" w:customStyle="1" w:styleId="Courier8">
    <w:name w:val="Courier 8"/>
    <w:basedOn w:val="Testonormale"/>
    <w:rsid w:val="00E3248D"/>
    <w:rPr>
      <w:sz w:val="16"/>
    </w:rPr>
  </w:style>
  <w:style w:type="paragraph" w:customStyle="1" w:styleId="Testata">
    <w:name w:val="Testata"/>
    <w:basedOn w:val="Corpodeltesto3"/>
    <w:rsid w:val="00E3248D"/>
    <w:pPr>
      <w:spacing w:line="360" w:lineRule="auto"/>
    </w:pPr>
    <w:rPr>
      <w:snapToGrid w:val="0"/>
      <w:color w:val="000000"/>
      <w:sz w:val="60"/>
    </w:rPr>
  </w:style>
  <w:style w:type="paragraph" w:customStyle="1" w:styleId="Sottoparagrafo">
    <w:name w:val="Sottoparagrafo"/>
    <w:basedOn w:val="Normale"/>
    <w:next w:val="Normale"/>
    <w:rsid w:val="00E3248D"/>
    <w:pPr>
      <w:spacing w:before="120" w:after="60"/>
      <w:ind w:firstLine="851"/>
    </w:pPr>
    <w:rPr>
      <w:b/>
      <w:snapToGrid w:val="0"/>
      <w:color w:val="000000"/>
      <w:sz w:val="26"/>
    </w:rPr>
  </w:style>
  <w:style w:type="paragraph" w:customStyle="1" w:styleId="Tabella">
    <w:name w:val="Tabella"/>
    <w:basedOn w:val="Normale"/>
    <w:rsid w:val="00E3248D"/>
    <w:pPr>
      <w:spacing w:after="60"/>
      <w:ind w:firstLine="0"/>
    </w:pPr>
    <w:rPr>
      <w:snapToGrid w:val="0"/>
      <w:color w:val="000000"/>
      <w:sz w:val="22"/>
    </w:rPr>
  </w:style>
  <w:style w:type="paragraph" w:customStyle="1" w:styleId="DefinitionTerm">
    <w:name w:val="Definition Term"/>
    <w:basedOn w:val="Normale"/>
    <w:next w:val="DefinitionList"/>
    <w:rsid w:val="00E3248D"/>
    <w:pPr>
      <w:widowControl w:val="0"/>
      <w:ind w:firstLine="0"/>
      <w:jc w:val="left"/>
    </w:pPr>
    <w:rPr>
      <w:rFonts w:ascii="Times New Roman" w:hAnsi="Times New Roman"/>
      <w:snapToGrid w:val="0"/>
      <w:lang w:val="en-US"/>
    </w:rPr>
  </w:style>
  <w:style w:type="paragraph" w:customStyle="1" w:styleId="DefinitionList">
    <w:name w:val="Definition List"/>
    <w:basedOn w:val="Normale"/>
    <w:next w:val="DefinitionTerm"/>
    <w:rsid w:val="00E3248D"/>
    <w:pPr>
      <w:widowControl w:val="0"/>
      <w:ind w:left="360" w:firstLine="0"/>
      <w:jc w:val="left"/>
    </w:pPr>
    <w:rPr>
      <w:rFonts w:ascii="Times New Roman" w:hAnsi="Times New Roman"/>
      <w:snapToGrid w:val="0"/>
      <w:lang w:val="en-US"/>
    </w:rPr>
  </w:style>
  <w:style w:type="character" w:customStyle="1" w:styleId="Definition">
    <w:name w:val="Definition"/>
    <w:rsid w:val="00E3248D"/>
    <w:rPr>
      <w:i/>
    </w:rPr>
  </w:style>
  <w:style w:type="paragraph" w:customStyle="1" w:styleId="H1">
    <w:name w:val="H1"/>
    <w:basedOn w:val="Normale"/>
    <w:next w:val="Normale"/>
    <w:rsid w:val="00E3248D"/>
    <w:pPr>
      <w:keepNext/>
      <w:widowControl w:val="0"/>
      <w:spacing w:before="100" w:after="100"/>
      <w:ind w:firstLine="0"/>
      <w:jc w:val="left"/>
      <w:outlineLvl w:val="1"/>
    </w:pPr>
    <w:rPr>
      <w:rFonts w:ascii="Times New Roman" w:hAnsi="Times New Roman"/>
      <w:b/>
      <w:snapToGrid w:val="0"/>
      <w:kern w:val="36"/>
      <w:sz w:val="48"/>
      <w:lang w:val="en-US"/>
    </w:rPr>
  </w:style>
  <w:style w:type="paragraph" w:customStyle="1" w:styleId="H2">
    <w:name w:val="H2"/>
    <w:basedOn w:val="Normale"/>
    <w:next w:val="Normale"/>
    <w:rsid w:val="00E3248D"/>
    <w:pPr>
      <w:keepNext/>
      <w:widowControl w:val="0"/>
      <w:spacing w:before="100" w:after="100"/>
      <w:ind w:firstLine="0"/>
      <w:jc w:val="left"/>
      <w:outlineLvl w:val="2"/>
    </w:pPr>
    <w:rPr>
      <w:rFonts w:ascii="Times New Roman" w:hAnsi="Times New Roman"/>
      <w:b/>
      <w:snapToGrid w:val="0"/>
      <w:sz w:val="36"/>
      <w:lang w:val="en-US"/>
    </w:rPr>
  </w:style>
  <w:style w:type="paragraph" w:customStyle="1" w:styleId="H3">
    <w:name w:val="H3"/>
    <w:basedOn w:val="Normale"/>
    <w:next w:val="Normale"/>
    <w:rsid w:val="00E3248D"/>
    <w:pPr>
      <w:keepNext/>
      <w:widowControl w:val="0"/>
      <w:spacing w:before="100" w:after="100"/>
      <w:ind w:firstLine="0"/>
      <w:jc w:val="left"/>
      <w:outlineLvl w:val="3"/>
    </w:pPr>
    <w:rPr>
      <w:rFonts w:ascii="Times New Roman" w:hAnsi="Times New Roman"/>
      <w:b/>
      <w:snapToGrid w:val="0"/>
      <w:sz w:val="28"/>
      <w:lang w:val="en-US"/>
    </w:rPr>
  </w:style>
  <w:style w:type="paragraph" w:customStyle="1" w:styleId="H4">
    <w:name w:val="H4"/>
    <w:basedOn w:val="Normale"/>
    <w:next w:val="Normale"/>
    <w:rsid w:val="00E3248D"/>
    <w:pPr>
      <w:keepNext/>
      <w:widowControl w:val="0"/>
      <w:spacing w:before="100" w:after="100"/>
      <w:ind w:firstLine="0"/>
      <w:jc w:val="left"/>
      <w:outlineLvl w:val="4"/>
    </w:pPr>
    <w:rPr>
      <w:rFonts w:ascii="Times New Roman" w:hAnsi="Times New Roman"/>
      <w:b/>
      <w:snapToGrid w:val="0"/>
      <w:lang w:val="en-US"/>
    </w:rPr>
  </w:style>
  <w:style w:type="paragraph" w:customStyle="1" w:styleId="H5">
    <w:name w:val="H5"/>
    <w:basedOn w:val="Normale"/>
    <w:next w:val="Normale"/>
    <w:rsid w:val="00E3248D"/>
    <w:pPr>
      <w:keepNext/>
      <w:widowControl w:val="0"/>
      <w:spacing w:before="100" w:after="100"/>
      <w:ind w:firstLine="0"/>
      <w:jc w:val="left"/>
      <w:outlineLvl w:val="5"/>
    </w:pPr>
    <w:rPr>
      <w:rFonts w:ascii="Times New Roman" w:hAnsi="Times New Roman"/>
      <w:b/>
      <w:snapToGrid w:val="0"/>
      <w:sz w:val="20"/>
      <w:lang w:val="en-US"/>
    </w:rPr>
  </w:style>
  <w:style w:type="paragraph" w:customStyle="1" w:styleId="H6">
    <w:name w:val="H6"/>
    <w:basedOn w:val="Normale"/>
    <w:next w:val="Normale"/>
    <w:rsid w:val="00E3248D"/>
    <w:pPr>
      <w:keepNext/>
      <w:widowControl w:val="0"/>
      <w:spacing w:before="100" w:after="100"/>
      <w:ind w:firstLine="0"/>
      <w:jc w:val="left"/>
      <w:outlineLvl w:val="6"/>
    </w:pPr>
    <w:rPr>
      <w:rFonts w:ascii="Times New Roman" w:hAnsi="Times New Roman"/>
      <w:b/>
      <w:snapToGrid w:val="0"/>
      <w:sz w:val="16"/>
      <w:lang w:val="en-US"/>
    </w:rPr>
  </w:style>
  <w:style w:type="paragraph" w:customStyle="1" w:styleId="Address">
    <w:name w:val="Address"/>
    <w:basedOn w:val="Normale"/>
    <w:next w:val="Normale"/>
    <w:rsid w:val="00E3248D"/>
    <w:pPr>
      <w:widowControl w:val="0"/>
      <w:ind w:firstLine="0"/>
      <w:jc w:val="left"/>
    </w:pPr>
    <w:rPr>
      <w:rFonts w:ascii="Times New Roman" w:hAnsi="Times New Roman"/>
      <w:i/>
      <w:snapToGrid w:val="0"/>
      <w:lang w:val="en-US"/>
    </w:rPr>
  </w:style>
  <w:style w:type="paragraph" w:customStyle="1" w:styleId="Blockquote">
    <w:name w:val="Blockquote"/>
    <w:basedOn w:val="Normale"/>
    <w:rsid w:val="00E3248D"/>
    <w:pPr>
      <w:widowControl w:val="0"/>
      <w:spacing w:before="100" w:after="100"/>
      <w:ind w:left="360" w:right="360" w:firstLine="0"/>
      <w:jc w:val="left"/>
    </w:pPr>
    <w:rPr>
      <w:rFonts w:ascii="Times New Roman" w:hAnsi="Times New Roman"/>
      <w:snapToGrid w:val="0"/>
      <w:lang w:val="en-US"/>
    </w:rPr>
  </w:style>
  <w:style w:type="character" w:customStyle="1" w:styleId="CITE">
    <w:name w:val="CITE"/>
    <w:rsid w:val="00E3248D"/>
    <w:rPr>
      <w:i/>
    </w:rPr>
  </w:style>
  <w:style w:type="character" w:customStyle="1" w:styleId="CODE">
    <w:name w:val="CODE"/>
    <w:rsid w:val="00E3248D"/>
    <w:rPr>
      <w:rFonts w:ascii="Courier New" w:hAnsi="Courier New"/>
      <w:sz w:val="20"/>
    </w:rPr>
  </w:style>
  <w:style w:type="character" w:customStyle="1" w:styleId="Keyboard">
    <w:name w:val="Keyboard"/>
    <w:rsid w:val="00E3248D"/>
    <w:rPr>
      <w:rFonts w:ascii="Courier New" w:hAnsi="Courier New"/>
      <w:b/>
      <w:sz w:val="20"/>
    </w:rPr>
  </w:style>
  <w:style w:type="paragraph" w:customStyle="1" w:styleId="Preformatted">
    <w:name w:val="Preformatted"/>
    <w:basedOn w:val="Normale"/>
    <w:rsid w:val="00E3248D"/>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ind w:firstLine="0"/>
      <w:jc w:val="left"/>
    </w:pPr>
    <w:rPr>
      <w:rFonts w:ascii="Courier New" w:hAnsi="Courier New"/>
      <w:snapToGrid w:val="0"/>
      <w:sz w:val="20"/>
      <w:lang w:val="en-US"/>
    </w:rPr>
  </w:style>
  <w:style w:type="paragraph" w:customStyle="1" w:styleId="z-BottomofForm2">
    <w:name w:val="z-Bottom of Form2"/>
    <w:next w:val="Normale"/>
    <w:hidden/>
    <w:rsid w:val="00E3248D"/>
    <w:pPr>
      <w:widowControl w:val="0"/>
      <w:pBdr>
        <w:top w:val="double" w:sz="2" w:space="0" w:color="000000"/>
      </w:pBdr>
      <w:spacing w:before="60" w:after="60" w:line="360" w:lineRule="atLeast"/>
      <w:ind w:firstLine="284"/>
      <w:jc w:val="center"/>
    </w:pPr>
    <w:rPr>
      <w:rFonts w:ascii="Arial" w:eastAsia="Times New Roman" w:hAnsi="Arial"/>
      <w:snapToGrid w:val="0"/>
      <w:vanish/>
      <w:sz w:val="16"/>
      <w:lang w:val="en-US"/>
    </w:rPr>
  </w:style>
  <w:style w:type="paragraph" w:customStyle="1" w:styleId="z-TopofForm2">
    <w:name w:val="z-Top of Form2"/>
    <w:next w:val="Normale"/>
    <w:hidden/>
    <w:rsid w:val="00E3248D"/>
    <w:pPr>
      <w:widowControl w:val="0"/>
      <w:pBdr>
        <w:bottom w:val="double" w:sz="2" w:space="0" w:color="000000"/>
      </w:pBdr>
      <w:spacing w:before="60" w:after="60" w:line="360" w:lineRule="atLeast"/>
      <w:ind w:firstLine="284"/>
      <w:jc w:val="center"/>
    </w:pPr>
    <w:rPr>
      <w:rFonts w:ascii="Arial" w:eastAsia="Times New Roman" w:hAnsi="Arial"/>
      <w:snapToGrid w:val="0"/>
      <w:vanish/>
      <w:sz w:val="16"/>
      <w:lang w:val="en-US"/>
    </w:rPr>
  </w:style>
  <w:style w:type="character" w:customStyle="1" w:styleId="Sample">
    <w:name w:val="Sample"/>
    <w:rsid w:val="00E3248D"/>
    <w:rPr>
      <w:rFonts w:ascii="Courier New" w:hAnsi="Courier New"/>
    </w:rPr>
  </w:style>
  <w:style w:type="character" w:customStyle="1" w:styleId="Typewriter">
    <w:name w:val="Typewriter"/>
    <w:rsid w:val="00E3248D"/>
    <w:rPr>
      <w:rFonts w:ascii="Courier New" w:hAnsi="Courier New"/>
      <w:sz w:val="20"/>
    </w:rPr>
  </w:style>
  <w:style w:type="character" w:customStyle="1" w:styleId="Variable">
    <w:name w:val="Variable"/>
    <w:rsid w:val="00E3248D"/>
    <w:rPr>
      <w:i/>
    </w:rPr>
  </w:style>
  <w:style w:type="character" w:customStyle="1" w:styleId="HTMLMarkup">
    <w:name w:val="HTML Markup"/>
    <w:rsid w:val="00E3248D"/>
    <w:rPr>
      <w:vanish/>
      <w:color w:val="FF0000"/>
    </w:rPr>
  </w:style>
  <w:style w:type="character" w:customStyle="1" w:styleId="Comment">
    <w:name w:val="Comment"/>
    <w:rsid w:val="00E3248D"/>
    <w:rPr>
      <w:vanish/>
    </w:rPr>
  </w:style>
  <w:style w:type="paragraph" w:customStyle="1" w:styleId="MTDisplayEquation">
    <w:name w:val="MTDisplayEquation"/>
    <w:basedOn w:val="Normale"/>
    <w:link w:val="MTDisplayEquationCarattere"/>
    <w:rsid w:val="00E3248D"/>
    <w:pPr>
      <w:tabs>
        <w:tab w:val="center" w:pos="4820"/>
        <w:tab w:val="right" w:pos="9640"/>
      </w:tabs>
      <w:spacing w:after="60"/>
    </w:pPr>
    <w:rPr>
      <w:snapToGrid w:val="0"/>
      <w:color w:val="000000"/>
    </w:rPr>
  </w:style>
  <w:style w:type="character" w:customStyle="1" w:styleId="MTDisplayEquationCarattere">
    <w:name w:val="MTDisplayEquation Carattere"/>
    <w:link w:val="MTDisplayEquation"/>
    <w:rsid w:val="00BC16FA"/>
    <w:rPr>
      <w:rFonts w:eastAsia="Times New Roman"/>
      <w:snapToGrid w:val="0"/>
      <w:color w:val="000000"/>
      <w:sz w:val="24"/>
    </w:rPr>
  </w:style>
  <w:style w:type="paragraph" w:customStyle="1" w:styleId="INBAR">
    <w:name w:val="INBAR"/>
    <w:basedOn w:val="Normale"/>
    <w:rsid w:val="00E3248D"/>
    <w:pPr>
      <w:ind w:firstLine="0"/>
      <w:jc w:val="left"/>
    </w:pPr>
    <w:rPr>
      <w:rFonts w:ascii="LetterGothic" w:hAnsi="LetterGothic"/>
      <w:sz w:val="28"/>
    </w:rPr>
  </w:style>
  <w:style w:type="paragraph" w:customStyle="1" w:styleId="Bibliografia1">
    <w:name w:val="Bibliografia1"/>
    <w:basedOn w:val="Normale"/>
    <w:rsid w:val="00E3248D"/>
    <w:pPr>
      <w:keepLines/>
      <w:spacing w:after="56" w:line="283" w:lineRule="exact"/>
    </w:pPr>
  </w:style>
  <w:style w:type="paragraph" w:styleId="Rientrocorpodeltesto3">
    <w:name w:val="Body Text Indent 3"/>
    <w:basedOn w:val="Normale"/>
    <w:link w:val="Rientrocorpodeltesto3Carattere"/>
    <w:rsid w:val="00E3248D"/>
    <w:pPr>
      <w:widowControl w:val="0"/>
      <w:spacing w:after="40"/>
      <w:ind w:firstLine="360"/>
    </w:pPr>
    <w:rPr>
      <w:snapToGrid w:val="0"/>
      <w:sz w:val="20"/>
    </w:rPr>
  </w:style>
  <w:style w:type="character" w:customStyle="1" w:styleId="Rientrocorpodeltesto3Carattere">
    <w:name w:val="Rientro corpo del testo 3 Carattere"/>
    <w:link w:val="Rientrocorpodeltesto3"/>
    <w:rsid w:val="00E3248D"/>
    <w:rPr>
      <w:rFonts w:ascii="Calibri" w:eastAsia="Times New Roman" w:hAnsi="Calibri" w:cs="Times New Roman"/>
      <w:snapToGrid w:val="0"/>
      <w:sz w:val="20"/>
      <w:szCs w:val="20"/>
      <w:lang w:eastAsia="it-IT"/>
    </w:rPr>
  </w:style>
  <w:style w:type="paragraph" w:styleId="Rientrocorpodeltesto2">
    <w:name w:val="Body Text Indent 2"/>
    <w:basedOn w:val="Normale"/>
    <w:link w:val="Rientrocorpodeltesto2Carattere"/>
    <w:rsid w:val="00E3248D"/>
    <w:pPr>
      <w:widowControl w:val="0"/>
      <w:spacing w:after="40"/>
      <w:ind w:firstLine="720"/>
    </w:pPr>
    <w:rPr>
      <w:snapToGrid w:val="0"/>
      <w:sz w:val="20"/>
    </w:rPr>
  </w:style>
  <w:style w:type="character" w:customStyle="1" w:styleId="Rientrocorpodeltesto2Carattere">
    <w:name w:val="Rientro corpo del testo 2 Carattere"/>
    <w:link w:val="Rientrocorpodeltesto2"/>
    <w:rsid w:val="00E3248D"/>
    <w:rPr>
      <w:rFonts w:ascii="Calibri" w:eastAsia="Times New Roman" w:hAnsi="Calibri" w:cs="Times New Roman"/>
      <w:snapToGrid w:val="0"/>
      <w:sz w:val="20"/>
      <w:szCs w:val="20"/>
      <w:lang w:eastAsia="it-IT"/>
    </w:rPr>
  </w:style>
  <w:style w:type="paragraph" w:styleId="Corpotesto">
    <w:name w:val="Body Text"/>
    <w:basedOn w:val="Normale"/>
    <w:link w:val="CorpotestoCarattere2"/>
    <w:rsid w:val="00E3248D"/>
    <w:pPr>
      <w:widowControl w:val="0"/>
      <w:spacing w:after="40"/>
      <w:ind w:firstLine="0"/>
    </w:pPr>
    <w:rPr>
      <w:snapToGrid w:val="0"/>
      <w:sz w:val="20"/>
    </w:rPr>
  </w:style>
  <w:style w:type="character" w:customStyle="1" w:styleId="CorpotestoCarattere2">
    <w:name w:val="Corpo testo Carattere2"/>
    <w:link w:val="Corpotesto"/>
    <w:rsid w:val="00E3248D"/>
    <w:rPr>
      <w:rFonts w:ascii="Calibri" w:eastAsia="Times New Roman" w:hAnsi="Calibri" w:cs="Times New Roman"/>
      <w:snapToGrid w:val="0"/>
      <w:sz w:val="20"/>
      <w:szCs w:val="20"/>
      <w:lang w:eastAsia="it-IT"/>
    </w:rPr>
  </w:style>
  <w:style w:type="character" w:customStyle="1" w:styleId="CorpodeltestoCarattere">
    <w:name w:val="Corpo del testo Carattere"/>
    <w:rsid w:val="00E3248D"/>
    <w:rPr>
      <w:rFonts w:ascii="Calibri" w:eastAsia="Times New Roman" w:hAnsi="Calibri" w:cs="Times New Roman"/>
      <w:sz w:val="24"/>
      <w:szCs w:val="20"/>
      <w:lang w:eastAsia="it-IT"/>
    </w:rPr>
  </w:style>
  <w:style w:type="paragraph" w:styleId="Puntoelenco">
    <w:name w:val="List Bullet"/>
    <w:basedOn w:val="Normale"/>
    <w:autoRedefine/>
    <w:rsid w:val="00E3248D"/>
    <w:pPr>
      <w:tabs>
        <w:tab w:val="num" w:pos="360"/>
      </w:tabs>
      <w:spacing w:after="40"/>
      <w:ind w:left="360" w:hanging="360"/>
    </w:pPr>
  </w:style>
  <w:style w:type="paragraph" w:customStyle="1" w:styleId="tablella">
    <w:name w:val="tablella"/>
    <w:basedOn w:val="Normale"/>
    <w:rsid w:val="00E3248D"/>
    <w:pPr>
      <w:ind w:firstLine="0"/>
      <w:jc w:val="center"/>
    </w:pPr>
    <w:rPr>
      <w:sz w:val="22"/>
      <w:lang w:val="en-US"/>
    </w:rPr>
  </w:style>
  <w:style w:type="paragraph" w:customStyle="1" w:styleId="Simbolismo">
    <w:name w:val="Simbolismo"/>
    <w:basedOn w:val="Elenconumer"/>
    <w:rsid w:val="00E3248D"/>
    <w:pPr>
      <w:tabs>
        <w:tab w:val="clear" w:pos="360"/>
      </w:tabs>
      <w:spacing w:after="0"/>
      <w:ind w:left="1418" w:hanging="851"/>
    </w:pPr>
  </w:style>
  <w:style w:type="paragraph" w:customStyle="1" w:styleId="CourierCentrato">
    <w:name w:val="Courier Centrato"/>
    <w:basedOn w:val="CourierStretto"/>
    <w:rsid w:val="00E3248D"/>
    <w:pPr>
      <w:jc w:val="center"/>
    </w:pPr>
    <w:rPr>
      <w:b/>
      <w:sz w:val="24"/>
    </w:rPr>
  </w:style>
  <w:style w:type="paragraph" w:customStyle="1" w:styleId="CourierStretto">
    <w:name w:val="Courier Stretto"/>
    <w:basedOn w:val="Normale"/>
    <w:rsid w:val="00E3248D"/>
    <w:pPr>
      <w:spacing w:after="80"/>
      <w:ind w:firstLine="0"/>
    </w:pPr>
    <w:rPr>
      <w:rFonts w:ascii="Courier New" w:hAnsi="Courier New"/>
      <w:spacing w:val="-18"/>
      <w:kern w:val="18"/>
      <w:sz w:val="16"/>
    </w:rPr>
  </w:style>
  <w:style w:type="paragraph" w:styleId="Pidipagina">
    <w:name w:val="footer"/>
    <w:basedOn w:val="Normale"/>
    <w:link w:val="PidipaginaCarattere"/>
    <w:uiPriority w:val="99"/>
    <w:rsid w:val="00E3248D"/>
    <w:pPr>
      <w:tabs>
        <w:tab w:val="center" w:pos="4819"/>
        <w:tab w:val="right" w:pos="9638"/>
      </w:tabs>
    </w:pPr>
    <w:rPr>
      <w:sz w:val="20"/>
    </w:rPr>
  </w:style>
  <w:style w:type="character" w:customStyle="1" w:styleId="PidipaginaCarattere">
    <w:name w:val="Piè di pagina Carattere"/>
    <w:link w:val="Pidipagina"/>
    <w:uiPriority w:val="99"/>
    <w:rsid w:val="00E3248D"/>
    <w:rPr>
      <w:rFonts w:ascii="Calibri" w:eastAsia="Times New Roman" w:hAnsi="Calibri" w:cs="Times New Roman"/>
      <w:sz w:val="20"/>
      <w:szCs w:val="20"/>
      <w:lang w:eastAsia="it-IT"/>
    </w:rPr>
  </w:style>
  <w:style w:type="character" w:styleId="Numeropagina">
    <w:name w:val="page number"/>
    <w:basedOn w:val="Carpredefinitoparagrafo"/>
    <w:rsid w:val="00E3248D"/>
  </w:style>
  <w:style w:type="paragraph" w:styleId="Sommario5">
    <w:name w:val="toc 5"/>
    <w:basedOn w:val="Normale"/>
    <w:next w:val="Normale"/>
    <w:autoRedefine/>
    <w:uiPriority w:val="39"/>
    <w:qFormat/>
    <w:rsid w:val="00E3248D"/>
    <w:pPr>
      <w:ind w:firstLine="0"/>
      <w:jc w:val="left"/>
    </w:pPr>
    <w:rPr>
      <w:rFonts w:cs="Calibri"/>
      <w:sz w:val="22"/>
      <w:szCs w:val="22"/>
    </w:rPr>
  </w:style>
  <w:style w:type="paragraph" w:styleId="Sommario6">
    <w:name w:val="toc 6"/>
    <w:basedOn w:val="Normale"/>
    <w:next w:val="Normale"/>
    <w:autoRedefine/>
    <w:uiPriority w:val="39"/>
    <w:qFormat/>
    <w:rsid w:val="00E3248D"/>
    <w:pPr>
      <w:ind w:firstLine="0"/>
      <w:jc w:val="left"/>
    </w:pPr>
    <w:rPr>
      <w:rFonts w:cs="Calibri"/>
      <w:sz w:val="22"/>
      <w:szCs w:val="22"/>
    </w:rPr>
  </w:style>
  <w:style w:type="paragraph" w:styleId="Sommario7">
    <w:name w:val="toc 7"/>
    <w:basedOn w:val="Normale"/>
    <w:next w:val="Normale"/>
    <w:autoRedefine/>
    <w:uiPriority w:val="39"/>
    <w:qFormat/>
    <w:rsid w:val="00E3248D"/>
    <w:pPr>
      <w:ind w:firstLine="0"/>
      <w:jc w:val="left"/>
    </w:pPr>
    <w:rPr>
      <w:rFonts w:cs="Calibri"/>
      <w:sz w:val="22"/>
      <w:szCs w:val="22"/>
    </w:rPr>
  </w:style>
  <w:style w:type="paragraph" w:styleId="Sommario8">
    <w:name w:val="toc 8"/>
    <w:basedOn w:val="Normale"/>
    <w:next w:val="Normale"/>
    <w:autoRedefine/>
    <w:uiPriority w:val="39"/>
    <w:qFormat/>
    <w:rsid w:val="00E3248D"/>
    <w:pPr>
      <w:ind w:firstLine="0"/>
      <w:jc w:val="left"/>
    </w:pPr>
    <w:rPr>
      <w:rFonts w:cs="Calibri"/>
      <w:sz w:val="22"/>
      <w:szCs w:val="22"/>
    </w:rPr>
  </w:style>
  <w:style w:type="paragraph" w:styleId="Sommario9">
    <w:name w:val="toc 9"/>
    <w:basedOn w:val="Normale"/>
    <w:next w:val="Normale"/>
    <w:autoRedefine/>
    <w:uiPriority w:val="39"/>
    <w:qFormat/>
    <w:rsid w:val="00E3248D"/>
    <w:pPr>
      <w:ind w:firstLine="0"/>
      <w:jc w:val="left"/>
    </w:pPr>
    <w:rPr>
      <w:rFonts w:cs="Calibri"/>
      <w:sz w:val="22"/>
      <w:szCs w:val="22"/>
    </w:rPr>
  </w:style>
  <w:style w:type="paragraph" w:styleId="Indicedellefigure">
    <w:name w:val="table of figures"/>
    <w:basedOn w:val="Normale"/>
    <w:next w:val="Normale"/>
    <w:uiPriority w:val="99"/>
    <w:rsid w:val="00E3248D"/>
    <w:pPr>
      <w:ind w:left="480" w:hanging="480"/>
      <w:jc w:val="left"/>
    </w:pPr>
    <w:rPr>
      <w:rFonts w:cs="Calibri"/>
      <w:smallCaps/>
      <w:sz w:val="20"/>
    </w:rPr>
  </w:style>
  <w:style w:type="paragraph" w:customStyle="1" w:styleId="Figura">
    <w:name w:val="Figura"/>
    <w:basedOn w:val="Normale"/>
    <w:next w:val="Normale"/>
    <w:link w:val="FiguraCarattere"/>
    <w:rsid w:val="00E3248D"/>
    <w:pPr>
      <w:spacing w:after="120"/>
      <w:ind w:firstLine="0"/>
      <w:jc w:val="center"/>
    </w:pPr>
    <w:rPr>
      <w:rFonts w:ascii="Garamond" w:hAnsi="Garamond"/>
      <w:i/>
      <w:sz w:val="20"/>
    </w:rPr>
  </w:style>
  <w:style w:type="character" w:customStyle="1" w:styleId="FiguraCarattere">
    <w:name w:val="Figura Carattere"/>
    <w:link w:val="Figura"/>
    <w:rsid w:val="00E3248D"/>
    <w:rPr>
      <w:rFonts w:ascii="Garamond" w:eastAsia="Times New Roman" w:hAnsi="Garamond" w:cs="Times New Roman"/>
      <w:i/>
      <w:szCs w:val="20"/>
      <w:lang w:eastAsia="it-IT"/>
    </w:rPr>
  </w:style>
  <w:style w:type="paragraph" w:customStyle="1" w:styleId="PrezzoApplicazione">
    <w:name w:val="PrezzoApplicazione"/>
    <w:basedOn w:val="ElencoPrezzi"/>
    <w:next w:val="ElencoPrezzi"/>
    <w:rsid w:val="00E3248D"/>
    <w:rPr>
      <w:rFonts w:ascii="Arial Narrow" w:hAnsi="Arial Narrow"/>
      <w:i/>
      <w:sz w:val="22"/>
    </w:rPr>
  </w:style>
  <w:style w:type="paragraph" w:customStyle="1" w:styleId="ElencoPrezzi">
    <w:name w:val="ElencoPrezzi"/>
    <w:basedOn w:val="Normale"/>
    <w:rsid w:val="00E3248D"/>
    <w:pPr>
      <w:widowControl w:val="0"/>
      <w:tabs>
        <w:tab w:val="left" w:pos="60"/>
        <w:tab w:val="left" w:pos="1860"/>
        <w:tab w:val="left" w:pos="2820"/>
      </w:tabs>
      <w:ind w:left="2818" w:hanging="2818"/>
    </w:pPr>
    <w:rPr>
      <w:rFonts w:ascii="Arial" w:hAnsi="Arial"/>
      <w:snapToGrid w:val="0"/>
      <w:color w:val="000000"/>
      <w:sz w:val="20"/>
    </w:rPr>
  </w:style>
  <w:style w:type="paragraph" w:customStyle="1" w:styleId="TESTO">
    <w:name w:val="TESTO"/>
    <w:rsid w:val="00E3248D"/>
    <w:pPr>
      <w:widowControl w:val="0"/>
      <w:autoSpaceDE w:val="0"/>
      <w:autoSpaceDN w:val="0"/>
      <w:adjustRightInd w:val="0"/>
      <w:spacing w:before="60" w:after="60" w:line="264" w:lineRule="auto"/>
      <w:ind w:firstLine="454"/>
      <w:jc w:val="both"/>
    </w:pPr>
    <w:rPr>
      <w:rFonts w:ascii="Arial" w:eastAsia="Times New Roman" w:hAnsi="Arial" w:cs="Arial"/>
      <w:color w:val="000000"/>
      <w:sz w:val="22"/>
      <w:szCs w:val="22"/>
    </w:rPr>
  </w:style>
  <w:style w:type="character" w:styleId="Collegamentovisitato">
    <w:name w:val="FollowedHyperlink"/>
    <w:rsid w:val="00E3248D"/>
    <w:rPr>
      <w:color w:val="800080"/>
      <w:u w:val="single"/>
    </w:rPr>
  </w:style>
  <w:style w:type="paragraph" w:customStyle="1" w:styleId="p0">
    <w:name w:val="p0"/>
    <w:basedOn w:val="Normale"/>
    <w:rsid w:val="00E3248D"/>
    <w:pPr>
      <w:widowControl w:val="0"/>
      <w:tabs>
        <w:tab w:val="left" w:pos="720"/>
      </w:tabs>
      <w:spacing w:line="240" w:lineRule="atLeast"/>
      <w:ind w:firstLine="0"/>
    </w:pPr>
    <w:rPr>
      <w:snapToGrid w:val="0"/>
    </w:rPr>
  </w:style>
  <w:style w:type="paragraph" w:customStyle="1" w:styleId="Indentato">
    <w:name w:val="Indentato"/>
    <w:basedOn w:val="Corpotesto"/>
    <w:rsid w:val="00E3248D"/>
    <w:pPr>
      <w:widowControl/>
      <w:spacing w:before="60" w:after="60"/>
      <w:ind w:left="709" w:hanging="142"/>
    </w:pPr>
    <w:rPr>
      <w:snapToGrid/>
    </w:rPr>
  </w:style>
  <w:style w:type="paragraph" w:customStyle="1" w:styleId="Simbolo1">
    <w:name w:val="Simbolo 1"/>
    <w:basedOn w:val="Normale"/>
    <w:rsid w:val="00E3248D"/>
    <w:pPr>
      <w:ind w:firstLine="0"/>
    </w:pPr>
    <w:rPr>
      <w:rFonts w:ascii="TimesNewRoman" w:hAnsi="TimesNewRoman"/>
    </w:rPr>
  </w:style>
  <w:style w:type="paragraph" w:customStyle="1" w:styleId="tabella0">
    <w:name w:val="tabella"/>
    <w:basedOn w:val="Normale"/>
    <w:rsid w:val="00E3248D"/>
    <w:pPr>
      <w:spacing w:before="120" w:after="240" w:line="360" w:lineRule="atLeast"/>
      <w:ind w:firstLine="0"/>
      <w:jc w:val="center"/>
    </w:pPr>
    <w:rPr>
      <w:rFonts w:ascii="Utopia" w:hAnsi="Utopia"/>
      <w:lang w:val="en-US"/>
    </w:rPr>
  </w:style>
  <w:style w:type="paragraph" w:styleId="Rientronormale">
    <w:name w:val="Normal Indent"/>
    <w:basedOn w:val="Normale"/>
    <w:rsid w:val="00E3248D"/>
    <w:pPr>
      <w:ind w:left="708"/>
    </w:pPr>
  </w:style>
  <w:style w:type="paragraph" w:customStyle="1" w:styleId="Indenato">
    <w:name w:val="Indenato"/>
    <w:basedOn w:val="Normale"/>
    <w:rsid w:val="00E3248D"/>
    <w:pPr>
      <w:tabs>
        <w:tab w:val="num" w:pos="567"/>
      </w:tabs>
      <w:ind w:left="567" w:hanging="567"/>
    </w:pPr>
  </w:style>
  <w:style w:type="paragraph" w:styleId="Data">
    <w:name w:val="Date"/>
    <w:basedOn w:val="Normale"/>
    <w:next w:val="Normale"/>
    <w:link w:val="DataCarattere"/>
    <w:rsid w:val="00E3248D"/>
    <w:rPr>
      <w:sz w:val="20"/>
    </w:rPr>
  </w:style>
  <w:style w:type="character" w:customStyle="1" w:styleId="DataCarattere">
    <w:name w:val="Data Carattere"/>
    <w:link w:val="Data"/>
    <w:rsid w:val="00E3248D"/>
    <w:rPr>
      <w:rFonts w:ascii="Calibri" w:eastAsia="Times New Roman" w:hAnsi="Calibri" w:cs="Times New Roman"/>
      <w:sz w:val="20"/>
      <w:szCs w:val="20"/>
      <w:lang w:eastAsia="it-IT"/>
    </w:rPr>
  </w:style>
  <w:style w:type="paragraph" w:styleId="Elenco2">
    <w:name w:val="List 2"/>
    <w:basedOn w:val="Normale"/>
    <w:rsid w:val="00E3248D"/>
    <w:pPr>
      <w:ind w:left="566" w:hanging="283"/>
    </w:pPr>
  </w:style>
  <w:style w:type="paragraph" w:styleId="Elenco3">
    <w:name w:val="List 3"/>
    <w:basedOn w:val="Normale"/>
    <w:rsid w:val="00E3248D"/>
    <w:pPr>
      <w:ind w:left="849" w:hanging="283"/>
    </w:pPr>
  </w:style>
  <w:style w:type="paragraph" w:styleId="Elenco4">
    <w:name w:val="List 4"/>
    <w:basedOn w:val="Normale"/>
    <w:rsid w:val="00E3248D"/>
    <w:pPr>
      <w:ind w:left="1132" w:hanging="283"/>
    </w:pPr>
  </w:style>
  <w:style w:type="paragraph" w:styleId="Elenco5">
    <w:name w:val="List 5"/>
    <w:basedOn w:val="Normale"/>
    <w:rsid w:val="00E3248D"/>
    <w:pPr>
      <w:ind w:left="1415" w:hanging="283"/>
    </w:pPr>
  </w:style>
  <w:style w:type="paragraph" w:styleId="Elencocontinua">
    <w:name w:val="List Continue"/>
    <w:basedOn w:val="Normale"/>
    <w:rsid w:val="00E3248D"/>
    <w:pPr>
      <w:spacing w:after="120"/>
      <w:ind w:left="283"/>
    </w:pPr>
  </w:style>
  <w:style w:type="paragraph" w:styleId="Elencocontinua2">
    <w:name w:val="List Continue 2"/>
    <w:basedOn w:val="Normale"/>
    <w:rsid w:val="00E3248D"/>
    <w:pPr>
      <w:spacing w:after="120"/>
      <w:ind w:left="566"/>
    </w:pPr>
  </w:style>
  <w:style w:type="paragraph" w:styleId="Elencocontinua3">
    <w:name w:val="List Continue 3"/>
    <w:basedOn w:val="Normale"/>
    <w:rsid w:val="00E3248D"/>
    <w:pPr>
      <w:spacing w:after="120"/>
      <w:ind w:left="849"/>
    </w:pPr>
  </w:style>
  <w:style w:type="paragraph" w:styleId="Elencocontinua4">
    <w:name w:val="List Continue 4"/>
    <w:basedOn w:val="Normale"/>
    <w:rsid w:val="00E3248D"/>
    <w:pPr>
      <w:spacing w:after="120"/>
      <w:ind w:left="1132"/>
    </w:pPr>
  </w:style>
  <w:style w:type="paragraph" w:styleId="Elencocontinua5">
    <w:name w:val="List Continue 5"/>
    <w:basedOn w:val="Normale"/>
    <w:rsid w:val="00E3248D"/>
    <w:pPr>
      <w:spacing w:after="120"/>
      <w:ind w:left="1415"/>
    </w:pPr>
  </w:style>
  <w:style w:type="paragraph" w:styleId="Firma">
    <w:name w:val="Signature"/>
    <w:basedOn w:val="Normale"/>
    <w:link w:val="FirmaCarattere"/>
    <w:rsid w:val="00E3248D"/>
    <w:pPr>
      <w:ind w:left="4252"/>
    </w:pPr>
    <w:rPr>
      <w:sz w:val="20"/>
    </w:rPr>
  </w:style>
  <w:style w:type="character" w:customStyle="1" w:styleId="FirmaCarattere">
    <w:name w:val="Firma Carattere"/>
    <w:link w:val="Firma"/>
    <w:rsid w:val="00E3248D"/>
    <w:rPr>
      <w:rFonts w:ascii="Calibri" w:eastAsia="Times New Roman" w:hAnsi="Calibri" w:cs="Times New Roman"/>
      <w:sz w:val="20"/>
      <w:szCs w:val="20"/>
      <w:lang w:eastAsia="it-IT"/>
    </w:rPr>
  </w:style>
  <w:style w:type="paragraph" w:styleId="Firmadipostaelettronica">
    <w:name w:val="E-mail Signature"/>
    <w:basedOn w:val="Normale"/>
    <w:link w:val="FirmadipostaelettronicaCarattere"/>
    <w:rsid w:val="00E3248D"/>
    <w:rPr>
      <w:sz w:val="20"/>
    </w:rPr>
  </w:style>
  <w:style w:type="character" w:customStyle="1" w:styleId="FirmadipostaelettronicaCarattere">
    <w:name w:val="Firma di posta elettronica Carattere"/>
    <w:link w:val="Firmadipostaelettronica"/>
    <w:rsid w:val="00E3248D"/>
    <w:rPr>
      <w:rFonts w:ascii="Calibri" w:eastAsia="Times New Roman" w:hAnsi="Calibri" w:cs="Times New Roman"/>
      <w:sz w:val="20"/>
      <w:szCs w:val="20"/>
      <w:lang w:eastAsia="it-IT"/>
    </w:rPr>
  </w:style>
  <w:style w:type="paragraph" w:styleId="Formuladiapertura">
    <w:name w:val="Salutation"/>
    <w:basedOn w:val="Normale"/>
    <w:next w:val="Normale"/>
    <w:link w:val="FormuladiaperturaCarattere"/>
    <w:rsid w:val="00E3248D"/>
    <w:rPr>
      <w:sz w:val="20"/>
    </w:rPr>
  </w:style>
  <w:style w:type="character" w:customStyle="1" w:styleId="FormuladiaperturaCarattere">
    <w:name w:val="Formula di apertura Carattere"/>
    <w:link w:val="Formuladiapertura"/>
    <w:rsid w:val="00E3248D"/>
    <w:rPr>
      <w:rFonts w:ascii="Calibri" w:eastAsia="Times New Roman" w:hAnsi="Calibri" w:cs="Times New Roman"/>
      <w:sz w:val="20"/>
      <w:szCs w:val="20"/>
      <w:lang w:eastAsia="it-IT"/>
    </w:rPr>
  </w:style>
  <w:style w:type="paragraph" w:styleId="Formuladichiusura">
    <w:name w:val="Closing"/>
    <w:basedOn w:val="Normale"/>
    <w:link w:val="FormuladichiusuraCarattere"/>
    <w:rsid w:val="00E3248D"/>
    <w:pPr>
      <w:ind w:left="4252"/>
    </w:pPr>
    <w:rPr>
      <w:sz w:val="20"/>
    </w:rPr>
  </w:style>
  <w:style w:type="character" w:customStyle="1" w:styleId="FormuladichiusuraCarattere">
    <w:name w:val="Formula di chiusura Carattere"/>
    <w:link w:val="Formuladichiusura"/>
    <w:rsid w:val="00E3248D"/>
    <w:rPr>
      <w:rFonts w:ascii="Calibri" w:eastAsia="Times New Roman" w:hAnsi="Calibri" w:cs="Times New Roman"/>
      <w:sz w:val="20"/>
      <w:szCs w:val="20"/>
      <w:lang w:eastAsia="it-IT"/>
    </w:rPr>
  </w:style>
  <w:style w:type="paragraph" w:styleId="Indice1">
    <w:name w:val="index 1"/>
    <w:basedOn w:val="Normale"/>
    <w:next w:val="Normale"/>
    <w:autoRedefine/>
    <w:semiHidden/>
    <w:rsid w:val="00E3248D"/>
    <w:pPr>
      <w:ind w:left="240" w:hanging="240"/>
    </w:pPr>
  </w:style>
  <w:style w:type="paragraph" w:styleId="Indice2">
    <w:name w:val="index 2"/>
    <w:basedOn w:val="Normale"/>
    <w:next w:val="Normale"/>
    <w:autoRedefine/>
    <w:semiHidden/>
    <w:rsid w:val="00E3248D"/>
    <w:pPr>
      <w:ind w:left="480" w:hanging="240"/>
    </w:pPr>
  </w:style>
  <w:style w:type="paragraph" w:styleId="Indice3">
    <w:name w:val="index 3"/>
    <w:basedOn w:val="Normale"/>
    <w:next w:val="Normale"/>
    <w:autoRedefine/>
    <w:semiHidden/>
    <w:rsid w:val="00E3248D"/>
    <w:pPr>
      <w:ind w:left="720" w:hanging="240"/>
    </w:pPr>
  </w:style>
  <w:style w:type="paragraph" w:styleId="Indice4">
    <w:name w:val="index 4"/>
    <w:basedOn w:val="Normale"/>
    <w:next w:val="Normale"/>
    <w:autoRedefine/>
    <w:semiHidden/>
    <w:rsid w:val="00E3248D"/>
    <w:pPr>
      <w:ind w:left="960" w:hanging="240"/>
    </w:pPr>
  </w:style>
  <w:style w:type="paragraph" w:styleId="Indice5">
    <w:name w:val="index 5"/>
    <w:basedOn w:val="Normale"/>
    <w:next w:val="Normale"/>
    <w:autoRedefine/>
    <w:semiHidden/>
    <w:rsid w:val="00E3248D"/>
    <w:pPr>
      <w:ind w:left="1200" w:hanging="240"/>
    </w:pPr>
  </w:style>
  <w:style w:type="paragraph" w:styleId="Indice6">
    <w:name w:val="index 6"/>
    <w:basedOn w:val="Normale"/>
    <w:next w:val="Normale"/>
    <w:autoRedefine/>
    <w:semiHidden/>
    <w:rsid w:val="00E3248D"/>
    <w:pPr>
      <w:ind w:left="1440" w:hanging="240"/>
    </w:pPr>
  </w:style>
  <w:style w:type="paragraph" w:styleId="Indice7">
    <w:name w:val="index 7"/>
    <w:basedOn w:val="Normale"/>
    <w:next w:val="Normale"/>
    <w:autoRedefine/>
    <w:semiHidden/>
    <w:rsid w:val="00E3248D"/>
    <w:pPr>
      <w:ind w:left="1680" w:hanging="240"/>
    </w:pPr>
  </w:style>
  <w:style w:type="paragraph" w:styleId="Indice8">
    <w:name w:val="index 8"/>
    <w:basedOn w:val="Normale"/>
    <w:next w:val="Normale"/>
    <w:autoRedefine/>
    <w:semiHidden/>
    <w:rsid w:val="00E3248D"/>
    <w:pPr>
      <w:ind w:left="1920" w:hanging="240"/>
    </w:pPr>
  </w:style>
  <w:style w:type="paragraph" w:styleId="Indice9">
    <w:name w:val="index 9"/>
    <w:basedOn w:val="Normale"/>
    <w:next w:val="Normale"/>
    <w:autoRedefine/>
    <w:semiHidden/>
    <w:rsid w:val="00E3248D"/>
    <w:pPr>
      <w:ind w:left="2160" w:hanging="240"/>
    </w:pPr>
  </w:style>
  <w:style w:type="paragraph" w:styleId="Indicefonti">
    <w:name w:val="table of authorities"/>
    <w:basedOn w:val="Normale"/>
    <w:next w:val="Normale"/>
    <w:semiHidden/>
    <w:rsid w:val="00E3248D"/>
    <w:pPr>
      <w:ind w:left="240" w:hanging="240"/>
    </w:pPr>
  </w:style>
  <w:style w:type="paragraph" w:styleId="Indirizzodestinatario">
    <w:name w:val="envelope address"/>
    <w:basedOn w:val="Normale"/>
    <w:rsid w:val="00E3248D"/>
    <w:pPr>
      <w:framePr w:w="7920" w:h="1980" w:hRule="exact" w:hSpace="141" w:wrap="auto" w:hAnchor="page" w:xAlign="center" w:yAlign="bottom"/>
      <w:ind w:left="2880"/>
    </w:pPr>
    <w:rPr>
      <w:rFonts w:ascii="Arial" w:hAnsi="Arial" w:cs="Arial"/>
      <w:szCs w:val="24"/>
    </w:rPr>
  </w:style>
  <w:style w:type="paragraph" w:styleId="IndirizzoHTML">
    <w:name w:val="HTML Address"/>
    <w:basedOn w:val="Normale"/>
    <w:link w:val="IndirizzoHTMLCarattere"/>
    <w:rsid w:val="00E3248D"/>
    <w:rPr>
      <w:i/>
      <w:iCs/>
      <w:sz w:val="20"/>
    </w:rPr>
  </w:style>
  <w:style w:type="character" w:customStyle="1" w:styleId="IndirizzoHTMLCarattere">
    <w:name w:val="Indirizzo HTML Carattere"/>
    <w:link w:val="IndirizzoHTML"/>
    <w:rsid w:val="00E3248D"/>
    <w:rPr>
      <w:rFonts w:ascii="Calibri" w:eastAsia="Times New Roman" w:hAnsi="Calibri" w:cs="Times New Roman"/>
      <w:i/>
      <w:iCs/>
      <w:sz w:val="20"/>
      <w:szCs w:val="20"/>
      <w:lang w:eastAsia="it-IT"/>
    </w:rPr>
  </w:style>
  <w:style w:type="paragraph" w:styleId="Indirizzomittente">
    <w:name w:val="envelope return"/>
    <w:basedOn w:val="Normale"/>
    <w:rsid w:val="00E3248D"/>
    <w:rPr>
      <w:rFonts w:ascii="Arial" w:hAnsi="Arial" w:cs="Arial"/>
      <w:sz w:val="20"/>
    </w:rPr>
  </w:style>
  <w:style w:type="paragraph" w:styleId="Intestazionemessaggio">
    <w:name w:val="Message Header"/>
    <w:basedOn w:val="Normale"/>
    <w:link w:val="IntestazionemessaggioCarattere"/>
    <w:rsid w:val="00E3248D"/>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0"/>
    </w:rPr>
  </w:style>
  <w:style w:type="character" w:customStyle="1" w:styleId="IntestazionemessaggioCarattere">
    <w:name w:val="Intestazione messaggio Carattere"/>
    <w:link w:val="Intestazionemessaggio"/>
    <w:rsid w:val="00E3248D"/>
    <w:rPr>
      <w:rFonts w:ascii="Arial" w:eastAsia="Times New Roman" w:hAnsi="Arial" w:cs="Times New Roman"/>
      <w:sz w:val="20"/>
      <w:szCs w:val="20"/>
      <w:shd w:val="pct20" w:color="auto" w:fill="auto"/>
      <w:lang w:eastAsia="it-IT"/>
    </w:rPr>
  </w:style>
  <w:style w:type="paragraph" w:styleId="Intestazionenota">
    <w:name w:val="Note Heading"/>
    <w:basedOn w:val="Normale"/>
    <w:next w:val="Normale"/>
    <w:link w:val="IntestazionenotaCarattere"/>
    <w:rsid w:val="00E3248D"/>
    <w:rPr>
      <w:sz w:val="20"/>
    </w:rPr>
  </w:style>
  <w:style w:type="character" w:customStyle="1" w:styleId="IntestazionenotaCarattere">
    <w:name w:val="Intestazione nota Carattere"/>
    <w:link w:val="Intestazionenota"/>
    <w:rsid w:val="00E3248D"/>
    <w:rPr>
      <w:rFonts w:ascii="Calibri" w:eastAsia="Times New Roman" w:hAnsi="Calibri" w:cs="Times New Roman"/>
      <w:sz w:val="20"/>
      <w:szCs w:val="20"/>
      <w:lang w:eastAsia="it-IT"/>
    </w:rPr>
  </w:style>
  <w:style w:type="paragraph" w:styleId="Mappadocumento">
    <w:name w:val="Document Map"/>
    <w:basedOn w:val="Normale"/>
    <w:link w:val="MappadocumentoCarattere"/>
    <w:semiHidden/>
    <w:rsid w:val="00E3248D"/>
    <w:pPr>
      <w:shd w:val="clear" w:color="auto" w:fill="000080"/>
    </w:pPr>
    <w:rPr>
      <w:rFonts w:ascii="Tahoma" w:hAnsi="Tahoma"/>
      <w:sz w:val="20"/>
    </w:rPr>
  </w:style>
  <w:style w:type="character" w:customStyle="1" w:styleId="MappadocumentoCarattere">
    <w:name w:val="Mappa documento Carattere"/>
    <w:link w:val="Mappadocumento"/>
    <w:semiHidden/>
    <w:rsid w:val="00E3248D"/>
    <w:rPr>
      <w:rFonts w:ascii="Tahoma" w:eastAsia="Times New Roman" w:hAnsi="Tahoma" w:cs="Times New Roman"/>
      <w:sz w:val="20"/>
      <w:szCs w:val="20"/>
      <w:shd w:val="clear" w:color="auto" w:fill="000080"/>
      <w:lang w:eastAsia="it-IT"/>
    </w:rPr>
  </w:style>
  <w:style w:type="paragraph" w:styleId="NormaleWeb">
    <w:name w:val="Normal (Web)"/>
    <w:basedOn w:val="Normale"/>
    <w:rsid w:val="00E3248D"/>
    <w:rPr>
      <w:rFonts w:ascii="Times New Roman" w:hAnsi="Times New Roman"/>
      <w:szCs w:val="24"/>
    </w:rPr>
  </w:style>
  <w:style w:type="paragraph" w:styleId="Numeroelenco">
    <w:name w:val="List Number"/>
    <w:basedOn w:val="Normale"/>
    <w:rsid w:val="00E3248D"/>
    <w:pPr>
      <w:tabs>
        <w:tab w:val="num" w:pos="360"/>
      </w:tabs>
      <w:ind w:left="360" w:hanging="360"/>
    </w:pPr>
  </w:style>
  <w:style w:type="paragraph" w:styleId="Numeroelenco2">
    <w:name w:val="List Number 2"/>
    <w:basedOn w:val="Normale"/>
    <w:rsid w:val="00E3248D"/>
    <w:pPr>
      <w:tabs>
        <w:tab w:val="num" w:pos="643"/>
      </w:tabs>
      <w:ind w:left="643" w:hanging="360"/>
    </w:pPr>
  </w:style>
  <w:style w:type="paragraph" w:styleId="Numeroelenco3">
    <w:name w:val="List Number 3"/>
    <w:basedOn w:val="Normale"/>
    <w:rsid w:val="00E3248D"/>
    <w:pPr>
      <w:tabs>
        <w:tab w:val="num" w:pos="926"/>
      </w:tabs>
      <w:ind w:left="926" w:hanging="360"/>
    </w:pPr>
  </w:style>
  <w:style w:type="paragraph" w:styleId="Numeroelenco4">
    <w:name w:val="List Number 4"/>
    <w:basedOn w:val="Normale"/>
    <w:rsid w:val="00E3248D"/>
    <w:pPr>
      <w:tabs>
        <w:tab w:val="num" w:pos="1209"/>
      </w:tabs>
      <w:ind w:left="1209" w:hanging="360"/>
    </w:pPr>
  </w:style>
  <w:style w:type="paragraph" w:styleId="Numeroelenco5">
    <w:name w:val="List Number 5"/>
    <w:basedOn w:val="Normale"/>
    <w:rsid w:val="00E3248D"/>
    <w:pPr>
      <w:tabs>
        <w:tab w:val="num" w:pos="1492"/>
      </w:tabs>
      <w:ind w:left="1492" w:hanging="360"/>
    </w:pPr>
  </w:style>
  <w:style w:type="paragraph" w:styleId="PreformattatoHTML">
    <w:name w:val="HTML Preformatted"/>
    <w:basedOn w:val="Normale"/>
    <w:link w:val="PreformattatoHTMLCarattere"/>
    <w:rsid w:val="00E3248D"/>
    <w:rPr>
      <w:rFonts w:ascii="Courier New" w:hAnsi="Courier New"/>
      <w:sz w:val="20"/>
    </w:rPr>
  </w:style>
  <w:style w:type="character" w:customStyle="1" w:styleId="PreformattatoHTMLCarattere">
    <w:name w:val="Preformattato HTML Carattere"/>
    <w:link w:val="PreformattatoHTML"/>
    <w:rsid w:val="00E3248D"/>
    <w:rPr>
      <w:rFonts w:ascii="Courier New" w:eastAsia="Times New Roman" w:hAnsi="Courier New" w:cs="Times New Roman"/>
      <w:sz w:val="20"/>
      <w:szCs w:val="20"/>
      <w:lang w:eastAsia="it-IT"/>
    </w:rPr>
  </w:style>
  <w:style w:type="paragraph" w:styleId="Primorientrocorpodeltesto">
    <w:name w:val="Body Text First Indent"/>
    <w:basedOn w:val="Corpotesto"/>
    <w:link w:val="PrimorientrocorpodeltestoCarattere"/>
    <w:rsid w:val="00E3248D"/>
    <w:pPr>
      <w:widowControl/>
      <w:spacing w:after="120"/>
      <w:ind w:right="-2" w:firstLine="210"/>
    </w:pPr>
  </w:style>
  <w:style w:type="character" w:customStyle="1" w:styleId="PrimorientrocorpodeltestoCarattere">
    <w:name w:val="Primo rientro corpo del testo Carattere"/>
    <w:link w:val="Primorientrocorpodeltesto"/>
    <w:rsid w:val="00E3248D"/>
    <w:rPr>
      <w:rFonts w:ascii="Calibri" w:eastAsia="Times New Roman" w:hAnsi="Calibri" w:cs="Times New Roman"/>
      <w:snapToGrid w:val="0"/>
      <w:sz w:val="20"/>
      <w:szCs w:val="20"/>
      <w:lang w:eastAsia="it-IT"/>
    </w:rPr>
  </w:style>
  <w:style w:type="paragraph" w:styleId="Primorientrocorpodeltesto2">
    <w:name w:val="Body Text First Indent 2"/>
    <w:basedOn w:val="Rientrocorpodeltesto"/>
    <w:link w:val="Primorientrocorpodeltesto2Carattere"/>
    <w:rsid w:val="00E3248D"/>
    <w:pPr>
      <w:spacing w:after="120"/>
      <w:ind w:left="283" w:right="-2" w:firstLine="210"/>
    </w:pPr>
  </w:style>
  <w:style w:type="character" w:customStyle="1" w:styleId="Primorientrocorpodeltesto2Carattere">
    <w:name w:val="Primo rientro corpo del testo 2 Carattere"/>
    <w:link w:val="Primorientrocorpodeltesto2"/>
    <w:rsid w:val="00E3248D"/>
    <w:rPr>
      <w:rFonts w:ascii="Calibri" w:eastAsia="Times New Roman" w:hAnsi="Calibri" w:cs="Times New Roman"/>
      <w:sz w:val="20"/>
      <w:szCs w:val="20"/>
      <w:lang w:eastAsia="it-IT"/>
    </w:rPr>
  </w:style>
  <w:style w:type="paragraph" w:styleId="Puntoelenco2">
    <w:name w:val="List Bullet 2"/>
    <w:basedOn w:val="Normale"/>
    <w:autoRedefine/>
    <w:rsid w:val="00E3248D"/>
    <w:pPr>
      <w:tabs>
        <w:tab w:val="num" w:pos="643"/>
      </w:tabs>
      <w:ind w:left="643" w:hanging="360"/>
    </w:pPr>
  </w:style>
  <w:style w:type="paragraph" w:styleId="Puntoelenco3">
    <w:name w:val="List Bullet 3"/>
    <w:basedOn w:val="Normale"/>
    <w:autoRedefine/>
    <w:rsid w:val="00E3248D"/>
    <w:pPr>
      <w:tabs>
        <w:tab w:val="num" w:pos="926"/>
      </w:tabs>
      <w:ind w:left="926" w:hanging="360"/>
    </w:pPr>
  </w:style>
  <w:style w:type="paragraph" w:styleId="Puntoelenco4">
    <w:name w:val="List Bullet 4"/>
    <w:basedOn w:val="Normale"/>
    <w:autoRedefine/>
    <w:rsid w:val="00E3248D"/>
    <w:pPr>
      <w:tabs>
        <w:tab w:val="num" w:pos="1209"/>
      </w:tabs>
      <w:ind w:left="1209" w:hanging="360"/>
    </w:pPr>
  </w:style>
  <w:style w:type="paragraph" w:styleId="Puntoelenco5">
    <w:name w:val="List Bullet 5"/>
    <w:basedOn w:val="Normale"/>
    <w:autoRedefine/>
    <w:rsid w:val="00E3248D"/>
    <w:pPr>
      <w:tabs>
        <w:tab w:val="num" w:pos="1492"/>
      </w:tabs>
      <w:ind w:left="1492" w:hanging="360"/>
    </w:pPr>
  </w:style>
  <w:style w:type="paragraph" w:styleId="Sottotitolo">
    <w:name w:val="Subtitle"/>
    <w:basedOn w:val="Normale"/>
    <w:link w:val="SottotitoloCarattere"/>
    <w:qFormat/>
    <w:rsid w:val="00E3248D"/>
    <w:pPr>
      <w:spacing w:after="60"/>
      <w:jc w:val="center"/>
      <w:outlineLvl w:val="1"/>
    </w:pPr>
    <w:rPr>
      <w:rFonts w:ascii="Arial" w:hAnsi="Arial"/>
      <w:sz w:val="20"/>
    </w:rPr>
  </w:style>
  <w:style w:type="character" w:customStyle="1" w:styleId="SottotitoloCarattere">
    <w:name w:val="Sottotitolo Carattere"/>
    <w:link w:val="Sottotitolo"/>
    <w:rsid w:val="00E3248D"/>
    <w:rPr>
      <w:rFonts w:ascii="Arial" w:eastAsia="Times New Roman" w:hAnsi="Arial" w:cs="Times New Roman"/>
      <w:sz w:val="20"/>
      <w:szCs w:val="20"/>
      <w:lang w:eastAsia="it-IT"/>
    </w:rPr>
  </w:style>
  <w:style w:type="paragraph" w:styleId="Testocommento">
    <w:name w:val="annotation text"/>
    <w:basedOn w:val="Normale"/>
    <w:link w:val="TestocommentoCarattere"/>
    <w:semiHidden/>
    <w:rsid w:val="00E3248D"/>
    <w:rPr>
      <w:sz w:val="20"/>
    </w:rPr>
  </w:style>
  <w:style w:type="character" w:customStyle="1" w:styleId="TestocommentoCarattere">
    <w:name w:val="Testo commento Carattere"/>
    <w:link w:val="Testocommento"/>
    <w:semiHidden/>
    <w:rsid w:val="00E3248D"/>
    <w:rPr>
      <w:rFonts w:ascii="Calibri" w:eastAsia="Times New Roman" w:hAnsi="Calibri" w:cs="Times New Roman"/>
      <w:sz w:val="20"/>
      <w:szCs w:val="20"/>
      <w:lang w:eastAsia="it-IT"/>
    </w:rPr>
  </w:style>
  <w:style w:type="paragraph" w:styleId="Testodelblocco">
    <w:name w:val="Block Text"/>
    <w:basedOn w:val="Normale"/>
    <w:rsid w:val="00E3248D"/>
    <w:pPr>
      <w:spacing w:after="120"/>
      <w:ind w:left="1440" w:right="1440"/>
    </w:pPr>
  </w:style>
  <w:style w:type="paragraph" w:styleId="Testomacro">
    <w:name w:val="macro"/>
    <w:link w:val="TestomacroCarattere"/>
    <w:semiHidden/>
    <w:rsid w:val="00E3248D"/>
    <w:pPr>
      <w:tabs>
        <w:tab w:val="left" w:pos="480"/>
        <w:tab w:val="left" w:pos="960"/>
        <w:tab w:val="left" w:pos="1440"/>
        <w:tab w:val="left" w:pos="1920"/>
        <w:tab w:val="left" w:pos="2400"/>
        <w:tab w:val="left" w:pos="2880"/>
        <w:tab w:val="left" w:pos="3360"/>
        <w:tab w:val="left" w:pos="3840"/>
        <w:tab w:val="left" w:pos="4320"/>
      </w:tabs>
      <w:spacing w:before="60" w:after="60" w:line="360" w:lineRule="atLeast"/>
      <w:ind w:right="-2" w:firstLine="567"/>
      <w:jc w:val="both"/>
    </w:pPr>
    <w:rPr>
      <w:rFonts w:ascii="Courier New" w:eastAsia="Times New Roman" w:hAnsi="Courier New" w:cs="Courier New"/>
    </w:rPr>
  </w:style>
  <w:style w:type="character" w:customStyle="1" w:styleId="TestomacroCarattere">
    <w:name w:val="Testo macro Carattere"/>
    <w:link w:val="Testomacro"/>
    <w:semiHidden/>
    <w:rsid w:val="00E3248D"/>
    <w:rPr>
      <w:rFonts w:ascii="Courier New" w:eastAsia="Times New Roman" w:hAnsi="Courier New" w:cs="Courier New"/>
      <w:lang w:val="it-IT" w:eastAsia="it-IT" w:bidi="ar-SA"/>
    </w:rPr>
  </w:style>
  <w:style w:type="paragraph" w:styleId="Titolo">
    <w:name w:val="Title"/>
    <w:basedOn w:val="Normale"/>
    <w:link w:val="TitoloCarattere"/>
    <w:qFormat/>
    <w:rsid w:val="0096112B"/>
    <w:pPr>
      <w:spacing w:before="100" w:beforeAutospacing="1" w:after="960"/>
      <w:jc w:val="center"/>
      <w:outlineLvl w:val="0"/>
    </w:pPr>
    <w:rPr>
      <w:rFonts w:ascii="Arial" w:hAnsi="Arial"/>
      <w:b/>
      <w:bCs/>
      <w:kern w:val="28"/>
      <w:sz w:val="32"/>
      <w:szCs w:val="32"/>
    </w:rPr>
  </w:style>
  <w:style w:type="character" w:customStyle="1" w:styleId="TitoloCarattere">
    <w:name w:val="Titolo Carattere"/>
    <w:link w:val="Titolo"/>
    <w:rsid w:val="0096112B"/>
    <w:rPr>
      <w:rFonts w:ascii="Arial" w:eastAsia="Times New Roman" w:hAnsi="Arial"/>
      <w:b/>
      <w:bCs/>
      <w:kern w:val="28"/>
      <w:sz w:val="32"/>
      <w:szCs w:val="32"/>
    </w:rPr>
  </w:style>
  <w:style w:type="paragraph" w:styleId="Titoloindice">
    <w:name w:val="index heading"/>
    <w:basedOn w:val="Normale"/>
    <w:next w:val="Indice1"/>
    <w:semiHidden/>
    <w:rsid w:val="00E3248D"/>
    <w:rPr>
      <w:rFonts w:ascii="Arial" w:hAnsi="Arial" w:cs="Arial"/>
      <w:b/>
      <w:bCs/>
    </w:rPr>
  </w:style>
  <w:style w:type="paragraph" w:styleId="Titoloindicefonti">
    <w:name w:val="toa heading"/>
    <w:basedOn w:val="Normale"/>
    <w:next w:val="Normale"/>
    <w:semiHidden/>
    <w:rsid w:val="00E3248D"/>
    <w:pPr>
      <w:spacing w:before="120"/>
    </w:pPr>
    <w:rPr>
      <w:rFonts w:ascii="Arial" w:hAnsi="Arial" w:cs="Arial"/>
      <w:b/>
      <w:bCs/>
      <w:szCs w:val="24"/>
    </w:rPr>
  </w:style>
  <w:style w:type="paragraph" w:customStyle="1" w:styleId="Garamond">
    <w:name w:val="Garamond"/>
    <w:basedOn w:val="Normale"/>
    <w:rsid w:val="00E3248D"/>
    <w:pPr>
      <w:ind w:firstLine="709"/>
    </w:pPr>
  </w:style>
  <w:style w:type="paragraph" w:customStyle="1" w:styleId="Articolo">
    <w:name w:val="Articolo"/>
    <w:basedOn w:val="Normale"/>
    <w:next w:val="Normale"/>
    <w:rsid w:val="00E3248D"/>
    <w:pPr>
      <w:spacing w:before="283" w:after="113"/>
      <w:ind w:firstLine="709"/>
    </w:pPr>
    <w:rPr>
      <w:b/>
    </w:rPr>
  </w:style>
  <w:style w:type="paragraph" w:customStyle="1" w:styleId="Foto">
    <w:name w:val="Foto"/>
    <w:basedOn w:val="Normale"/>
    <w:next w:val="Normale"/>
    <w:rsid w:val="00E3248D"/>
    <w:pPr>
      <w:spacing w:after="40"/>
      <w:ind w:firstLine="0"/>
      <w:jc w:val="center"/>
    </w:pPr>
  </w:style>
  <w:style w:type="character" w:customStyle="1" w:styleId="nero101">
    <w:name w:val="nero101"/>
    <w:rsid w:val="00E3248D"/>
    <w:rPr>
      <w:rFonts w:ascii="Verdana" w:hAnsi="Verdana"/>
      <w:b w:val="0"/>
      <w:bCs w:val="0"/>
      <w:strike w:val="0"/>
      <w:dstrike w:val="0"/>
      <w:color w:val="333333"/>
      <w:sz w:val="15"/>
      <w:szCs w:val="15"/>
      <w:u w:val="none"/>
      <w:effect w:val="none"/>
    </w:rPr>
  </w:style>
  <w:style w:type="paragraph" w:customStyle="1" w:styleId="Testopredefinito">
    <w:name w:val="Testo predefinito"/>
    <w:basedOn w:val="Normale"/>
    <w:rsid w:val="00E3248D"/>
    <w:pPr>
      <w:ind w:firstLine="0"/>
    </w:pPr>
  </w:style>
  <w:style w:type="paragraph" w:customStyle="1" w:styleId="Elencopuntato">
    <w:name w:val="Elenco puntato"/>
    <w:basedOn w:val="Normale"/>
    <w:link w:val="ElencopuntatoCarattere"/>
    <w:autoRedefine/>
    <w:qFormat/>
    <w:rsid w:val="00E3248D"/>
    <w:pPr>
      <w:tabs>
        <w:tab w:val="num" w:pos="643"/>
      </w:tabs>
      <w:spacing w:after="20"/>
      <w:ind w:left="643" w:hanging="360"/>
    </w:pPr>
    <w:rPr>
      <w:szCs w:val="24"/>
    </w:rPr>
  </w:style>
  <w:style w:type="character" w:customStyle="1" w:styleId="ElencopuntatoCarattere">
    <w:name w:val="Elenco puntato Carattere"/>
    <w:link w:val="Elencopuntato"/>
    <w:rsid w:val="00BC16FA"/>
    <w:rPr>
      <w:rFonts w:eastAsia="Times New Roman"/>
      <w:sz w:val="24"/>
      <w:szCs w:val="24"/>
    </w:rPr>
  </w:style>
  <w:style w:type="paragraph" w:customStyle="1" w:styleId="Default">
    <w:name w:val="Default"/>
    <w:rsid w:val="00E3248D"/>
    <w:pPr>
      <w:autoSpaceDE w:val="0"/>
      <w:autoSpaceDN w:val="0"/>
      <w:adjustRightInd w:val="0"/>
      <w:spacing w:before="60" w:after="60" w:line="360" w:lineRule="atLeast"/>
      <w:jc w:val="both"/>
    </w:pPr>
    <w:rPr>
      <w:rFonts w:ascii="Arial" w:eastAsia="Times New Roman" w:hAnsi="Arial" w:cs="Arial"/>
      <w:color w:val="000000"/>
      <w:sz w:val="24"/>
      <w:szCs w:val="24"/>
    </w:rPr>
  </w:style>
  <w:style w:type="paragraph" w:customStyle="1" w:styleId="Evidenziato">
    <w:name w:val="Evidenziato"/>
    <w:basedOn w:val="Normale"/>
    <w:next w:val="Normale"/>
    <w:rsid w:val="00E3248D"/>
    <w:pPr>
      <w:spacing w:before="120" w:after="120"/>
    </w:pPr>
    <w:rPr>
      <w:b/>
      <w:bCs/>
      <w:sz w:val="28"/>
    </w:rPr>
  </w:style>
  <w:style w:type="character" w:customStyle="1" w:styleId="ElencoElencoCarattereCarattereCarattere">
    <w:name w:val="Elenco;Elenco Carattere Carattere Carattere"/>
    <w:rsid w:val="00E3248D"/>
    <w:rPr>
      <w:rFonts w:ascii="Garamond" w:hAnsi="Garamond"/>
      <w:sz w:val="24"/>
      <w:lang w:val="it-IT" w:eastAsia="it-IT" w:bidi="ar-SA"/>
    </w:rPr>
  </w:style>
  <w:style w:type="paragraph" w:customStyle="1" w:styleId="Elencoindentato">
    <w:name w:val="Elenco indentato"/>
    <w:basedOn w:val="Normale"/>
    <w:autoRedefine/>
    <w:rsid w:val="00E3248D"/>
    <w:pPr>
      <w:tabs>
        <w:tab w:val="num" w:pos="1418"/>
      </w:tabs>
      <w:spacing w:before="100" w:beforeAutospacing="1" w:after="120" w:line="243" w:lineRule="atLeast"/>
      <w:ind w:left="924" w:hanging="357"/>
    </w:pPr>
    <w:rPr>
      <w:rFonts w:cs="Arial"/>
      <w:color w:val="000000"/>
      <w:szCs w:val="24"/>
    </w:rPr>
  </w:style>
  <w:style w:type="paragraph" w:customStyle="1" w:styleId="Indirizzo">
    <w:name w:val="Indirizzo"/>
    <w:basedOn w:val="Normale"/>
    <w:next w:val="Normale"/>
    <w:rsid w:val="00E3248D"/>
    <w:pPr>
      <w:spacing w:after="60"/>
      <w:ind w:left="5670" w:firstLine="709"/>
    </w:pPr>
  </w:style>
  <w:style w:type="paragraph" w:customStyle="1" w:styleId="Indent1">
    <w:name w:val="Indent 1"/>
    <w:basedOn w:val="Normale"/>
    <w:rsid w:val="00E3248D"/>
    <w:pPr>
      <w:keepNext/>
      <w:keepLines/>
      <w:spacing w:before="120" w:after="240"/>
    </w:pPr>
    <w:rPr>
      <w:b/>
      <w:caps/>
      <w:sz w:val="28"/>
    </w:rPr>
  </w:style>
  <w:style w:type="character" w:customStyle="1" w:styleId="DidascaliaCarattereCarattereCarattere">
    <w:name w:val="Didascalia Carattere Carattere Carattere"/>
    <w:rsid w:val="00E3248D"/>
    <w:rPr>
      <w:rFonts w:ascii="Garamond" w:hAnsi="Garamond"/>
      <w:i/>
      <w:spacing w:val="5"/>
      <w:sz w:val="24"/>
      <w:lang w:val="it-IT" w:eastAsia="it-IT" w:bidi="ar-SA"/>
    </w:rPr>
  </w:style>
  <w:style w:type="character" w:customStyle="1" w:styleId="CarattereCarattere1">
    <w:name w:val="Carattere Carattere1"/>
    <w:rsid w:val="00E3248D"/>
    <w:rPr>
      <w:rFonts w:ascii="Garamond" w:hAnsi="Garamond"/>
      <w:i/>
      <w:spacing w:val="5"/>
      <w:sz w:val="24"/>
      <w:lang w:val="it-IT" w:eastAsia="it-IT" w:bidi="ar-SA"/>
    </w:rPr>
  </w:style>
  <w:style w:type="character" w:customStyle="1" w:styleId="DidascaliaCarattereCarattereCarattere1">
    <w:name w:val="Didascalia Carattere Carattere Carattere1"/>
    <w:rsid w:val="00E3248D"/>
    <w:rPr>
      <w:rFonts w:ascii="Garamond" w:hAnsi="Garamond"/>
      <w:i/>
      <w:spacing w:val="5"/>
      <w:sz w:val="24"/>
      <w:lang w:val="it-IT" w:eastAsia="it-IT" w:bidi="ar-SA"/>
    </w:rPr>
  </w:style>
  <w:style w:type="character" w:customStyle="1" w:styleId="ElencoCarattereCarattereCarattere1">
    <w:name w:val="Elenco Carattere Carattere Carattere1"/>
    <w:rsid w:val="00E3248D"/>
    <w:rPr>
      <w:rFonts w:ascii="Garamond" w:hAnsi="Garamond"/>
      <w:sz w:val="24"/>
      <w:lang w:val="it-IT" w:eastAsia="it-IT" w:bidi="ar-SA"/>
    </w:rPr>
  </w:style>
  <w:style w:type="character" w:customStyle="1" w:styleId="MTConvertedEquation">
    <w:name w:val="MTConvertedEquation"/>
    <w:rsid w:val="00E3248D"/>
    <w:rPr>
      <w:b/>
      <w:bCs/>
      <w:color w:val="800000"/>
      <w:sz w:val="50"/>
    </w:rPr>
  </w:style>
  <w:style w:type="paragraph" w:customStyle="1" w:styleId="Bullet1">
    <w:name w:val="Bullet 1"/>
    <w:basedOn w:val="Normale"/>
    <w:rsid w:val="00E3248D"/>
    <w:pPr>
      <w:autoSpaceDE w:val="0"/>
      <w:autoSpaceDN w:val="0"/>
      <w:adjustRightInd w:val="0"/>
      <w:spacing w:after="17" w:line="283" w:lineRule="exact"/>
      <w:ind w:left="737" w:hanging="170"/>
    </w:pPr>
    <w:rPr>
      <w:szCs w:val="24"/>
    </w:rPr>
  </w:style>
  <w:style w:type="paragraph" w:customStyle="1" w:styleId="Testotabella">
    <w:name w:val="Testo tabella"/>
    <w:basedOn w:val="Normale"/>
    <w:rsid w:val="00E3248D"/>
    <w:pPr>
      <w:keepLines/>
      <w:autoSpaceDE w:val="0"/>
      <w:autoSpaceDN w:val="0"/>
      <w:adjustRightInd w:val="0"/>
      <w:spacing w:line="204" w:lineRule="exact"/>
      <w:ind w:firstLine="0"/>
    </w:pPr>
    <w:rPr>
      <w:sz w:val="20"/>
    </w:rPr>
  </w:style>
  <w:style w:type="paragraph" w:customStyle="1" w:styleId="Spostato">
    <w:name w:val="Spostato"/>
    <w:basedOn w:val="Normale"/>
    <w:next w:val="Normale"/>
    <w:autoRedefine/>
    <w:rsid w:val="00E3248D"/>
    <w:pPr>
      <w:ind w:left="2700" w:firstLine="0"/>
    </w:pPr>
  </w:style>
  <w:style w:type="paragraph" w:customStyle="1" w:styleId="Grassetto">
    <w:name w:val="Grassetto"/>
    <w:basedOn w:val="Normale"/>
    <w:rsid w:val="00E3248D"/>
    <w:pPr>
      <w:spacing w:before="120" w:after="120"/>
      <w:ind w:left="709" w:firstLine="0"/>
    </w:pPr>
    <w:rPr>
      <w:b/>
      <w:bCs/>
    </w:rPr>
  </w:style>
  <w:style w:type="paragraph" w:customStyle="1" w:styleId="Quesito">
    <w:name w:val="Quesito"/>
    <w:basedOn w:val="Titolo2"/>
    <w:autoRedefine/>
    <w:rsid w:val="00E3248D"/>
    <w:pPr>
      <w:keepLines w:val="0"/>
      <w:numPr>
        <w:ilvl w:val="0"/>
        <w:numId w:val="0"/>
      </w:numPr>
      <w:autoSpaceDE w:val="0"/>
      <w:autoSpaceDN w:val="0"/>
      <w:spacing w:before="240" w:after="180"/>
      <w:ind w:left="540"/>
    </w:pPr>
    <w:rPr>
      <w:bCs/>
      <w:sz w:val="28"/>
      <w:szCs w:val="24"/>
    </w:rPr>
  </w:style>
  <w:style w:type="paragraph" w:customStyle="1" w:styleId="Courier-14">
    <w:name w:val="Courier-14"/>
    <w:basedOn w:val="Titolo5"/>
    <w:autoRedefine/>
    <w:rsid w:val="00E3248D"/>
    <w:pPr>
      <w:spacing w:after="20"/>
      <w:ind w:firstLine="567"/>
    </w:pPr>
    <w:rPr>
      <w:rFonts w:ascii="Courier New" w:hAnsi="Courier New" w:cs="Courier New"/>
      <w:b w:val="0"/>
      <w:color w:val="auto"/>
    </w:rPr>
  </w:style>
  <w:style w:type="paragraph" w:styleId="Soggettocommento">
    <w:name w:val="annotation subject"/>
    <w:basedOn w:val="Testocommento"/>
    <w:next w:val="Testocommento"/>
    <w:link w:val="SoggettocommentoCarattere"/>
    <w:rsid w:val="00E3248D"/>
    <w:pPr>
      <w:spacing w:after="20"/>
    </w:pPr>
    <w:rPr>
      <w:b/>
      <w:bCs/>
    </w:rPr>
  </w:style>
  <w:style w:type="character" w:customStyle="1" w:styleId="SoggettocommentoCarattere">
    <w:name w:val="Soggetto commento Carattere"/>
    <w:link w:val="Soggettocommento"/>
    <w:rsid w:val="00E3248D"/>
    <w:rPr>
      <w:rFonts w:ascii="Calibri" w:eastAsia="Times New Roman" w:hAnsi="Calibri" w:cs="Times New Roman"/>
      <w:b/>
      <w:bCs/>
      <w:sz w:val="20"/>
      <w:szCs w:val="20"/>
      <w:lang w:eastAsia="it-IT"/>
    </w:rPr>
  </w:style>
  <w:style w:type="paragraph" w:styleId="Testofumetto">
    <w:name w:val="Balloon Text"/>
    <w:basedOn w:val="Normale"/>
    <w:link w:val="TestofumettoCarattere"/>
    <w:uiPriority w:val="99"/>
    <w:rsid w:val="00E3248D"/>
    <w:pPr>
      <w:spacing w:after="20"/>
    </w:pPr>
    <w:rPr>
      <w:rFonts w:ascii="Tahoma" w:hAnsi="Tahoma"/>
      <w:sz w:val="16"/>
      <w:szCs w:val="16"/>
    </w:rPr>
  </w:style>
  <w:style w:type="character" w:customStyle="1" w:styleId="TestofumettoCarattere">
    <w:name w:val="Testo fumetto Carattere"/>
    <w:link w:val="Testofumetto"/>
    <w:uiPriority w:val="99"/>
    <w:rsid w:val="00E3248D"/>
    <w:rPr>
      <w:rFonts w:ascii="Tahoma" w:eastAsia="Times New Roman" w:hAnsi="Tahoma" w:cs="Times New Roman"/>
      <w:sz w:val="16"/>
      <w:szCs w:val="16"/>
      <w:lang w:eastAsia="it-IT"/>
    </w:rPr>
  </w:style>
  <w:style w:type="paragraph" w:customStyle="1" w:styleId="z-BottomofForm1">
    <w:name w:val="z-Bottom of Form1"/>
    <w:next w:val="Normale"/>
    <w:hidden/>
    <w:rsid w:val="00E3248D"/>
    <w:pPr>
      <w:widowControl w:val="0"/>
      <w:pBdr>
        <w:top w:val="double" w:sz="2" w:space="0" w:color="000000"/>
      </w:pBdr>
      <w:spacing w:before="60" w:after="60" w:line="360" w:lineRule="atLeast"/>
      <w:ind w:firstLine="284"/>
      <w:jc w:val="center"/>
    </w:pPr>
    <w:rPr>
      <w:rFonts w:ascii="Arial" w:eastAsia="Times New Roman" w:hAnsi="Arial"/>
      <w:snapToGrid w:val="0"/>
      <w:vanish/>
      <w:sz w:val="16"/>
      <w:lang w:val="en-US"/>
    </w:rPr>
  </w:style>
  <w:style w:type="paragraph" w:customStyle="1" w:styleId="z-TopofForm1">
    <w:name w:val="z-Top of Form1"/>
    <w:next w:val="Normale"/>
    <w:hidden/>
    <w:rsid w:val="00E3248D"/>
    <w:pPr>
      <w:widowControl w:val="0"/>
      <w:pBdr>
        <w:bottom w:val="double" w:sz="2" w:space="0" w:color="000000"/>
      </w:pBdr>
      <w:spacing w:before="60" w:after="60" w:line="360" w:lineRule="atLeast"/>
      <w:ind w:firstLine="284"/>
      <w:jc w:val="center"/>
    </w:pPr>
    <w:rPr>
      <w:rFonts w:ascii="Arial" w:eastAsia="Times New Roman" w:hAnsi="Arial"/>
      <w:snapToGrid w:val="0"/>
      <w:vanish/>
      <w:sz w:val="16"/>
      <w:lang w:val="en-US"/>
    </w:rPr>
  </w:style>
  <w:style w:type="paragraph" w:customStyle="1" w:styleId="Mittente">
    <w:name w:val="Mittente"/>
    <w:basedOn w:val="Normale"/>
    <w:rsid w:val="00E3248D"/>
  </w:style>
  <w:style w:type="paragraph" w:customStyle="1" w:styleId="TestoTabella0">
    <w:name w:val="Testo Tabella"/>
    <w:basedOn w:val="Normale"/>
    <w:autoRedefine/>
    <w:rsid w:val="00E3248D"/>
    <w:pPr>
      <w:ind w:firstLine="709"/>
    </w:pPr>
    <w:rPr>
      <w:rFonts w:ascii="Arial Narrow" w:hAnsi="Arial Narrow"/>
      <w:sz w:val="18"/>
      <w:szCs w:val="18"/>
    </w:rPr>
  </w:style>
  <w:style w:type="paragraph" w:customStyle="1" w:styleId="BodyText21">
    <w:name w:val="Body Text 21"/>
    <w:basedOn w:val="Normale"/>
    <w:rsid w:val="00E3248D"/>
    <w:pPr>
      <w:spacing w:line="240" w:lineRule="atLeast"/>
      <w:ind w:left="567" w:hanging="141"/>
    </w:pPr>
    <w:rPr>
      <w:rFonts w:ascii="Helvetica" w:hAnsi="Helvetica"/>
      <w:color w:val="000000"/>
      <w:sz w:val="20"/>
    </w:rPr>
  </w:style>
  <w:style w:type="paragraph" w:customStyle="1" w:styleId="equazione">
    <w:name w:val="equazione"/>
    <w:basedOn w:val="Rientrocorpodeltesto"/>
    <w:rsid w:val="00E3248D"/>
    <w:pPr>
      <w:tabs>
        <w:tab w:val="right" w:pos="7088"/>
      </w:tabs>
      <w:spacing w:before="120" w:after="120"/>
      <w:ind w:firstLine="567"/>
    </w:pPr>
    <w:rPr>
      <w:rFonts w:ascii="Times New Roman" w:hAnsi="Times New Roman"/>
    </w:rPr>
  </w:style>
  <w:style w:type="paragraph" w:customStyle="1" w:styleId="refs">
    <w:name w:val="refs"/>
    <w:basedOn w:val="Normale"/>
    <w:rsid w:val="00E3248D"/>
    <w:pPr>
      <w:spacing w:before="100" w:beforeAutospacing="1" w:after="100" w:afterAutospacing="1"/>
      <w:ind w:firstLine="0"/>
      <w:jc w:val="left"/>
    </w:pPr>
    <w:rPr>
      <w:rFonts w:ascii="Times New Roman" w:hAnsi="Times New Roman"/>
      <w:szCs w:val="24"/>
    </w:rPr>
  </w:style>
  <w:style w:type="paragraph" w:customStyle="1" w:styleId="Figure">
    <w:name w:val="Figure"/>
    <w:basedOn w:val="Normale"/>
    <w:next w:val="Normale"/>
    <w:rsid w:val="00E3248D"/>
    <w:pPr>
      <w:spacing w:after="480"/>
      <w:ind w:firstLine="340"/>
    </w:pPr>
    <w:rPr>
      <w:rFonts w:ascii="Times New Roman" w:hAnsi="Times New Roman"/>
      <w:i/>
    </w:rPr>
  </w:style>
  <w:style w:type="paragraph" w:customStyle="1" w:styleId="Formule">
    <w:name w:val="Formule"/>
    <w:basedOn w:val="Normale"/>
    <w:autoRedefine/>
    <w:rsid w:val="00E3248D"/>
    <w:pPr>
      <w:ind w:left="567" w:firstLine="340"/>
    </w:pPr>
    <w:rPr>
      <w:rFonts w:ascii="Times New Roman" w:hAnsi="Times New Roman"/>
      <w:sz w:val="20"/>
    </w:rPr>
  </w:style>
  <w:style w:type="paragraph" w:customStyle="1" w:styleId="Normale1">
    <w:name w:val="Normale1"/>
    <w:basedOn w:val="Normale"/>
    <w:rsid w:val="00E3248D"/>
    <w:pPr>
      <w:ind w:firstLine="454"/>
    </w:pPr>
    <w:rPr>
      <w:rFonts w:ascii="Times New Roman" w:hAnsi="Times New Roman"/>
      <w:sz w:val="20"/>
    </w:rPr>
  </w:style>
  <w:style w:type="paragraph" w:customStyle="1" w:styleId="t">
    <w:name w:val="t"/>
    <w:basedOn w:val="Rientrocorpodeltesto"/>
    <w:rsid w:val="00E3248D"/>
    <w:pPr>
      <w:spacing w:after="0"/>
      <w:ind w:firstLine="567"/>
    </w:pPr>
    <w:rPr>
      <w:rFonts w:ascii="Times New Roman" w:hAnsi="Times New Roman"/>
    </w:rPr>
  </w:style>
  <w:style w:type="paragraph" w:customStyle="1" w:styleId="Normale10">
    <w:name w:val="Normale1ù"/>
    <w:basedOn w:val="Normale"/>
    <w:rsid w:val="00E3248D"/>
    <w:pPr>
      <w:ind w:firstLine="0"/>
      <w:jc w:val="left"/>
    </w:pPr>
    <w:rPr>
      <w:rFonts w:ascii="Times New Roman" w:hAnsi="Times New Roman"/>
      <w:sz w:val="20"/>
    </w:rPr>
  </w:style>
  <w:style w:type="paragraph" w:customStyle="1" w:styleId="Stile1">
    <w:name w:val="Stile1"/>
    <w:basedOn w:val="Titolo3"/>
    <w:rsid w:val="00E3248D"/>
    <w:pPr>
      <w:numPr>
        <w:ilvl w:val="0"/>
        <w:numId w:val="0"/>
      </w:numPr>
      <w:tabs>
        <w:tab w:val="left" w:pos="567"/>
        <w:tab w:val="num" w:pos="1080"/>
      </w:tabs>
      <w:spacing w:after="120" w:line="240" w:lineRule="auto"/>
      <w:ind w:left="864" w:hanging="864"/>
    </w:pPr>
    <w:rPr>
      <w:rFonts w:ascii="Times New Roman" w:hAnsi="Times New Roman"/>
      <w:caps w:val="0"/>
      <w:sz w:val="24"/>
    </w:rPr>
  </w:style>
  <w:style w:type="paragraph" w:customStyle="1" w:styleId="Stile2">
    <w:name w:val="Stile2"/>
    <w:basedOn w:val="Normale"/>
    <w:autoRedefine/>
    <w:rsid w:val="00E3248D"/>
    <w:pPr>
      <w:tabs>
        <w:tab w:val="left" w:pos="142"/>
        <w:tab w:val="num" w:pos="700"/>
      </w:tabs>
      <w:spacing w:before="60"/>
      <w:ind w:left="680" w:hanging="340"/>
    </w:pPr>
    <w:rPr>
      <w:rFonts w:ascii="Times New Roman" w:hAnsi="Times New Roman"/>
      <w:sz w:val="20"/>
    </w:rPr>
  </w:style>
  <w:style w:type="paragraph" w:customStyle="1" w:styleId="elencopuntato1">
    <w:name w:val="elenco puntato1"/>
    <w:basedOn w:val="Rientrocorpodeltesto"/>
    <w:autoRedefine/>
    <w:rsid w:val="00E3248D"/>
    <w:pPr>
      <w:spacing w:after="60"/>
      <w:ind w:left="567" w:firstLine="0"/>
    </w:pPr>
    <w:rPr>
      <w:rFonts w:ascii="Symbol" w:hAnsi="Symbol"/>
    </w:rPr>
  </w:style>
  <w:style w:type="paragraph" w:customStyle="1" w:styleId="28IdrBodyText">
    <w:name w:val="28Idr_Body_Text"/>
    <w:rsid w:val="00E3248D"/>
    <w:pPr>
      <w:widowControl w:val="0"/>
      <w:autoSpaceDE w:val="0"/>
      <w:autoSpaceDN w:val="0"/>
      <w:spacing w:before="60" w:after="60" w:line="360" w:lineRule="atLeast"/>
      <w:ind w:firstLine="284"/>
      <w:jc w:val="both"/>
    </w:pPr>
    <w:rPr>
      <w:rFonts w:ascii="Times New Roman" w:eastAsia="Times New Roman" w:hAnsi="Times New Roman"/>
    </w:rPr>
  </w:style>
  <w:style w:type="paragraph" w:customStyle="1" w:styleId="28IdrFigure">
    <w:name w:val="28Idr_Figure"/>
    <w:next w:val="28IdrCaption"/>
    <w:autoRedefine/>
    <w:rsid w:val="00E3248D"/>
    <w:pPr>
      <w:keepNext/>
      <w:keepLines/>
      <w:autoSpaceDE w:val="0"/>
      <w:autoSpaceDN w:val="0"/>
      <w:spacing w:before="120" w:after="60" w:line="360" w:lineRule="atLeast"/>
      <w:ind w:firstLine="284"/>
      <w:jc w:val="center"/>
    </w:pPr>
    <w:rPr>
      <w:rFonts w:ascii="Times New Roman" w:eastAsia="Times New Roman" w:hAnsi="Times New Roman"/>
      <w:noProof/>
      <w:lang w:val="en-US"/>
    </w:rPr>
  </w:style>
  <w:style w:type="paragraph" w:customStyle="1" w:styleId="28IdrCaption">
    <w:name w:val="28Idr_Caption"/>
    <w:next w:val="28IdrBodyText"/>
    <w:autoRedefine/>
    <w:rsid w:val="00E3248D"/>
    <w:pPr>
      <w:keepLines/>
      <w:autoSpaceDE w:val="0"/>
      <w:autoSpaceDN w:val="0"/>
      <w:spacing w:before="120" w:after="240" w:line="360" w:lineRule="atLeast"/>
      <w:ind w:firstLine="284"/>
      <w:jc w:val="center"/>
    </w:pPr>
    <w:rPr>
      <w:rFonts w:ascii="Times New Roman" w:eastAsia="Times New Roman" w:hAnsi="Times New Roman"/>
      <w:sz w:val="18"/>
      <w:szCs w:val="18"/>
    </w:rPr>
  </w:style>
  <w:style w:type="table" w:styleId="Grigliatabella">
    <w:name w:val="Table Grid"/>
    <w:basedOn w:val="Tabellanormale"/>
    <w:rsid w:val="00E3248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rchimedeCarattereCarattereCarattere">
    <w:name w:val="archimede Carattere Carattere Carattere"/>
    <w:basedOn w:val="Normale"/>
    <w:link w:val="archimedeCarattereCarattereCarattereCarattere"/>
    <w:rsid w:val="00E3248D"/>
    <w:pPr>
      <w:spacing w:after="120"/>
      <w:ind w:firstLine="561"/>
    </w:pPr>
    <w:rPr>
      <w:rFonts w:ascii="Palatino" w:hAnsi="Palatino"/>
      <w:sz w:val="20"/>
      <w:lang w:val="en-GB"/>
    </w:rPr>
  </w:style>
  <w:style w:type="character" w:customStyle="1" w:styleId="archimedeCarattereCarattereCarattereCarattere">
    <w:name w:val="archimede Carattere Carattere Carattere Carattere"/>
    <w:link w:val="archimedeCarattereCarattereCarattere"/>
    <w:rsid w:val="00E3248D"/>
    <w:rPr>
      <w:rFonts w:ascii="Palatino" w:eastAsia="Times New Roman" w:hAnsi="Palatino" w:cs="Times New Roman"/>
      <w:sz w:val="20"/>
      <w:szCs w:val="20"/>
      <w:lang w:val="en-GB" w:eastAsia="it-IT"/>
    </w:rPr>
  </w:style>
  <w:style w:type="table" w:styleId="Tabellasemplice1">
    <w:name w:val="Table Simple 1"/>
    <w:basedOn w:val="Tabellanormale"/>
    <w:rsid w:val="00E3248D"/>
    <w:rPr>
      <w:rFonts w:ascii="Times New Roman" w:eastAsia="Times New Roman" w:hAnsi="Times New Roman"/>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paragraph" w:customStyle="1" w:styleId="titolitebllaCarattereCarattereCarattere">
    <w:name w:val="titoli teblla Carattere Carattere Carattere"/>
    <w:basedOn w:val="archimedeCarattereCarattereCarattere"/>
    <w:link w:val="titolitebllaCarattereCarattereCarattereCarattere"/>
    <w:rsid w:val="00E3248D"/>
    <w:pPr>
      <w:spacing w:after="0" w:line="400" w:lineRule="exact"/>
      <w:ind w:firstLine="0"/>
      <w:jc w:val="left"/>
    </w:pPr>
    <w:rPr>
      <w:b/>
      <w:i/>
    </w:rPr>
  </w:style>
  <w:style w:type="character" w:customStyle="1" w:styleId="titolitebllaCarattereCarattereCarattereCarattere">
    <w:name w:val="titoli teblla Carattere Carattere Carattere Carattere"/>
    <w:link w:val="titolitebllaCarattereCarattereCarattere"/>
    <w:rsid w:val="00E3248D"/>
    <w:rPr>
      <w:rFonts w:ascii="Palatino" w:eastAsia="Times New Roman" w:hAnsi="Palatino" w:cs="Times New Roman"/>
      <w:b/>
      <w:i/>
      <w:sz w:val="20"/>
      <w:szCs w:val="20"/>
      <w:lang w:val="en-GB" w:eastAsia="it-IT"/>
    </w:rPr>
  </w:style>
  <w:style w:type="paragraph" w:customStyle="1" w:styleId="Tabella1">
    <w:name w:val="Tabella1"/>
    <w:basedOn w:val="titolitebllaCarattereCarattereCarattere"/>
    <w:rsid w:val="00E3248D"/>
    <w:pPr>
      <w:spacing w:line="240" w:lineRule="auto"/>
    </w:pPr>
    <w:rPr>
      <w:rFonts w:ascii="Palatino Linotype" w:hAnsi="Palatino Linotype"/>
      <w:b w:val="0"/>
      <w:szCs w:val="24"/>
    </w:rPr>
  </w:style>
  <w:style w:type="paragraph" w:customStyle="1" w:styleId="tabella2">
    <w:name w:val="tabella2"/>
    <w:basedOn w:val="Tabella1"/>
    <w:rsid w:val="00E3248D"/>
    <w:rPr>
      <w:i w:val="0"/>
    </w:rPr>
  </w:style>
  <w:style w:type="paragraph" w:customStyle="1" w:styleId="Tableentry">
    <w:name w:val="Table entry"/>
    <w:basedOn w:val="Normale"/>
    <w:rsid w:val="00E3248D"/>
    <w:pPr>
      <w:spacing w:line="360" w:lineRule="exact"/>
      <w:ind w:firstLine="0"/>
    </w:pPr>
    <w:rPr>
      <w:rFonts w:ascii="Palatino" w:hAnsi="Palatino"/>
      <w:lang w:val="en-US"/>
    </w:rPr>
  </w:style>
  <w:style w:type="paragraph" w:customStyle="1" w:styleId="STILETITOLO1">
    <w:name w:val="STILE TITOLO 1"/>
    <w:basedOn w:val="Titolo1"/>
    <w:rsid w:val="00E3248D"/>
    <w:pPr>
      <w:keepLines w:val="0"/>
      <w:pageBreakBefore w:val="0"/>
      <w:numPr>
        <w:numId w:val="0"/>
      </w:numPr>
      <w:spacing w:after="60" w:line="360" w:lineRule="auto"/>
    </w:pPr>
    <w:rPr>
      <w:rFonts w:ascii="Times New Roman" w:hAnsi="Times New Roman" w:cs="Arial"/>
      <w:bCs/>
      <w:caps w:val="0"/>
      <w:kern w:val="32"/>
      <w:szCs w:val="32"/>
    </w:rPr>
  </w:style>
  <w:style w:type="paragraph" w:customStyle="1" w:styleId="STILETITOLO2">
    <w:name w:val="STILE TITOLO 2"/>
    <w:basedOn w:val="Titolo2"/>
    <w:rsid w:val="00E3248D"/>
    <w:pPr>
      <w:keepLines w:val="0"/>
      <w:numPr>
        <w:ilvl w:val="0"/>
        <w:numId w:val="0"/>
      </w:numPr>
      <w:spacing w:before="240" w:after="60" w:line="360" w:lineRule="auto"/>
    </w:pPr>
    <w:rPr>
      <w:rFonts w:ascii="Times New Roman" w:hAnsi="Times New Roman" w:cs="Arial"/>
      <w:bCs/>
      <w:sz w:val="24"/>
      <w:szCs w:val="24"/>
    </w:rPr>
  </w:style>
  <w:style w:type="paragraph" w:customStyle="1" w:styleId="StileTitolo3Interlinea15righe">
    <w:name w:val="Stile Titolo 3 + Interlinea 15 righe"/>
    <w:basedOn w:val="Titolo3"/>
    <w:rsid w:val="00E3248D"/>
    <w:pPr>
      <w:numPr>
        <w:ilvl w:val="0"/>
        <w:numId w:val="0"/>
      </w:numPr>
      <w:spacing w:line="360" w:lineRule="auto"/>
    </w:pPr>
    <w:rPr>
      <w:rFonts w:ascii="Times New Roman" w:hAnsi="Times New Roman"/>
      <w:bCs/>
      <w:caps w:val="0"/>
      <w:sz w:val="24"/>
    </w:rPr>
  </w:style>
  <w:style w:type="paragraph" w:customStyle="1" w:styleId="didascalia0">
    <w:name w:val="didascalia"/>
    <w:basedOn w:val="Normale"/>
    <w:next w:val="Didascalia"/>
    <w:rsid w:val="00E3248D"/>
    <w:pPr>
      <w:spacing w:line="480" w:lineRule="auto"/>
      <w:ind w:left="708" w:firstLine="0"/>
      <w:jc w:val="center"/>
    </w:pPr>
    <w:rPr>
      <w:rFonts w:ascii="Times New Roman" w:hAnsi="Times New Roman"/>
      <w:b/>
      <w:sz w:val="20"/>
      <w:szCs w:val="24"/>
    </w:rPr>
  </w:style>
  <w:style w:type="paragraph" w:customStyle="1" w:styleId="FORMULE0">
    <w:name w:val="FORMULE"/>
    <w:basedOn w:val="Normale"/>
    <w:next w:val="Normale"/>
    <w:rsid w:val="00E3248D"/>
    <w:pPr>
      <w:spacing w:line="360" w:lineRule="auto"/>
      <w:ind w:firstLine="0"/>
      <w:jc w:val="center"/>
    </w:pPr>
    <w:rPr>
      <w:rFonts w:ascii="Times New Roman" w:hAnsi="Times New Roman"/>
      <w:szCs w:val="24"/>
    </w:rPr>
  </w:style>
  <w:style w:type="paragraph" w:customStyle="1" w:styleId="StileGiustificatoInterlinea15righe1">
    <w:name w:val="Stile Giustificato Interlinea 15 righe1"/>
    <w:basedOn w:val="Normale"/>
    <w:rsid w:val="00E3248D"/>
    <w:pPr>
      <w:spacing w:line="360" w:lineRule="auto"/>
      <w:ind w:firstLine="0"/>
    </w:pPr>
    <w:rPr>
      <w:rFonts w:ascii="Times New Roman" w:hAnsi="Times New Roman"/>
    </w:rPr>
  </w:style>
  <w:style w:type="paragraph" w:customStyle="1" w:styleId="StileGiustificatoPrimariga063cmInterlinea15righe">
    <w:name w:val="Stile Giustificato Prima riga:  063 cm Interlinea 15 righe"/>
    <w:basedOn w:val="Normale"/>
    <w:rsid w:val="00E3248D"/>
    <w:pPr>
      <w:spacing w:line="360" w:lineRule="auto"/>
      <w:ind w:firstLine="360"/>
    </w:pPr>
    <w:rPr>
      <w:rFonts w:ascii="Times New Roman" w:hAnsi="Times New Roman"/>
    </w:rPr>
  </w:style>
  <w:style w:type="table" w:styleId="Tabellaelegante">
    <w:name w:val="Table Elegant"/>
    <w:basedOn w:val="Tabellanormale"/>
    <w:rsid w:val="00E3248D"/>
    <w:rPr>
      <w:rFonts w:ascii="Times New Roman" w:eastAsia="Times New Roman" w:hAnsi="Times New Roma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didascaliatabelle">
    <w:name w:val="didascalia tabelle"/>
    <w:basedOn w:val="didascalia0"/>
    <w:rsid w:val="00E3248D"/>
  </w:style>
  <w:style w:type="character" w:customStyle="1" w:styleId="Upperscript">
    <w:name w:val="Upperscript"/>
    <w:rsid w:val="00E3248D"/>
    <w:rPr>
      <w:position w:val="6"/>
      <w:sz w:val="20"/>
    </w:rPr>
  </w:style>
  <w:style w:type="paragraph" w:customStyle="1" w:styleId="Grigliaacolori-Colore11">
    <w:name w:val="Griglia a colori - Colore 11"/>
    <w:basedOn w:val="Normale"/>
    <w:next w:val="Normale"/>
    <w:link w:val="Grigliaacolori-Colore1Carattere"/>
    <w:qFormat/>
    <w:rsid w:val="00E3248D"/>
    <w:pPr>
      <w:jc w:val="center"/>
    </w:pPr>
    <w:rPr>
      <w:i/>
      <w:iCs/>
      <w:color w:val="000000"/>
      <w:sz w:val="20"/>
    </w:rPr>
  </w:style>
  <w:style w:type="character" w:customStyle="1" w:styleId="Grigliaacolori-Colore1Carattere">
    <w:name w:val="Griglia a colori - Colore 1 Carattere"/>
    <w:link w:val="Grigliaacolori-Colore11"/>
    <w:rsid w:val="00E3248D"/>
    <w:rPr>
      <w:rFonts w:ascii="Calibri" w:eastAsia="Times New Roman" w:hAnsi="Calibri" w:cs="Times New Roman"/>
      <w:i/>
      <w:iCs/>
      <w:color w:val="000000"/>
      <w:sz w:val="20"/>
      <w:szCs w:val="20"/>
      <w:lang w:eastAsia="it-IT"/>
    </w:rPr>
  </w:style>
  <w:style w:type="paragraph" w:customStyle="1" w:styleId="Elencoacolori-Colore11">
    <w:name w:val="Elenco a colori - Colore 11"/>
    <w:basedOn w:val="Normale"/>
    <w:uiPriority w:val="34"/>
    <w:qFormat/>
    <w:rsid w:val="00E3248D"/>
    <w:pPr>
      <w:ind w:left="567"/>
    </w:pPr>
  </w:style>
  <w:style w:type="paragraph" w:customStyle="1" w:styleId="Elencoindentatopuntato">
    <w:name w:val="Elenco indentato puntato"/>
    <w:basedOn w:val="Elencopuntato"/>
    <w:link w:val="ElencoindentatopuntatoCarattere"/>
    <w:qFormat/>
    <w:rsid w:val="005E555C"/>
    <w:pPr>
      <w:numPr>
        <w:numId w:val="18"/>
      </w:numPr>
      <w:ind w:left="851" w:hanging="284"/>
    </w:pPr>
    <w:rPr>
      <w:rFonts w:eastAsia="+mn-ea"/>
      <w:i/>
    </w:rPr>
  </w:style>
  <w:style w:type="character" w:customStyle="1" w:styleId="ElencoindentatopuntatoCarattere">
    <w:name w:val="Elenco indentato puntato Carattere"/>
    <w:link w:val="Elencoindentatopuntato"/>
    <w:rsid w:val="005E555C"/>
    <w:rPr>
      <w:rFonts w:eastAsia="+mn-ea"/>
      <w:i/>
      <w:sz w:val="24"/>
      <w:szCs w:val="24"/>
    </w:rPr>
  </w:style>
  <w:style w:type="character" w:styleId="Rimandonotadichiusura">
    <w:name w:val="endnote reference"/>
    <w:rsid w:val="00E3248D"/>
    <w:rPr>
      <w:vertAlign w:val="superscript"/>
    </w:rPr>
  </w:style>
  <w:style w:type="character" w:customStyle="1" w:styleId="ElencoCarattereCarattereCarattere">
    <w:name w:val="Elenco Carattere Carattere Carattere"/>
    <w:rsid w:val="00E3248D"/>
    <w:rPr>
      <w:rFonts w:ascii="Garamond" w:hAnsi="Garamond"/>
      <w:sz w:val="24"/>
      <w:lang w:val="it-IT" w:eastAsia="it-IT" w:bidi="ar-SA"/>
    </w:rPr>
  </w:style>
  <w:style w:type="paragraph" w:customStyle="1" w:styleId="Sfondochiaro-Colore21">
    <w:name w:val="Sfondo chiaro - Colore 21"/>
    <w:basedOn w:val="Normale"/>
    <w:next w:val="Normale"/>
    <w:link w:val="Sfondochiaro-Colore2Carattere"/>
    <w:uiPriority w:val="30"/>
    <w:qFormat/>
    <w:rsid w:val="00E3248D"/>
    <w:pPr>
      <w:pBdr>
        <w:bottom w:val="single" w:sz="4" w:space="4" w:color="4F81BD"/>
      </w:pBdr>
      <w:spacing w:before="200" w:after="280"/>
      <w:ind w:left="936" w:right="936"/>
    </w:pPr>
    <w:rPr>
      <w:rFonts w:eastAsia="Batang"/>
      <w:b/>
      <w:bCs/>
      <w:i/>
      <w:iCs/>
      <w:color w:val="4F81BD"/>
      <w:sz w:val="20"/>
    </w:rPr>
  </w:style>
  <w:style w:type="character" w:customStyle="1" w:styleId="Sfondochiaro-Colore2Carattere">
    <w:name w:val="Sfondo chiaro - Colore 2 Carattere"/>
    <w:link w:val="Sfondochiaro-Colore21"/>
    <w:uiPriority w:val="30"/>
    <w:rsid w:val="00E3248D"/>
    <w:rPr>
      <w:rFonts w:ascii="Calibri" w:eastAsia="Batang" w:hAnsi="Calibri" w:cs="Times New Roman"/>
      <w:b/>
      <w:bCs/>
      <w:i/>
      <w:iCs/>
      <w:color w:val="4F81BD"/>
      <w:sz w:val="20"/>
      <w:szCs w:val="20"/>
      <w:lang w:eastAsia="it-IT"/>
    </w:rPr>
  </w:style>
  <w:style w:type="paragraph" w:customStyle="1" w:styleId="Risoluzione">
    <w:name w:val="Risoluzione"/>
    <w:basedOn w:val="Compatto"/>
    <w:next w:val="Compatto"/>
    <w:link w:val="RisoluzioneCarattere"/>
    <w:autoRedefine/>
    <w:rsid w:val="00E3248D"/>
    <w:pPr>
      <w:spacing w:before="360" w:after="240"/>
      <w:ind w:left="1134" w:firstLine="284"/>
    </w:pPr>
    <w:rPr>
      <w:rFonts w:ascii="Bodoni MT" w:hAnsi="Bodoni MT"/>
      <w:b/>
      <w:sz w:val="20"/>
      <w:szCs w:val="20"/>
    </w:rPr>
  </w:style>
  <w:style w:type="character" w:customStyle="1" w:styleId="RisoluzioneCarattere">
    <w:name w:val="Risoluzione Carattere"/>
    <w:link w:val="Risoluzione"/>
    <w:rsid w:val="00E3248D"/>
    <w:rPr>
      <w:rFonts w:ascii="Bodoni MT" w:eastAsia="Times New Roman" w:hAnsi="Bodoni MT" w:cs="Times New Roman"/>
      <w:b/>
      <w:szCs w:val="20"/>
      <w:lang w:eastAsia="it-IT"/>
    </w:rPr>
  </w:style>
  <w:style w:type="paragraph" w:customStyle="1" w:styleId="Testoesempio">
    <w:name w:val="Testo esempio"/>
    <w:basedOn w:val="Normale"/>
    <w:link w:val="TestoesempioCarattere"/>
    <w:autoRedefine/>
    <w:rsid w:val="00E3248D"/>
    <w:pPr>
      <w:ind w:left="1080" w:right="818" w:firstLine="0"/>
    </w:pPr>
    <w:rPr>
      <w:rFonts w:ascii="Garamond" w:hAnsi="Garamond"/>
      <w:sz w:val="20"/>
    </w:rPr>
  </w:style>
  <w:style w:type="character" w:customStyle="1" w:styleId="TestoesempioCarattere">
    <w:name w:val="Testo esempio Carattere"/>
    <w:link w:val="Testoesempio"/>
    <w:rsid w:val="00E3248D"/>
    <w:rPr>
      <w:rFonts w:ascii="Garamond" w:eastAsia="Times New Roman" w:hAnsi="Garamond" w:cs="Times New Roman"/>
      <w:sz w:val="20"/>
      <w:szCs w:val="20"/>
      <w:lang w:eastAsia="it-IT"/>
    </w:rPr>
  </w:style>
  <w:style w:type="paragraph" w:customStyle="1" w:styleId="NonIndentato">
    <w:name w:val="NonIndentato"/>
    <w:basedOn w:val="Testoesempio"/>
    <w:link w:val="NonIndentatoCarattere"/>
    <w:autoRedefine/>
    <w:rsid w:val="00E3248D"/>
    <w:pPr>
      <w:ind w:left="0" w:right="0"/>
    </w:pPr>
    <w:rPr>
      <w:sz w:val="18"/>
    </w:rPr>
  </w:style>
  <w:style w:type="character" w:customStyle="1" w:styleId="NonIndentatoCarattere">
    <w:name w:val="NonIndentato Carattere"/>
    <w:link w:val="NonIndentato"/>
    <w:rsid w:val="00E3248D"/>
    <w:rPr>
      <w:rFonts w:ascii="Garamond" w:eastAsia="Times New Roman" w:hAnsi="Garamond" w:cs="Times New Roman"/>
      <w:sz w:val="18"/>
      <w:szCs w:val="20"/>
      <w:lang w:eastAsia="it-IT"/>
    </w:rPr>
  </w:style>
  <w:style w:type="paragraph" w:customStyle="1" w:styleId="TestoTabella2">
    <w:name w:val="Testo_Tabella"/>
    <w:basedOn w:val="Normale"/>
    <w:link w:val="TestoTabellaChar"/>
    <w:autoRedefine/>
    <w:qFormat/>
    <w:rsid w:val="004D466B"/>
    <w:pPr>
      <w:ind w:firstLine="0"/>
      <w:jc w:val="center"/>
    </w:pPr>
    <w:rPr>
      <w:rFonts w:eastAsia="Calibri"/>
      <w:sz w:val="20"/>
    </w:rPr>
  </w:style>
  <w:style w:type="character" w:customStyle="1" w:styleId="TestoTabellaChar">
    <w:name w:val="Testo_Tabella Char"/>
    <w:link w:val="TestoTabella2"/>
    <w:rsid w:val="004D466B"/>
    <w:rPr>
      <w:rFonts w:ascii="Calibri" w:hAnsi="Calibri"/>
      <w:lang w:val="it-IT" w:eastAsia="it-IT" w:bidi="ar-SA"/>
    </w:rPr>
  </w:style>
  <w:style w:type="character" w:customStyle="1" w:styleId="EsercizioCarattere">
    <w:name w:val="Esercizio Carattere"/>
    <w:link w:val="Esercizio"/>
    <w:rsid w:val="00E3248D"/>
    <w:rPr>
      <w:rFonts w:ascii="Bodoni MT" w:hAnsi="Bodoni MT"/>
      <w:b/>
    </w:rPr>
  </w:style>
  <w:style w:type="paragraph" w:customStyle="1" w:styleId="Esercizio">
    <w:name w:val="Esercizio"/>
    <w:basedOn w:val="Compatto"/>
    <w:next w:val="Compatto"/>
    <w:link w:val="EsercizioCarattere"/>
    <w:autoRedefine/>
    <w:rsid w:val="00E3248D"/>
    <w:pPr>
      <w:spacing w:before="360" w:after="240"/>
      <w:ind w:left="1134" w:firstLine="284"/>
      <w:jc w:val="left"/>
    </w:pPr>
    <w:rPr>
      <w:rFonts w:ascii="Bodoni MT" w:eastAsia="Calibri" w:hAnsi="Bodoni MT"/>
      <w:b/>
      <w:sz w:val="20"/>
      <w:szCs w:val="20"/>
    </w:rPr>
  </w:style>
  <w:style w:type="paragraph" w:customStyle="1" w:styleId="Centrato">
    <w:name w:val="Centrato"/>
    <w:basedOn w:val="Normale"/>
    <w:link w:val="CentratoCarattere"/>
    <w:qFormat/>
    <w:rsid w:val="00E3248D"/>
    <w:pPr>
      <w:jc w:val="center"/>
    </w:pPr>
    <w:rPr>
      <w:sz w:val="20"/>
    </w:rPr>
  </w:style>
  <w:style w:type="character" w:customStyle="1" w:styleId="CentratoCarattere">
    <w:name w:val="Centrato Carattere"/>
    <w:link w:val="Centrato"/>
    <w:rsid w:val="00E3248D"/>
    <w:rPr>
      <w:rFonts w:ascii="Calibri" w:eastAsia="Times New Roman" w:hAnsi="Calibri" w:cs="Times New Roman"/>
      <w:sz w:val="20"/>
      <w:szCs w:val="20"/>
      <w:lang w:eastAsia="it-IT"/>
    </w:rPr>
  </w:style>
  <w:style w:type="character" w:customStyle="1" w:styleId="DidascaliaCarattere1">
    <w:name w:val="Didascalia Carattere1"/>
    <w:aliases w:val="Didascalia Carattere Carattere"/>
    <w:rsid w:val="00E3248D"/>
    <w:rPr>
      <w:rFonts w:ascii="Calibri" w:hAnsi="Calibri"/>
      <w:i/>
      <w:spacing w:val="5"/>
    </w:rPr>
  </w:style>
  <w:style w:type="paragraph" w:customStyle="1" w:styleId="Riassunto">
    <w:name w:val="Riassunto"/>
    <w:basedOn w:val="Normale"/>
    <w:link w:val="RiassuntoCarattere"/>
    <w:qFormat/>
    <w:rsid w:val="00FF0258"/>
    <w:pPr>
      <w:tabs>
        <w:tab w:val="left" w:pos="142"/>
      </w:tabs>
      <w:spacing w:after="720"/>
      <w:ind w:left="3555" w:firstLine="0"/>
    </w:pPr>
    <w:rPr>
      <w:color w:val="984806"/>
    </w:rPr>
  </w:style>
  <w:style w:type="character" w:customStyle="1" w:styleId="RiassuntoCarattere">
    <w:name w:val="Riassunto Carattere"/>
    <w:link w:val="Riassunto"/>
    <w:rsid w:val="00FF0258"/>
    <w:rPr>
      <w:rFonts w:eastAsia="Times New Roman"/>
      <w:color w:val="984806"/>
      <w:sz w:val="24"/>
    </w:rPr>
  </w:style>
  <w:style w:type="character" w:customStyle="1" w:styleId="apple-style-span">
    <w:name w:val="apple-style-span"/>
    <w:basedOn w:val="Carpredefinitoparagrafo"/>
    <w:rsid w:val="00E3248D"/>
  </w:style>
  <w:style w:type="character" w:customStyle="1" w:styleId="apple-converted-space">
    <w:name w:val="apple-converted-space"/>
    <w:basedOn w:val="Carpredefinitoparagrafo"/>
    <w:rsid w:val="00E3248D"/>
  </w:style>
  <w:style w:type="character" w:styleId="Enfasigrassetto">
    <w:name w:val="Strong"/>
    <w:uiPriority w:val="22"/>
    <w:qFormat/>
    <w:rsid w:val="00E3248D"/>
    <w:rPr>
      <w:b/>
      <w:bCs/>
    </w:rPr>
  </w:style>
  <w:style w:type="character" w:customStyle="1" w:styleId="texhtml">
    <w:name w:val="texhtml"/>
    <w:basedOn w:val="Carpredefinitoparagrafo"/>
    <w:rsid w:val="00E3248D"/>
  </w:style>
  <w:style w:type="character" w:customStyle="1" w:styleId="mw-headline">
    <w:name w:val="mw-headline"/>
    <w:basedOn w:val="Carpredefinitoparagrafo"/>
    <w:rsid w:val="00E3248D"/>
  </w:style>
  <w:style w:type="paragraph" w:customStyle="1" w:styleId="Nessunaspaziatura1">
    <w:name w:val="Nessuna spaziatura1"/>
    <w:link w:val="NessunaspaziaturaCarattere"/>
    <w:uiPriority w:val="1"/>
    <w:qFormat/>
    <w:rsid w:val="00E3248D"/>
    <w:rPr>
      <w:rFonts w:eastAsia="Times New Roman"/>
      <w:sz w:val="22"/>
      <w:szCs w:val="22"/>
      <w:lang w:eastAsia="en-US"/>
    </w:rPr>
  </w:style>
  <w:style w:type="character" w:customStyle="1" w:styleId="NessunaspaziaturaCarattere">
    <w:name w:val="Nessuna spaziatura Carattere"/>
    <w:link w:val="Nessunaspaziatura1"/>
    <w:uiPriority w:val="1"/>
    <w:rsid w:val="00E3248D"/>
    <w:rPr>
      <w:rFonts w:eastAsia="Times New Roman"/>
      <w:sz w:val="22"/>
      <w:szCs w:val="22"/>
      <w:lang w:val="it-IT" w:eastAsia="en-US" w:bidi="ar-SA"/>
    </w:rPr>
  </w:style>
  <w:style w:type="character" w:customStyle="1" w:styleId="datagrey">
    <w:name w:val="datagrey"/>
    <w:basedOn w:val="Carpredefinitoparagrafo"/>
    <w:rsid w:val="00E3248D"/>
  </w:style>
  <w:style w:type="character" w:customStyle="1" w:styleId="news-font">
    <w:name w:val="news-font"/>
    <w:basedOn w:val="Carpredefinitoparagrafo"/>
    <w:rsid w:val="00E3248D"/>
  </w:style>
  <w:style w:type="character" w:customStyle="1" w:styleId="Stiledicomposizionepersonale">
    <w:name w:val="Stile di composizione personale"/>
    <w:rsid w:val="00E3248D"/>
    <w:rPr>
      <w:rFonts w:ascii="Arial" w:hAnsi="Arial" w:cs="Arial"/>
      <w:color w:val="auto"/>
      <w:sz w:val="20"/>
    </w:rPr>
  </w:style>
  <w:style w:type="character" w:customStyle="1" w:styleId="Stiledirispostapersonalizzato">
    <w:name w:val="Stile di risposta personalizzato"/>
    <w:rsid w:val="00E3248D"/>
    <w:rPr>
      <w:rFonts w:ascii="Arial" w:hAnsi="Arial" w:cs="Arial"/>
      <w:color w:val="auto"/>
      <w:sz w:val="20"/>
    </w:rPr>
  </w:style>
  <w:style w:type="paragraph" w:customStyle="1" w:styleId="Corpodeltestocontinuo">
    <w:name w:val="Corpo del testo continuo"/>
    <w:basedOn w:val="Corpotesto"/>
    <w:rsid w:val="00E3248D"/>
    <w:pPr>
      <w:keepNext/>
      <w:widowControl/>
      <w:spacing w:after="120"/>
      <w:ind w:firstLine="284"/>
    </w:pPr>
    <w:rPr>
      <w:rFonts w:ascii="Garamond" w:hAnsi="Garamond"/>
      <w:snapToGrid/>
    </w:rPr>
  </w:style>
  <w:style w:type="paragraph" w:customStyle="1" w:styleId="Laterale">
    <w:name w:val="Laterale"/>
    <w:basedOn w:val="Normale"/>
    <w:rsid w:val="00E3248D"/>
    <w:pPr>
      <w:ind w:firstLine="0"/>
    </w:pPr>
    <w:rPr>
      <w:rFonts w:ascii="Garamond" w:hAnsi="Garamond"/>
      <w:snapToGrid w:val="0"/>
      <w:color w:val="000000"/>
    </w:rPr>
  </w:style>
  <w:style w:type="paragraph" w:customStyle="1" w:styleId="Numeroequaz">
    <w:name w:val="Numero equaz."/>
    <w:basedOn w:val="Normale"/>
    <w:next w:val="Normale"/>
    <w:rsid w:val="00E3248D"/>
    <w:pPr>
      <w:spacing w:after="60"/>
      <w:ind w:firstLine="0"/>
    </w:pPr>
    <w:rPr>
      <w:rFonts w:ascii="Garamond" w:hAnsi="Garamond"/>
      <w:sz w:val="22"/>
    </w:rPr>
  </w:style>
  <w:style w:type="paragraph" w:customStyle="1" w:styleId="centrato0">
    <w:name w:val="centrato"/>
    <w:basedOn w:val="Normale"/>
    <w:rsid w:val="00E3248D"/>
    <w:pPr>
      <w:spacing w:before="60" w:after="60"/>
      <w:ind w:left="2127" w:hanging="284"/>
    </w:pPr>
    <w:rPr>
      <w:rFonts w:ascii="Garamond" w:hAnsi="Garamond"/>
    </w:rPr>
  </w:style>
  <w:style w:type="paragraph" w:customStyle="1" w:styleId="puntato">
    <w:name w:val="puntato"/>
    <w:basedOn w:val="Normale"/>
    <w:rsid w:val="00E3248D"/>
    <w:pPr>
      <w:spacing w:before="60" w:after="60"/>
      <w:ind w:left="284" w:hanging="284"/>
    </w:pPr>
    <w:rPr>
      <w:rFonts w:ascii="Garamond" w:hAnsi="Garamond"/>
    </w:rPr>
  </w:style>
  <w:style w:type="paragraph" w:customStyle="1" w:styleId="CourierLargo">
    <w:name w:val="Courier Largo"/>
    <w:basedOn w:val="Normale"/>
    <w:rsid w:val="00E3248D"/>
    <w:pPr>
      <w:spacing w:after="80"/>
      <w:ind w:firstLine="0"/>
    </w:pPr>
    <w:rPr>
      <w:rFonts w:ascii="Courier New" w:hAnsi="Courier New"/>
      <w:spacing w:val="-18"/>
      <w:kern w:val="18"/>
      <w:sz w:val="20"/>
    </w:rPr>
  </w:style>
  <w:style w:type="paragraph" w:customStyle="1" w:styleId="Destinatario">
    <w:name w:val="Destinatario"/>
    <w:basedOn w:val="Normale"/>
    <w:next w:val="Normale"/>
    <w:rsid w:val="00E3248D"/>
    <w:pPr>
      <w:keepLines/>
      <w:spacing w:before="120" w:after="600"/>
      <w:ind w:left="4536" w:firstLine="4536"/>
      <w:jc w:val="right"/>
    </w:pPr>
    <w:rPr>
      <w:rFonts w:ascii="Garamond" w:hAnsi="Garamond"/>
    </w:rPr>
  </w:style>
  <w:style w:type="paragraph" w:customStyle="1" w:styleId="Numerato1">
    <w:name w:val="Numerato1"/>
    <w:basedOn w:val="Normale"/>
    <w:rsid w:val="00E3248D"/>
    <w:pPr>
      <w:spacing w:after="60"/>
      <w:ind w:left="709" w:hanging="425"/>
    </w:pPr>
    <w:rPr>
      <w:rFonts w:ascii="Garamond" w:hAnsi="Garamond"/>
    </w:rPr>
  </w:style>
  <w:style w:type="paragraph" w:customStyle="1" w:styleId="ProprietPrezzi">
    <w:name w:val="ProprietàPrezzi"/>
    <w:basedOn w:val="ElencoPrezzi"/>
    <w:rsid w:val="00E3248D"/>
    <w:pPr>
      <w:ind w:firstLine="0"/>
    </w:pPr>
  </w:style>
  <w:style w:type="paragraph" w:customStyle="1" w:styleId="Stretto">
    <w:name w:val="Stretto"/>
    <w:basedOn w:val="Normale"/>
    <w:rsid w:val="00E3248D"/>
    <w:pPr>
      <w:spacing w:after="60"/>
      <w:ind w:firstLine="0"/>
    </w:pPr>
    <w:rPr>
      <w:rFonts w:ascii="Courier New" w:hAnsi="Courier New"/>
      <w:sz w:val="16"/>
    </w:rPr>
  </w:style>
  <w:style w:type="paragraph" w:customStyle="1" w:styleId="VoceAnalisi">
    <w:name w:val="VoceAnalisi"/>
    <w:basedOn w:val="Normale"/>
    <w:rsid w:val="00E3248D"/>
    <w:pPr>
      <w:widowControl w:val="0"/>
      <w:tabs>
        <w:tab w:val="left" w:pos="1320"/>
      </w:tabs>
      <w:ind w:left="1418" w:hanging="1418"/>
    </w:pPr>
    <w:rPr>
      <w:rFonts w:ascii="Arial Narrow" w:hAnsi="Arial Narrow"/>
      <w:snapToGrid w:val="0"/>
      <w:color w:val="000000"/>
      <w:sz w:val="18"/>
    </w:rPr>
  </w:style>
  <w:style w:type="paragraph" w:customStyle="1" w:styleId="Simbolo2">
    <w:name w:val="Simbolo 2"/>
    <w:basedOn w:val="Normale"/>
    <w:rsid w:val="00E3248D"/>
    <w:pPr>
      <w:spacing w:before="141"/>
      <w:ind w:firstLine="0"/>
      <w:jc w:val="left"/>
    </w:pPr>
    <w:rPr>
      <w:rFonts w:ascii="Garamond" w:hAnsi="Garamond"/>
    </w:rPr>
  </w:style>
  <w:style w:type="paragraph" w:customStyle="1" w:styleId="Puntato0">
    <w:name w:val="Puntato"/>
    <w:basedOn w:val="Normale"/>
    <w:rsid w:val="00E3248D"/>
    <w:pPr>
      <w:spacing w:before="60" w:line="216" w:lineRule="auto"/>
      <w:ind w:left="1134" w:hanging="567"/>
    </w:pPr>
    <w:rPr>
      <w:rFonts w:ascii="Garamond" w:hAnsi="Garamond"/>
    </w:rPr>
  </w:style>
  <w:style w:type="paragraph" w:customStyle="1" w:styleId="Variabili">
    <w:name w:val="Variabili"/>
    <w:basedOn w:val="Normale"/>
    <w:rsid w:val="00E3248D"/>
    <w:pPr>
      <w:spacing w:before="60" w:line="216" w:lineRule="auto"/>
      <w:ind w:left="1418" w:hanging="284"/>
    </w:pPr>
    <w:rPr>
      <w:rFonts w:ascii="Garamond" w:hAnsi="Garamond"/>
    </w:rPr>
  </w:style>
  <w:style w:type="paragraph" w:customStyle="1" w:styleId="bull-lettera">
    <w:name w:val="bull-lettera"/>
    <w:basedOn w:val="Normale"/>
    <w:rsid w:val="00E3248D"/>
    <w:pPr>
      <w:spacing w:after="22" w:line="283" w:lineRule="exact"/>
      <w:ind w:left="963" w:hanging="396"/>
    </w:pPr>
    <w:rPr>
      <w:rFonts w:ascii="Garamond" w:hAnsi="Garamond"/>
      <w:snapToGrid w:val="0"/>
      <w:lang w:val="en-US"/>
    </w:rPr>
  </w:style>
  <w:style w:type="paragraph" w:customStyle="1" w:styleId="Sottotitolo1">
    <w:name w:val="Sottotitolo1"/>
    <w:basedOn w:val="Normale"/>
    <w:rsid w:val="00E3248D"/>
    <w:pPr>
      <w:ind w:firstLine="0"/>
      <w:jc w:val="left"/>
    </w:pPr>
    <w:rPr>
      <w:rFonts w:ascii="Times" w:hAnsi="Times"/>
      <w:b/>
      <w:smallCaps/>
      <w:sz w:val="28"/>
    </w:rPr>
  </w:style>
  <w:style w:type="paragraph" w:customStyle="1" w:styleId="Indent2">
    <w:name w:val="Indent 2"/>
    <w:basedOn w:val="Normale"/>
    <w:rsid w:val="00E3248D"/>
    <w:pPr>
      <w:keepLines/>
      <w:autoSpaceDE w:val="0"/>
      <w:autoSpaceDN w:val="0"/>
      <w:adjustRightInd w:val="0"/>
      <w:spacing w:before="226" w:after="113" w:line="360" w:lineRule="auto"/>
      <w:ind w:left="850" w:hanging="850"/>
    </w:pPr>
    <w:rPr>
      <w:rFonts w:ascii="Garamond" w:hAnsi="Garamond"/>
      <w:b/>
      <w:bCs/>
      <w:caps/>
      <w:szCs w:val="24"/>
    </w:rPr>
  </w:style>
  <w:style w:type="paragraph" w:customStyle="1" w:styleId="Indent3">
    <w:name w:val="Indent 3"/>
    <w:basedOn w:val="Normale"/>
    <w:rsid w:val="00E3248D"/>
    <w:pPr>
      <w:keepLines/>
      <w:autoSpaceDE w:val="0"/>
      <w:autoSpaceDN w:val="0"/>
      <w:adjustRightInd w:val="0"/>
      <w:spacing w:before="226" w:after="170" w:line="360" w:lineRule="auto"/>
      <w:ind w:left="850" w:hanging="850"/>
    </w:pPr>
    <w:rPr>
      <w:rFonts w:ascii="Garamond" w:hAnsi="Garamond"/>
      <w:b/>
      <w:bCs/>
      <w:caps/>
      <w:sz w:val="22"/>
      <w:szCs w:val="22"/>
    </w:rPr>
  </w:style>
  <w:style w:type="paragraph" w:customStyle="1" w:styleId="Enumerato">
    <w:name w:val="Enumerato"/>
    <w:basedOn w:val="Normale"/>
    <w:rsid w:val="00E3248D"/>
    <w:pPr>
      <w:ind w:left="1440" w:hanging="873"/>
    </w:pPr>
    <w:rPr>
      <w:rFonts w:ascii="Garamond" w:hAnsi="Garamond"/>
    </w:rPr>
  </w:style>
  <w:style w:type="paragraph" w:customStyle="1" w:styleId="Didasc-Figura">
    <w:name w:val="Didasc-Figura"/>
    <w:basedOn w:val="Normale"/>
    <w:next w:val="Normale"/>
    <w:rsid w:val="00E3248D"/>
    <w:pPr>
      <w:spacing w:before="120" w:after="240" w:line="100" w:lineRule="atLeast"/>
      <w:jc w:val="center"/>
    </w:pPr>
    <w:rPr>
      <w:rFonts w:ascii="Times New Roman" w:hAnsi="Times New Roman"/>
      <w:kern w:val="24"/>
      <w:sz w:val="20"/>
    </w:rPr>
  </w:style>
  <w:style w:type="paragraph" w:customStyle="1" w:styleId="Destra">
    <w:name w:val="Destra"/>
    <w:basedOn w:val="Fig-destra"/>
    <w:rsid w:val="00E3248D"/>
    <w:pPr>
      <w:framePr w:w="1701" w:vSpace="0" w:wrap="auto" w:x="6974"/>
    </w:pPr>
  </w:style>
  <w:style w:type="paragraph" w:customStyle="1" w:styleId="Fig-destra">
    <w:name w:val="Fig-destra"/>
    <w:basedOn w:val="Normale"/>
    <w:next w:val="Normale"/>
    <w:rsid w:val="00E3248D"/>
    <w:pPr>
      <w:framePr w:w="4536" w:hSpace="57" w:vSpace="57" w:wrap="auto" w:hAnchor="margin" w:xAlign="right" w:yAlign="top"/>
      <w:pBdr>
        <w:top w:val="single" w:sz="6" w:space="1" w:color="auto"/>
        <w:left w:val="single" w:sz="6" w:space="1" w:color="auto"/>
        <w:bottom w:val="single" w:sz="6" w:space="1" w:color="auto"/>
        <w:right w:val="single" w:sz="6" w:space="1" w:color="auto"/>
      </w:pBdr>
      <w:tabs>
        <w:tab w:val="left" w:pos="700"/>
        <w:tab w:val="left" w:pos="1440"/>
      </w:tabs>
      <w:ind w:right="8"/>
      <w:jc w:val="center"/>
    </w:pPr>
    <w:rPr>
      <w:rFonts w:ascii="Times" w:hAnsi="Times"/>
      <w:noProof/>
      <w:kern w:val="24"/>
      <w:sz w:val="20"/>
      <w:lang w:val="en-US"/>
    </w:rPr>
  </w:style>
  <w:style w:type="paragraph" w:customStyle="1" w:styleId="Sinistra">
    <w:name w:val="Sinistra"/>
    <w:basedOn w:val="Fig-sin"/>
    <w:rsid w:val="00E3248D"/>
    <w:pPr>
      <w:framePr w:w="1701" w:hSpace="0" w:vSpace="0" w:wrap="auto"/>
    </w:pPr>
  </w:style>
  <w:style w:type="paragraph" w:customStyle="1" w:styleId="Fig-sin">
    <w:name w:val="Fig-sin"/>
    <w:basedOn w:val="Normale"/>
    <w:next w:val="Normale"/>
    <w:rsid w:val="00E3248D"/>
    <w:pPr>
      <w:framePr w:w="4536" w:hSpace="57" w:vSpace="57" w:wrap="auto" w:hAnchor="margin" w:yAlign="top"/>
      <w:pBdr>
        <w:top w:val="single" w:sz="6" w:space="1" w:color="auto"/>
        <w:left w:val="single" w:sz="6" w:space="1" w:color="auto"/>
        <w:bottom w:val="single" w:sz="6" w:space="1" w:color="auto"/>
        <w:right w:val="single" w:sz="6" w:space="1" w:color="auto"/>
      </w:pBdr>
      <w:jc w:val="center"/>
    </w:pPr>
    <w:rPr>
      <w:rFonts w:ascii="Times" w:hAnsi="Times"/>
      <w:noProof/>
      <w:kern w:val="24"/>
      <w:sz w:val="20"/>
      <w:lang w:val="en-US"/>
    </w:rPr>
  </w:style>
  <w:style w:type="paragraph" w:customStyle="1" w:styleId="programmi">
    <w:name w:val="programmi"/>
    <w:basedOn w:val="Normale"/>
    <w:rsid w:val="00E3248D"/>
    <w:pPr>
      <w:ind w:right="40"/>
    </w:pPr>
    <w:rPr>
      <w:rFonts w:ascii="Arial Narrow" w:hAnsi="Arial Narrow"/>
      <w:kern w:val="24"/>
    </w:rPr>
  </w:style>
  <w:style w:type="paragraph" w:customStyle="1" w:styleId="Livello4">
    <w:name w:val="Livello 4"/>
    <w:basedOn w:val="Livello3"/>
    <w:next w:val="Normale"/>
    <w:rsid w:val="00E3248D"/>
    <w:pPr>
      <w:keepLines w:val="0"/>
    </w:pPr>
  </w:style>
  <w:style w:type="paragraph" w:customStyle="1" w:styleId="Livello3">
    <w:name w:val="Livello 3"/>
    <w:basedOn w:val="Livello2"/>
    <w:next w:val="Normale"/>
    <w:rsid w:val="00E3248D"/>
    <w:rPr>
      <w:sz w:val="24"/>
    </w:rPr>
  </w:style>
  <w:style w:type="paragraph" w:customStyle="1" w:styleId="Livello2">
    <w:name w:val="Livello 2"/>
    <w:basedOn w:val="Normale"/>
    <w:next w:val="Normale"/>
    <w:rsid w:val="00E3248D"/>
    <w:pPr>
      <w:keepNext/>
      <w:keepLines/>
      <w:spacing w:before="240" w:after="120" w:line="100" w:lineRule="atLeast"/>
    </w:pPr>
    <w:rPr>
      <w:rFonts w:ascii="Times New Roman" w:hAnsi="Times New Roman"/>
      <w:caps/>
      <w:kern w:val="24"/>
      <w:sz w:val="26"/>
    </w:rPr>
  </w:style>
  <w:style w:type="character" w:styleId="Rimandocommento">
    <w:name w:val="annotation reference"/>
    <w:rsid w:val="00E3248D"/>
    <w:rPr>
      <w:sz w:val="16"/>
      <w:szCs w:val="16"/>
    </w:rPr>
  </w:style>
  <w:style w:type="table" w:styleId="Tabellaacolori2">
    <w:name w:val="Table Colorful 2"/>
    <w:basedOn w:val="Tabellanormale"/>
    <w:rsid w:val="00E3248D"/>
    <w:pPr>
      <w:ind w:firstLine="567"/>
      <w:jc w:val="both"/>
    </w:pPr>
    <w:rPr>
      <w:rFonts w:ascii="Times New Roman" w:eastAsia="Times New Roman" w:hAnsi="Times New Roman"/>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cBorders>
        <w:shd w:val="solid" w:color="800000" w:fill="FFFFFF"/>
      </w:tcPr>
    </w:tblStylePr>
    <w:tblStylePr w:type="firstCol">
      <w:rPr>
        <w:b/>
        <w:bCs/>
        <w:i/>
        <w:iCs/>
      </w:rPr>
    </w:tblStylePr>
    <w:tblStylePr w:type="lastCol">
      <w:tblPr/>
      <w:tcPr>
        <w:shd w:val="solid" w:color="C0C0C0" w:fill="FFFFFF"/>
      </w:tcPr>
    </w:tblStylePr>
    <w:tblStylePr w:type="swCell">
      <w:rPr>
        <w:b/>
        <w:bCs/>
        <w:i w:val="0"/>
        <w:iCs w:val="0"/>
      </w:rPr>
    </w:tblStylePr>
  </w:style>
  <w:style w:type="table" w:styleId="Tabellaacolori3">
    <w:name w:val="Table Colorful 3"/>
    <w:basedOn w:val="Tabellanormale"/>
    <w:rsid w:val="00E3248D"/>
    <w:pPr>
      <w:ind w:firstLine="567"/>
      <w:jc w:val="both"/>
    </w:pPr>
    <w:rPr>
      <w:rFonts w:ascii="Times New Roman" w:eastAsia="Times New Roman" w:hAnsi="Times New Roman"/>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cBorders>
        <w:shd w:val="solid" w:color="008080" w:fill="FFFFFF"/>
      </w:tcPr>
    </w:tblStylePr>
    <w:tblStylePr w:type="firstCol">
      <w:tblPr/>
      <w:tcPr>
        <w:tcBorders>
          <w:left w:val="single" w:sz="36" w:space="0" w:color="000000"/>
          <w:right w:val="single" w:sz="6" w:space="0" w:color="000000"/>
        </w:tcBorders>
        <w:shd w:val="solid" w:color="008080" w:fill="FFFFFF"/>
      </w:tcPr>
    </w:tblStylePr>
    <w:tblStylePr w:type="nwCell">
      <w:rPr>
        <w:b/>
        <w:bCs/>
        <w:color w:val="FFFFFF"/>
      </w:rPr>
      <w:tblPr/>
      <w:tcPr>
        <w:shd w:val="solid" w:color="000000" w:fill="FFFFFF"/>
      </w:tcPr>
    </w:tblStylePr>
  </w:style>
  <w:style w:type="table" w:styleId="Tabellaclassica1">
    <w:name w:val="Table Classic 1"/>
    <w:basedOn w:val="Tabellanormale"/>
    <w:rsid w:val="00E3248D"/>
    <w:pPr>
      <w:ind w:firstLine="567"/>
      <w:jc w:val="both"/>
    </w:pPr>
    <w:rPr>
      <w:rFonts w:ascii="Times New Roman" w:eastAsia="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cBorders>
      </w:tcPr>
    </w:tblStylePr>
    <w:tblStylePr w:type="lastRow">
      <w:rPr>
        <w:color w:val="auto"/>
      </w:rPr>
      <w:tblPr/>
      <w:tcPr>
        <w:tcBorders>
          <w:top w:val="single" w:sz="6" w:space="0" w:color="000000"/>
        </w:tcBorders>
      </w:tcPr>
    </w:tblStylePr>
    <w:tblStylePr w:type="firstCol">
      <w:tblPr/>
      <w:tcPr>
        <w:tcBorders>
          <w:right w:val="single" w:sz="6" w:space="0" w:color="000000"/>
        </w:tcBorders>
      </w:tcPr>
    </w:tblStylePr>
    <w:tblStylePr w:type="neCell">
      <w:rPr>
        <w:b/>
        <w:bCs/>
        <w:i w:val="0"/>
        <w:iCs w:val="0"/>
      </w:rPr>
    </w:tblStylePr>
    <w:tblStylePr w:type="swCell">
      <w:rPr>
        <w:b/>
        <w:bCs/>
      </w:rPr>
    </w:tblStylePr>
  </w:style>
  <w:style w:type="table" w:styleId="Grigliatabella3">
    <w:name w:val="Table Grid 3"/>
    <w:basedOn w:val="Tabellanormale"/>
    <w:rsid w:val="00E3248D"/>
    <w:pPr>
      <w:ind w:firstLine="567"/>
      <w:jc w:val="both"/>
    </w:pPr>
    <w:rPr>
      <w:rFonts w:ascii="Times New Roman" w:eastAsia="Times New Roman" w:hAnsi="Times New Roma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cBorders>
        <w:shd w:val="pct30" w:color="FFFF00" w:fill="FFFFFF"/>
      </w:tcPr>
    </w:tblStylePr>
    <w:tblStylePr w:type="lastRow">
      <w:rPr>
        <w:b/>
        <w:bCs/>
      </w:rPr>
    </w:tblStylePr>
    <w:tblStylePr w:type="lastCol">
      <w:rPr>
        <w:b/>
        <w:bCs/>
      </w:rPr>
    </w:tblStylePr>
  </w:style>
  <w:style w:type="table" w:styleId="Grigliatabella4">
    <w:name w:val="Table Grid 4"/>
    <w:basedOn w:val="Tabellanormale"/>
    <w:rsid w:val="00E3248D"/>
    <w:pPr>
      <w:ind w:firstLine="567"/>
      <w:jc w:val="both"/>
    </w:pPr>
    <w:rPr>
      <w:rFonts w:ascii="Times New Roman" w:eastAsia="Times New Roman" w:hAnsi="Times New Roma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cBorders>
        <w:shd w:val="pct30" w:color="FFFF00" w:fill="FFFFFF"/>
      </w:tcPr>
    </w:tblStylePr>
    <w:tblStylePr w:type="lastRow">
      <w:rPr>
        <w:b/>
        <w:bCs/>
        <w:color w:val="auto"/>
      </w:rPr>
      <w:tblPr/>
      <w:tcPr>
        <w:tcBorders>
          <w:top w:val="single" w:sz="6" w:space="0" w:color="000000"/>
        </w:tcBorders>
        <w:shd w:val="pct30" w:color="FFFF00" w:fill="FFFFFF"/>
      </w:tcPr>
    </w:tblStylePr>
    <w:tblStylePr w:type="lastCol">
      <w:rPr>
        <w:b/>
        <w:bCs/>
        <w:color w:val="auto"/>
      </w:rPr>
    </w:tblStylePr>
  </w:style>
  <w:style w:type="table" w:styleId="Grigliatabella5">
    <w:name w:val="Table Grid 5"/>
    <w:basedOn w:val="Tabellanormale"/>
    <w:rsid w:val="00E3248D"/>
    <w:pPr>
      <w:ind w:firstLine="567"/>
      <w:jc w:val="both"/>
    </w:pPr>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cBorders>
      </w:tcPr>
    </w:tblStylePr>
    <w:tblStylePr w:type="lastRow">
      <w:rPr>
        <w:b/>
        <w:bCs/>
      </w:rPr>
    </w:tblStylePr>
    <w:tblStylePr w:type="lastCol">
      <w:rPr>
        <w:b/>
        <w:bCs/>
      </w:rPr>
    </w:tblStylePr>
    <w:tblStylePr w:type="nwCell">
      <w:tblPr/>
      <w:tcPr>
        <w:tcBorders>
          <w:tl2br w:val="single" w:sz="6" w:space="0" w:color="000000"/>
        </w:tcBorders>
      </w:tcPr>
    </w:tblStylePr>
  </w:style>
  <w:style w:type="table" w:styleId="Grigliatabella6">
    <w:name w:val="Table Grid 6"/>
    <w:basedOn w:val="Tabellanormale"/>
    <w:rsid w:val="00E3248D"/>
    <w:pPr>
      <w:ind w:firstLine="567"/>
      <w:jc w:val="both"/>
    </w:pPr>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cBorders>
      </w:tcPr>
    </w:tblStylePr>
    <w:tblStylePr w:type="lastRow">
      <w:rPr>
        <w:color w:val="auto"/>
      </w:rPr>
      <w:tblPr/>
      <w:tcPr>
        <w:tcBorders>
          <w:top w:val="single" w:sz="6" w:space="0" w:color="000000"/>
        </w:tcBorders>
      </w:tcPr>
    </w:tblStylePr>
    <w:tblStylePr w:type="firstCol">
      <w:rPr>
        <w:b/>
        <w:bCs/>
      </w:rPr>
    </w:tblStylePr>
    <w:tblStylePr w:type="nwCell">
      <w:tblPr/>
      <w:tcPr>
        <w:tcBorders>
          <w:tl2br w:val="single" w:sz="6" w:space="0" w:color="000000"/>
        </w:tcBorders>
      </w:tcPr>
    </w:tblStylePr>
  </w:style>
  <w:style w:type="table" w:styleId="Grigliatabella7">
    <w:name w:val="Table Grid 7"/>
    <w:basedOn w:val="Tabellanormale"/>
    <w:rsid w:val="00E3248D"/>
    <w:pPr>
      <w:ind w:firstLine="567"/>
      <w:jc w:val="both"/>
    </w:pPr>
    <w:rPr>
      <w:rFonts w:ascii="Times New Roman" w:eastAsia="Times New Roman" w:hAnsi="Times New Roman"/>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cBorders>
      </w:tcPr>
    </w:tblStylePr>
    <w:tblStylePr w:type="lastRow">
      <w:rPr>
        <w:b w:val="0"/>
        <w:bCs w:val="0"/>
      </w:rPr>
      <w:tblPr/>
      <w:tcPr>
        <w:tcBorders>
          <w:top w:val="single" w:sz="6" w:space="0" w:color="000000"/>
        </w:tcBorders>
      </w:tcPr>
    </w:tblStylePr>
    <w:tblStylePr w:type="firstCol">
      <w:rPr>
        <w:b w:val="0"/>
        <w:bCs w:val="0"/>
      </w:rPr>
    </w:tblStylePr>
    <w:tblStylePr w:type="lastCol">
      <w:rPr>
        <w:b w:val="0"/>
        <w:bCs w:val="0"/>
      </w:rPr>
    </w:tblStylePr>
    <w:tblStylePr w:type="nwCell">
      <w:tblPr/>
      <w:tcPr>
        <w:tcBorders>
          <w:tl2br w:val="single" w:sz="6" w:space="0" w:color="000000"/>
        </w:tcBorders>
      </w:tcPr>
    </w:tblStylePr>
  </w:style>
  <w:style w:type="table" w:styleId="Grigliatabella8">
    <w:name w:val="Table Grid 8"/>
    <w:basedOn w:val="Tabellanormale"/>
    <w:rsid w:val="00E3248D"/>
    <w:pPr>
      <w:ind w:firstLine="567"/>
      <w:jc w:val="both"/>
    </w:pPr>
    <w:rPr>
      <w:rFonts w:ascii="Times New Roman" w:eastAsia="Times New Roman" w:hAnsi="Times New Roman"/>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shd w:val="solid" w:color="000080" w:fill="FFFFFF"/>
      </w:tcPr>
    </w:tblStylePr>
    <w:tblStylePr w:type="lastRow">
      <w:rPr>
        <w:b/>
        <w:bCs/>
        <w:color w:val="auto"/>
      </w:rPr>
    </w:tblStylePr>
    <w:tblStylePr w:type="lastCol">
      <w:rPr>
        <w:b/>
        <w:bCs/>
        <w:color w:val="auto"/>
      </w:rPr>
    </w:tblStylePr>
  </w:style>
  <w:style w:type="table" w:styleId="Grigliatabella1">
    <w:name w:val="Table Grid 1"/>
    <w:basedOn w:val="Tabellanormale"/>
    <w:rsid w:val="00E3248D"/>
    <w:pPr>
      <w:ind w:firstLine="567"/>
      <w:jc w:val="both"/>
    </w:pPr>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StylePr>
    <w:tblStylePr w:type="lastCol">
      <w:rPr>
        <w:i/>
        <w:iCs/>
      </w:rPr>
    </w:tblStylePr>
  </w:style>
  <w:style w:type="table" w:styleId="Elencotabella2">
    <w:name w:val="Table List 2"/>
    <w:basedOn w:val="Tabellanormale"/>
    <w:rsid w:val="00E3248D"/>
    <w:pPr>
      <w:ind w:firstLine="567"/>
      <w:jc w:val="both"/>
    </w:pPr>
    <w:rPr>
      <w:rFonts w:ascii="Times New Roman" w:eastAsia="Times New Roman" w:hAnsi="Times New Roman"/>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cBorders>
        <w:shd w:val="pct75" w:color="008080" w:fill="008000"/>
      </w:tcPr>
    </w:tblStylePr>
    <w:tblStylePr w:type="lastRow">
      <w:tblPr/>
      <w:tcPr>
        <w:tcBorders>
          <w:top w:val="single" w:sz="6" w:space="0" w:color="000000"/>
        </w:tcBorders>
      </w:tcPr>
    </w:tblStylePr>
    <w:tblStylePr w:type="band1Horz">
      <w:rPr>
        <w:color w:val="auto"/>
      </w:rPr>
      <w:tblPr/>
      <w:tcPr>
        <w:shd w:val="pct20" w:color="00FF00" w:fill="FFFFFF"/>
      </w:tcPr>
    </w:tblStylePr>
    <w:tblStylePr w:type="band2Horz">
      <w:rPr>
        <w:color w:val="auto"/>
      </w:rPr>
    </w:tblStylePr>
    <w:tblStylePr w:type="swCell">
      <w:rPr>
        <w:b/>
        <w:bCs/>
      </w:rPr>
    </w:tblStylePr>
  </w:style>
  <w:style w:type="table" w:styleId="Elencotabella3">
    <w:name w:val="Table List 3"/>
    <w:basedOn w:val="Tabellanormale"/>
    <w:rsid w:val="00E3248D"/>
    <w:pPr>
      <w:ind w:firstLine="567"/>
      <w:jc w:val="both"/>
    </w:pPr>
    <w:rPr>
      <w:rFonts w:ascii="Times New Roman" w:eastAsia="Times New Roman" w:hAnsi="Times New Roman"/>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cBorders>
      </w:tcPr>
    </w:tblStylePr>
    <w:tblStylePr w:type="lastRow">
      <w:tblPr/>
      <w:tcPr>
        <w:tcBorders>
          <w:top w:val="single" w:sz="12" w:space="0" w:color="000000"/>
        </w:tcBorders>
      </w:tcPr>
    </w:tblStylePr>
    <w:tblStylePr w:type="swCell">
      <w:rPr>
        <w:i/>
        <w:iCs/>
        <w:color w:val="000080"/>
      </w:rPr>
    </w:tblStylePr>
  </w:style>
  <w:style w:type="table" w:styleId="Elencotabella4">
    <w:name w:val="Table List 4"/>
    <w:basedOn w:val="Tabellanormale"/>
    <w:rsid w:val="00E3248D"/>
    <w:pPr>
      <w:ind w:firstLine="567"/>
      <w:jc w:val="both"/>
    </w:pPr>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cBorders>
        <w:shd w:val="solid" w:color="808080" w:fill="FFFFFF"/>
      </w:tcPr>
    </w:tblStylePr>
  </w:style>
  <w:style w:type="table" w:styleId="Elencotabella6">
    <w:name w:val="Table List 6"/>
    <w:basedOn w:val="Tabellanormale"/>
    <w:rsid w:val="00E3248D"/>
    <w:pPr>
      <w:ind w:firstLine="567"/>
      <w:jc w:val="both"/>
    </w:pPr>
    <w:rPr>
      <w:rFonts w:ascii="Times New Roman" w:eastAsia="Times New Roman" w:hAnsi="Times New Roman"/>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cBorders>
      </w:tcPr>
    </w:tblStylePr>
    <w:tblStylePr w:type="firstCol">
      <w:rPr>
        <w:b/>
        <w:bCs/>
      </w:rPr>
      <w:tblPr/>
      <w:tcPr>
        <w:tcBorders>
          <w:right w:val="single" w:sz="12" w:space="0" w:color="000000"/>
        </w:tcBorders>
      </w:tcPr>
    </w:tblStylePr>
    <w:tblStylePr w:type="band1Horz">
      <w:tblPr/>
      <w:tcPr>
        <w:shd w:val="pct25" w:color="000000" w:fill="FFFFFF"/>
      </w:tcPr>
    </w:tblStylePr>
  </w:style>
  <w:style w:type="table" w:styleId="Tabellacolonne1">
    <w:name w:val="Table Columns 1"/>
    <w:basedOn w:val="Tabellanormale"/>
    <w:rsid w:val="00E3248D"/>
    <w:pPr>
      <w:ind w:firstLine="567"/>
      <w:jc w:val="both"/>
    </w:pPr>
    <w:rPr>
      <w:rFonts w:ascii="Times New Roman" w:eastAsia="Times New Roman" w:hAnsi="Times New Roman"/>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pct25" w:color="000000" w:fill="FFFFFF"/>
    </w:tcPr>
    <w:tblStylePr w:type="firstRow">
      <w:rPr>
        <w:b w:val="0"/>
        <w:bCs w:val="0"/>
      </w:rPr>
      <w:tblPr/>
      <w:tcPr>
        <w:tcBorders>
          <w:bottom w:val="double" w:sz="6" w:space="0" w:color="000000"/>
        </w:tcBorders>
      </w:tcPr>
    </w:tblStylePr>
    <w:tblStylePr w:type="lastRow">
      <w:rPr>
        <w:b w:val="0"/>
        <w:bCs w:val="0"/>
      </w:rPr>
    </w:tblStylePr>
    <w:tblStylePr w:type="firstCol">
      <w:rPr>
        <w:b w:val="0"/>
        <w:bCs w:val="0"/>
      </w:rPr>
    </w:tblStylePr>
    <w:tblStylePr w:type="lastCol">
      <w:rPr>
        <w:b w:val="0"/>
        <w:bCs w:val="0"/>
      </w:rPr>
    </w:tblStylePr>
    <w:tblStylePr w:type="band2Vert">
      <w:rPr>
        <w:color w:val="auto"/>
      </w:rPr>
      <w:tblPr/>
      <w:tcPr>
        <w:shd w:val="pct25" w:color="FFFF00" w:fill="FFFFFF"/>
      </w:tcPr>
    </w:tblStylePr>
    <w:tblStylePr w:type="neCell">
      <w:rPr>
        <w:b/>
        <w:bCs/>
      </w:rPr>
    </w:tblStylePr>
    <w:tblStylePr w:type="swCell">
      <w:rPr>
        <w:b/>
        <w:bCs/>
      </w:rPr>
    </w:tblStylePr>
  </w:style>
  <w:style w:type="table" w:styleId="Tabellacolonne2">
    <w:name w:val="Table Columns 2"/>
    <w:basedOn w:val="Tabellanormale"/>
    <w:rsid w:val="00E3248D"/>
    <w:pPr>
      <w:ind w:firstLine="567"/>
      <w:jc w:val="both"/>
    </w:pPr>
    <w:rPr>
      <w:rFonts w:ascii="Times New Roman" w:eastAsia="Times New Roman" w:hAnsi="Times New Roman"/>
      <w:b/>
      <w:bCs/>
    </w:rPr>
    <w:tblPr>
      <w:tblStyleColBandSize w:val="1"/>
      <w:tblInd w:w="0" w:type="dxa"/>
      <w:tblCellMar>
        <w:top w:w="0" w:type="dxa"/>
        <w:left w:w="108" w:type="dxa"/>
        <w:bottom w:w="0" w:type="dxa"/>
        <w:right w:w="108" w:type="dxa"/>
      </w:tblCellMar>
    </w:tblPr>
    <w:tcPr>
      <w:shd w:val="pct30" w:color="000000" w:fill="FFFFFF"/>
    </w:tcPr>
    <w:tblStylePr w:type="firstRow">
      <w:rPr>
        <w:color w:val="FFFFFF"/>
      </w:rPr>
      <w:tblPr/>
      <w:tcPr>
        <w:shd w:val="solid" w:color="000080" w:fill="FFFFFF"/>
      </w:tcPr>
    </w:tblStylePr>
    <w:tblStylePr w:type="lastRow">
      <w:rPr>
        <w:b w:val="0"/>
        <w:bCs w:val="0"/>
      </w:rPr>
    </w:tblStylePr>
    <w:tblStylePr w:type="firstCol">
      <w:rPr>
        <w:b w:val="0"/>
        <w:bCs w:val="0"/>
        <w:color w:val="000000"/>
      </w:rPr>
    </w:tblStylePr>
    <w:tblStylePr w:type="lastCol">
      <w:rPr>
        <w:b w:val="0"/>
        <w:bCs w:val="0"/>
      </w:rPr>
    </w:tblStylePr>
    <w:tblStylePr w:type="band2Vert">
      <w:rPr>
        <w:color w:val="auto"/>
      </w:rPr>
      <w:tblPr/>
      <w:tcPr>
        <w:shd w:val="pct25" w:color="00FF00" w:fill="FFFFFF"/>
      </w:tcPr>
    </w:tblStylePr>
    <w:tblStylePr w:type="neCell">
      <w:rPr>
        <w:b/>
        <w:bCs/>
      </w:rPr>
    </w:tblStylePr>
    <w:tblStylePr w:type="swCell">
      <w:rPr>
        <w:b/>
        <w:bCs/>
      </w:rPr>
    </w:tblStylePr>
  </w:style>
  <w:style w:type="table" w:styleId="Tabellacolonne3">
    <w:name w:val="Table Columns 3"/>
    <w:basedOn w:val="Tabellanormale"/>
    <w:rsid w:val="00E3248D"/>
    <w:pPr>
      <w:ind w:firstLine="567"/>
      <w:jc w:val="both"/>
    </w:pPr>
    <w:rPr>
      <w:rFonts w:ascii="Times New Roman" w:eastAsia="Times New Roman" w:hAnsi="Times New Roman"/>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cPr>
      <w:shd w:val="solid" w:color="C0C0C0" w:fill="FFFFFF"/>
    </w:tcPr>
    <w:tblStylePr w:type="firstRow">
      <w:rPr>
        <w:color w:val="FFFFFF"/>
      </w:rPr>
      <w:tblPr/>
      <w:tcPr>
        <w:shd w:val="solid" w:color="000080" w:fill="FFFFFF"/>
      </w:tcPr>
    </w:tblStylePr>
    <w:tblStylePr w:type="lastRow">
      <w:rPr>
        <w:b w:val="0"/>
        <w:bCs w:val="0"/>
      </w:rPr>
      <w:tblPr/>
      <w:tcPr>
        <w:tcBorders>
          <w:top w:val="single" w:sz="6" w:space="0" w:color="000080"/>
        </w:tcBorders>
      </w:tcPr>
    </w:tblStylePr>
    <w:tblStylePr w:type="firstCol">
      <w:rPr>
        <w:b w:val="0"/>
        <w:bCs w:val="0"/>
      </w:rPr>
    </w:tblStylePr>
    <w:tblStylePr w:type="lastCol">
      <w:rPr>
        <w:b w:val="0"/>
        <w:bCs w:val="0"/>
      </w:rPr>
    </w:tblStylePr>
    <w:tblStylePr w:type="band2Vert">
      <w:rPr>
        <w:color w:val="auto"/>
      </w:rPr>
      <w:tblPr/>
      <w:tcPr>
        <w:shd w:val="pct10" w:color="000000" w:fill="FFFFFF"/>
      </w:tcPr>
    </w:tblStylePr>
    <w:tblStylePr w:type="neCell">
      <w:rPr>
        <w:b/>
        <w:bCs/>
      </w:rPr>
    </w:tblStylePr>
  </w:style>
  <w:style w:type="table" w:styleId="Tabellacolonne5">
    <w:name w:val="Table Columns 5"/>
    <w:basedOn w:val="Tabellanormale"/>
    <w:rsid w:val="00E3248D"/>
    <w:pPr>
      <w:ind w:firstLine="567"/>
      <w:jc w:val="both"/>
    </w:pPr>
    <w:rPr>
      <w:rFonts w:ascii="Times New Roman" w:eastAsia="Times New Roman" w:hAnsi="Times New Roman"/>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cPr>
      <w:shd w:val="solid" w:color="C0C0C0" w:fill="FFFFFF"/>
    </w:tcPr>
    <w:tblStylePr w:type="firstRow">
      <w:rPr>
        <w:b/>
        <w:bCs/>
        <w:i/>
        <w:iCs/>
      </w:rPr>
      <w:tblPr/>
      <w:tcPr>
        <w:tcBorders>
          <w:bottom w:val="single" w:sz="6" w:space="0" w:color="808080"/>
        </w:tcBorders>
      </w:tcPr>
    </w:tblStylePr>
    <w:tblStylePr w:type="lastRow">
      <w:rPr>
        <w:b/>
        <w:bCs/>
      </w:rPr>
      <w:tblPr/>
      <w:tcPr>
        <w:tcBorders>
          <w:top w:val="single" w:sz="6" w:space="0" w:color="808080"/>
        </w:tcBorders>
      </w:tcPr>
    </w:tblStylePr>
    <w:tblStylePr w:type="firstCol">
      <w:rPr>
        <w:b/>
        <w:bCs/>
      </w:rPr>
    </w:tblStylePr>
    <w:tblStylePr w:type="lastCol">
      <w:rPr>
        <w:b/>
        <w:bCs/>
      </w:rPr>
    </w:tblStylePr>
    <w:tblStylePr w:type="band2Vert">
      <w:rPr>
        <w:color w:val="auto"/>
      </w:rPr>
    </w:tblStylePr>
  </w:style>
  <w:style w:type="table" w:styleId="Tabellaeffetti3D1">
    <w:name w:val="Table 3D effects 1"/>
    <w:basedOn w:val="Tabellanormale"/>
    <w:rsid w:val="00E3248D"/>
    <w:pPr>
      <w:ind w:firstLine="567"/>
      <w:jc w:val="both"/>
    </w:pPr>
    <w:rPr>
      <w:rFonts w:ascii="Times New Roman" w:eastAsia="Times New Roman" w:hAnsi="Times New Roman"/>
    </w:r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cBorders>
      </w:tcPr>
    </w:tblStylePr>
    <w:tblStylePr w:type="lastRow">
      <w:tblPr/>
      <w:tcPr>
        <w:tcBorders>
          <w:top w:val="single" w:sz="6" w:space="0" w:color="FFFFFF"/>
        </w:tcBorders>
      </w:tcPr>
    </w:tblStylePr>
    <w:tblStylePr w:type="firstCol">
      <w:rPr>
        <w:b/>
        <w:bCs/>
      </w:rPr>
      <w:tblPr/>
      <w:tcPr>
        <w:tcBorders>
          <w:right w:val="single" w:sz="6" w:space="0" w:color="808080"/>
        </w:tcBorders>
      </w:tcPr>
    </w:tblStylePr>
    <w:tblStylePr w:type="lastCol">
      <w:tblPr/>
      <w:tcPr>
        <w:tcBorders>
          <w:left w:val="single" w:sz="6" w:space="0" w:color="FFFFFF"/>
        </w:tcBorders>
      </w:tcPr>
    </w:tblStylePr>
    <w:tblStylePr w:type="neCell">
      <w:tblPr/>
      <w:tcPr>
        <w:tcBorders>
          <w:left w:val="none" w:sz="0" w:space="0" w:color="auto"/>
          <w:bottom w:val="none" w:sz="0" w:space="0" w:color="auto"/>
        </w:tcBorders>
      </w:tcPr>
    </w:tblStylePr>
    <w:tblStylePr w:type="nwCell">
      <w:tblPr/>
      <w:tcPr>
        <w:tcBorders>
          <w:bottom w:val="none" w:sz="0" w:space="0" w:color="auto"/>
          <w:right w:val="none" w:sz="0" w:space="0" w:color="auto"/>
        </w:tcBorders>
      </w:tcPr>
    </w:tblStylePr>
    <w:tblStylePr w:type="seCell">
      <w:tblPr/>
      <w:tcPr>
        <w:tcBorders>
          <w:top w:val="none" w:sz="0" w:space="0" w:color="auto"/>
          <w:left w:val="none" w:sz="0" w:space="0" w:color="auto"/>
        </w:tcBorders>
      </w:tcPr>
    </w:tblStylePr>
    <w:tblStylePr w:type="swCell">
      <w:rPr>
        <w:color w:val="000080"/>
      </w:rPr>
      <w:tblPr/>
      <w:tcPr>
        <w:tcBorders>
          <w:top w:val="none" w:sz="0" w:space="0" w:color="auto"/>
          <w:right w:val="none" w:sz="0" w:space="0" w:color="auto"/>
        </w:tcBorders>
      </w:tcPr>
    </w:tblStylePr>
  </w:style>
  <w:style w:type="table" w:styleId="Tabellaeffetti3D2">
    <w:name w:val="Table 3D effects 2"/>
    <w:basedOn w:val="Tabellanormale"/>
    <w:rsid w:val="00E3248D"/>
    <w:pPr>
      <w:ind w:firstLine="567"/>
      <w:jc w:val="both"/>
    </w:pPr>
    <w:rPr>
      <w:rFonts w:ascii="Times New Roman" w:eastAsia="Times New Roman" w:hAnsi="Times New Roman"/>
    </w:rPr>
    <w:tblPr>
      <w:tblStyleRowBandSize w:val="1"/>
      <w:tblInd w:w="0" w:type="dxa"/>
      <w:tblCellMar>
        <w:top w:w="0" w:type="dxa"/>
        <w:left w:w="108" w:type="dxa"/>
        <w:bottom w:w="0" w:type="dxa"/>
        <w:right w:w="108" w:type="dxa"/>
      </w:tblCellMar>
    </w:tblPr>
    <w:tcPr>
      <w:shd w:val="solid" w:color="C0C0C0" w:fill="FFFFFF"/>
    </w:tcPr>
    <w:tblStylePr w:type="firstRow">
      <w:rPr>
        <w:b/>
        <w:bCs/>
      </w:rPr>
    </w:tblStylePr>
    <w:tblStylePr w:type="firstCol">
      <w:tblPr/>
      <w:tcPr>
        <w:tcBorders>
          <w:top w:val="none" w:sz="0" w:space="0" w:color="auto"/>
          <w:bottom w:val="none" w:sz="0" w:space="0" w:color="auto"/>
          <w:right w:val="single" w:sz="6" w:space="0" w:color="808080"/>
        </w:tcBorders>
      </w:tcPr>
    </w:tblStylePr>
    <w:tblStylePr w:type="lastCol">
      <w:tblPr/>
      <w:tcPr>
        <w:tcBorders>
          <w:right w:val="single" w:sz="6" w:space="0" w:color="FFFFFF"/>
        </w:tcBorders>
      </w:tcPr>
    </w:tblStylePr>
    <w:tblStylePr w:type="band1Horz">
      <w:tblPr/>
      <w:tcPr>
        <w:tcBorders>
          <w:top w:val="single" w:sz="6" w:space="0" w:color="808080"/>
          <w:bottom w:val="single" w:sz="6" w:space="0" w:color="FFFFFF"/>
        </w:tcBorders>
      </w:tcPr>
    </w:tblStylePr>
    <w:tblStylePr w:type="swCell">
      <w:rPr>
        <w:b/>
        <w:bCs/>
      </w:rPr>
    </w:tblStylePr>
  </w:style>
  <w:style w:type="table" w:customStyle="1" w:styleId="Titolodellibro1">
    <w:name w:val="Titolo del libro1"/>
    <w:basedOn w:val="Tabellanormale"/>
    <w:uiPriority w:val="33"/>
    <w:qFormat/>
    <w:rsid w:val="00E3248D"/>
    <w:rPr>
      <w:rFonts w:ascii="Times New Roman" w:eastAsia="Times New Roman" w:hAnsi="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Riferimentointenso1">
    <w:name w:val="Riferimento intenso1"/>
    <w:basedOn w:val="Tabellanormale"/>
    <w:uiPriority w:val="32"/>
    <w:qFormat/>
    <w:rsid w:val="00E3248D"/>
    <w:rPr>
      <w:rFonts w:eastAsia="MS Gothic"/>
      <w:color w:val="000000"/>
    </w:rPr>
    <w:tblPr>
      <w:tblStyleRowBandSize w:val="1"/>
      <w:tblStyleColBandSize w:val="1"/>
      <w:tblInd w:w="0"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CellMar>
        <w:top w:w="0" w:type="dxa"/>
        <w:left w:w="108" w:type="dxa"/>
        <w:bottom w:w="0" w:type="dxa"/>
        <w:right w:w="108" w:type="dxa"/>
      </w:tblCellMar>
    </w:tblPr>
    <w:tcPr>
      <w:shd w:val="clear" w:color="auto" w:fill="FDE4D0"/>
    </w:tcPr>
    <w:tblStylePr w:type="firstRow">
      <w:rPr>
        <w:b/>
        <w:bCs/>
        <w:color w:val="000000"/>
      </w:rPr>
      <w:tblPr/>
      <w:tcPr>
        <w:shd w:val="clear" w:color="auto" w:fill="FEF4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DE9D9"/>
      </w:tcPr>
    </w:tblStylePr>
    <w:tblStylePr w:type="band1Vert">
      <w:tblPr/>
      <w:tcPr>
        <w:shd w:val="clear" w:color="auto" w:fill="FBCAA2"/>
      </w:tcPr>
    </w:tblStylePr>
    <w:tblStylePr w:type="band1Horz">
      <w:tblPr/>
      <w:tcPr>
        <w:tcBorders>
          <w:insideH w:val="single" w:sz="6" w:space="0" w:color="F79646"/>
          <w:insideV w:val="single" w:sz="6" w:space="0" w:color="F79646"/>
        </w:tcBorders>
        <w:shd w:val="clear" w:color="auto" w:fill="FBCAA2"/>
      </w:tcPr>
    </w:tblStylePr>
    <w:tblStylePr w:type="nwCell">
      <w:tblPr/>
      <w:tcPr>
        <w:shd w:val="clear" w:color="auto" w:fill="FFFFFF"/>
      </w:tcPr>
    </w:tblStylePr>
  </w:style>
  <w:style w:type="table" w:styleId="Elencomedio1-Colore3">
    <w:name w:val="Medium List 1 Accent 3"/>
    <w:basedOn w:val="Tabellanormale"/>
    <w:uiPriority w:val="61"/>
    <w:rsid w:val="00E3248D"/>
    <w:rPr>
      <w:rFonts w:eastAsia="MS Gothic"/>
      <w:color w:val="000000"/>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customStyle="1" w:styleId="Riferimentodelicato1">
    <w:name w:val="Riferimento delicato1"/>
    <w:basedOn w:val="Tabellanormale"/>
    <w:uiPriority w:val="31"/>
    <w:qFormat/>
    <w:rsid w:val="00E3248D"/>
    <w:rPr>
      <w:rFonts w:ascii="Times New Roman" w:eastAsia="Times New Roman" w:hAnsi="Times New Roman"/>
    </w:rPr>
    <w:tblPr>
      <w:tblStyleRowBandSize w:val="1"/>
      <w:tblStyleColBandSize w:val="1"/>
      <w:tblInd w:w="0" w:type="dxa"/>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CellMar>
        <w:top w:w="0" w:type="dxa"/>
        <w:left w:w="108" w:type="dxa"/>
        <w:bottom w:w="0" w:type="dxa"/>
        <w:right w:w="108" w:type="dxa"/>
      </w:tblCellMar>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styleId="Grigliamedia2-Colore4">
    <w:name w:val="Medium Grid 2 Accent 4"/>
    <w:basedOn w:val="Tabellanormale"/>
    <w:uiPriority w:val="64"/>
    <w:rsid w:val="00E3248D"/>
    <w:rPr>
      <w:rFonts w:ascii="Times New Roman" w:eastAsia="Times New Roman" w:hAnsi="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FD3D2"/>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C0504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C0504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C0504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C0504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FA7A6"/>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FA7A6"/>
      </w:tcPr>
    </w:tblStylePr>
  </w:style>
  <w:style w:type="table" w:styleId="Sfondoacolori-Colore4">
    <w:name w:val="Colorful Shading Accent 4"/>
    <w:basedOn w:val="Tabellanormale"/>
    <w:uiPriority w:val="67"/>
    <w:rsid w:val="00E3248D"/>
    <w:rPr>
      <w:rFonts w:ascii="Times New Roman" w:eastAsia="Times New Roman" w:hAnsi="Times New Roman"/>
      <w:color w:val="000000"/>
    </w:rPr>
    <w:tblPr>
      <w:tblStyleRowBandSize w:val="1"/>
      <w:tblStyleColBandSize w:val="1"/>
      <w:tblInd w:w="0" w:type="dxa"/>
      <w:tblCellMar>
        <w:top w:w="0" w:type="dxa"/>
        <w:left w:w="108" w:type="dxa"/>
        <w:bottom w:w="0" w:type="dxa"/>
        <w:right w:w="108" w:type="dxa"/>
      </w:tblCellMar>
    </w:tblPr>
    <w:tcPr>
      <w:shd w:val="clear" w:color="auto" w:fill="F8EDED"/>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cPr>
    </w:tblStylePr>
    <w:tblStylePr w:type="band1Horz">
      <w:tblPr/>
      <w:tcPr>
        <w:shd w:val="clear" w:color="auto" w:fill="F2DBDB"/>
      </w:tcPr>
    </w:tblStylePr>
  </w:style>
  <w:style w:type="table" w:styleId="Grigliamedia2-Colore6">
    <w:name w:val="Medium Grid 2 Accent 6"/>
    <w:basedOn w:val="Tabellanormale"/>
    <w:uiPriority w:val="64"/>
    <w:rsid w:val="00E3248D"/>
    <w:rPr>
      <w:rFonts w:ascii="Times New Roman" w:eastAsia="Times New Roman" w:hAnsi="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styleId="Grigliamedia2-Colore3">
    <w:name w:val="Medium Grid 2 Accent 3"/>
    <w:basedOn w:val="Tabellanormale"/>
    <w:uiPriority w:val="64"/>
    <w:rsid w:val="00E3248D"/>
    <w:rPr>
      <w:rFonts w:ascii="Times New Roman" w:eastAsia="Times New Roman" w:hAnsi="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Grigliaacolori-Colore61">
    <w:name w:val="Griglia a colori - Colore 61"/>
    <w:basedOn w:val="Tabellanormale"/>
    <w:uiPriority w:val="64"/>
    <w:rsid w:val="00E3248D"/>
    <w:rPr>
      <w:rFonts w:ascii="Times New Roman" w:eastAsia="Times New Roman" w:hAnsi="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styleId="Grigliamedia2-Colore5">
    <w:name w:val="Medium Grid 2 Accent 5"/>
    <w:basedOn w:val="Tabellanormale"/>
    <w:uiPriority w:val="64"/>
    <w:rsid w:val="00E3248D"/>
    <w:rPr>
      <w:rFonts w:ascii="Times New Roman" w:eastAsia="Times New Roman" w:hAnsi="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Riferimentodelicato2">
    <w:name w:val="Riferimento delicato2"/>
    <w:basedOn w:val="Tabellanormale"/>
    <w:uiPriority w:val="63"/>
    <w:qFormat/>
    <w:rsid w:val="00E3248D"/>
    <w:rPr>
      <w:rFonts w:ascii="Cambria" w:eastAsia="MS Mincho" w:hAnsi="Cambria"/>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styleId="Grigliamedia1-Colore4">
    <w:name w:val="Medium Grid 1 Accent 4"/>
    <w:basedOn w:val="Tabellanormale"/>
    <w:uiPriority w:val="68"/>
    <w:rsid w:val="00E3248D"/>
    <w:rPr>
      <w:rFonts w:eastAsia="MS Gothic"/>
      <w:color w:val="000000"/>
    </w:rPr>
    <w:tblPr>
      <w:tblStyleRowBandSize w:val="1"/>
      <w:tblStyleColBandSize w:val="1"/>
      <w:tblInd w:w="0" w:type="dxa"/>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CellMar>
        <w:top w:w="0" w:type="dxa"/>
        <w:left w:w="108" w:type="dxa"/>
        <w:bottom w:w="0" w:type="dxa"/>
        <w:right w:w="108" w:type="dxa"/>
      </w:tblCellMar>
    </w:tblPr>
    <w:tcPr>
      <w:shd w:val="clear" w:color="auto" w:fill="EFD3D2"/>
    </w:tcPr>
    <w:tblStylePr w:type="firstRow">
      <w:rPr>
        <w:b/>
        <w:bCs/>
        <w:color w:val="000000"/>
      </w:rPr>
      <w:tblPr/>
      <w:tcPr>
        <w:shd w:val="clear" w:color="auto" w:fill="F8EDED"/>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2DBDB"/>
      </w:tcPr>
    </w:tblStylePr>
    <w:tblStylePr w:type="band1Vert">
      <w:tblPr/>
      <w:tcPr>
        <w:shd w:val="clear" w:color="auto" w:fill="DFA7A6"/>
      </w:tcPr>
    </w:tblStylePr>
    <w:tblStylePr w:type="band1Horz">
      <w:tblPr/>
      <w:tcPr>
        <w:tcBorders>
          <w:insideH w:val="single" w:sz="6" w:space="0" w:color="C0504D"/>
          <w:insideV w:val="single" w:sz="6" w:space="0" w:color="C0504D"/>
        </w:tcBorders>
        <w:shd w:val="clear" w:color="auto" w:fill="DFA7A6"/>
      </w:tcPr>
    </w:tblStylePr>
    <w:tblStylePr w:type="nwCell">
      <w:tblPr/>
      <w:tcPr>
        <w:shd w:val="clear" w:color="auto" w:fill="FFFFFF"/>
      </w:tcPr>
    </w:tblStylePr>
  </w:style>
  <w:style w:type="table" w:customStyle="1" w:styleId="Grigliamedia31">
    <w:name w:val="Griglia media 31"/>
    <w:basedOn w:val="Tabellanormale"/>
    <w:uiPriority w:val="69"/>
    <w:rsid w:val="00E3248D"/>
    <w:rPr>
      <w:rFonts w:ascii="Cambria" w:eastAsia="MS Mincho" w:hAnsi="Cambria"/>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Elencoacolori-Colore5">
    <w:name w:val="Colorful List Accent 5"/>
    <w:basedOn w:val="Tabellanormale"/>
    <w:uiPriority w:val="73"/>
    <w:rsid w:val="00E3248D"/>
    <w:rPr>
      <w:rFonts w:ascii="Cambria" w:eastAsia="MS Mincho" w:hAnsi="Cambria"/>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EAF1DD"/>
    </w:tcPr>
    <w:tblStylePr w:type="firstRow">
      <w:rPr>
        <w:b/>
        <w:bCs/>
      </w:rPr>
      <w:tblPr/>
      <w:tcPr>
        <w:shd w:val="clear" w:color="auto" w:fill="D6E3BC"/>
      </w:tcPr>
    </w:tblStylePr>
    <w:tblStylePr w:type="lastRow">
      <w:rPr>
        <w:b/>
        <w:bCs/>
        <w:color w:val="000000"/>
      </w:rPr>
      <w:tblPr/>
      <w:tcPr>
        <w:shd w:val="clear" w:color="auto" w:fill="D6E3BC"/>
      </w:tcPr>
    </w:tblStylePr>
    <w:tblStylePr w:type="firstCol">
      <w:rPr>
        <w:color w:val="FFFFFF"/>
      </w:rPr>
      <w:tblPr/>
      <w:tcPr>
        <w:shd w:val="clear" w:color="auto" w:fill="76923C"/>
      </w:tcPr>
    </w:tblStylePr>
    <w:tblStylePr w:type="lastCol">
      <w:rPr>
        <w:color w:val="FFFFFF"/>
      </w:rPr>
      <w:tblPr/>
      <w:tcPr>
        <w:shd w:val="clear" w:color="auto" w:fill="76923C"/>
      </w:tcPr>
    </w:tblStylePr>
    <w:tblStylePr w:type="band1Vert">
      <w:tblPr/>
      <w:tcPr>
        <w:shd w:val="clear" w:color="auto" w:fill="CDDDAC"/>
      </w:tcPr>
    </w:tblStylePr>
    <w:tblStylePr w:type="band1Horz">
      <w:tblPr/>
      <w:tcPr>
        <w:shd w:val="clear" w:color="auto" w:fill="CDDDAC"/>
      </w:tcPr>
    </w:tblStylePr>
  </w:style>
  <w:style w:type="table" w:customStyle="1" w:styleId="Grigliamedia11">
    <w:name w:val="Griglia media 11"/>
    <w:basedOn w:val="Tabellanormale"/>
    <w:uiPriority w:val="67"/>
    <w:rsid w:val="00E3248D"/>
    <w:rPr>
      <w:rFonts w:ascii="Cambria" w:eastAsia="MS Mincho" w:hAnsi="Cambria"/>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CellMar>
        <w:top w:w="0" w:type="dxa"/>
        <w:left w:w="108" w:type="dxa"/>
        <w:bottom w:w="0" w:type="dxa"/>
        <w:right w:w="108" w:type="dxa"/>
      </w:tblCellMar>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Citazione1">
    <w:name w:val="Citazione1"/>
    <w:basedOn w:val="Tabellanormale"/>
    <w:uiPriority w:val="73"/>
    <w:qFormat/>
    <w:rsid w:val="00E3248D"/>
    <w:rPr>
      <w:rFonts w:ascii="Cambria" w:eastAsia="MS Mincho" w:hAnsi="Cambria"/>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Revisione1">
    <w:name w:val="Revisione1"/>
    <w:basedOn w:val="Tabellanormale"/>
    <w:uiPriority w:val="71"/>
    <w:rsid w:val="00E3248D"/>
    <w:rPr>
      <w:rFonts w:ascii="Cambria" w:eastAsia="MS Mincho" w:hAnsi="Cambria"/>
      <w:color w:val="000000"/>
    </w:rPr>
    <w:tblPr>
      <w:tblStyleRowBandSize w:val="1"/>
      <w:tblStyleColBandSize w:val="1"/>
      <w:tblInd w:w="0" w:type="dxa"/>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CellMar>
        <w:top w:w="0" w:type="dxa"/>
        <w:left w:w="108" w:type="dxa"/>
        <w:bottom w:w="0" w:type="dxa"/>
        <w:right w:w="108" w:type="dxa"/>
      </w:tblCellMar>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Elencoscuro-Colore4">
    <w:name w:val="Dark List Accent 4"/>
    <w:basedOn w:val="Tabellanormale"/>
    <w:uiPriority w:val="71"/>
    <w:rsid w:val="00E3248D"/>
    <w:rPr>
      <w:rFonts w:ascii="Cambria" w:eastAsia="MS Mincho" w:hAnsi="Cambria"/>
      <w:color w:val="000000"/>
    </w:rPr>
    <w:tblPr>
      <w:tblStyleRowBandSize w:val="1"/>
      <w:tblStyleColBandSize w:val="1"/>
      <w:tblInd w:w="0" w:type="dxa"/>
      <w:tblBorders>
        <w:top w:val="single" w:sz="24" w:space="0" w:color="C0504D"/>
        <w:left w:val="single" w:sz="4" w:space="0" w:color="C0504D"/>
        <w:bottom w:val="single" w:sz="4" w:space="0" w:color="C0504D"/>
        <w:right w:val="single" w:sz="4" w:space="0" w:color="C0504D"/>
        <w:insideH w:val="single" w:sz="4" w:space="0" w:color="FFFFFF"/>
        <w:insideV w:val="single" w:sz="4" w:space="0" w:color="FFFFFF"/>
      </w:tblBorders>
      <w:tblCellMar>
        <w:top w:w="0" w:type="dxa"/>
        <w:left w:w="108" w:type="dxa"/>
        <w:bottom w:w="0" w:type="dxa"/>
        <w:right w:w="108" w:type="dxa"/>
      </w:tblCellMar>
    </w:tblPr>
    <w:tcPr>
      <w:shd w:val="clear" w:color="auto" w:fill="F8EDED"/>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772C2A"/>
      </w:tcPr>
    </w:tblStylePr>
    <w:tblStylePr w:type="firstCol">
      <w:rPr>
        <w:color w:val="FFFFFF"/>
      </w:rPr>
      <w:tblPr/>
      <w:tcPr>
        <w:tcBorders>
          <w:top w:val="nil"/>
          <w:left w:val="nil"/>
          <w:bottom w:val="nil"/>
          <w:right w:val="nil"/>
          <w:insideH w:val="single" w:sz="4" w:space="0" w:color="772C2A"/>
          <w:insideV w:val="nil"/>
        </w:tcBorders>
        <w:shd w:val="clear" w:color="auto" w:fill="772C2A"/>
      </w:tcPr>
    </w:tblStylePr>
    <w:tblStylePr w:type="lastCol">
      <w:rPr>
        <w:color w:val="FFFFFF"/>
      </w:rPr>
      <w:tblPr/>
      <w:tcPr>
        <w:tcBorders>
          <w:top w:val="nil"/>
          <w:left w:val="nil"/>
          <w:bottom w:val="nil"/>
          <w:right w:val="nil"/>
          <w:insideH w:val="nil"/>
          <w:insideV w:val="nil"/>
        </w:tcBorders>
        <w:shd w:val="clear" w:color="auto" w:fill="772C2A"/>
      </w:tcPr>
    </w:tblStylePr>
    <w:tblStylePr w:type="band1Vert">
      <w:tblPr/>
      <w:tcPr>
        <w:shd w:val="clear" w:color="auto" w:fill="E5B8B7"/>
      </w:tcPr>
    </w:tblStylePr>
    <w:tblStylePr w:type="band1Horz">
      <w:tblPr/>
      <w:tcPr>
        <w:shd w:val="clear" w:color="auto" w:fill="DFA7A6"/>
      </w:tcPr>
    </w:tblStylePr>
    <w:tblStylePr w:type="neCell">
      <w:rPr>
        <w:color w:val="000000"/>
      </w:rPr>
    </w:tblStylePr>
    <w:tblStylePr w:type="nwCell">
      <w:rPr>
        <w:color w:val="000000"/>
      </w:rPr>
    </w:tblStylePr>
  </w:style>
  <w:style w:type="table" w:styleId="Elencochiaro-Colore4">
    <w:name w:val="Light List Accent 4"/>
    <w:basedOn w:val="Tabellanormale"/>
    <w:uiPriority w:val="62"/>
    <w:rsid w:val="00E3248D"/>
    <w:rPr>
      <w:rFonts w:ascii="Cambria" w:eastAsia="MS Mincho" w:hAnsi="Cambria"/>
    </w:rPr>
    <w:tblPr>
      <w:tblStyleRowBandSize w:val="1"/>
      <w:tblStyleColBandSize w:val="1"/>
      <w:tblInd w:w="0" w:type="dxa"/>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CellMar>
        <w:top w:w="0" w:type="dxa"/>
        <w:left w:w="108" w:type="dxa"/>
        <w:bottom w:w="0" w:type="dxa"/>
        <w:right w:w="108" w:type="dxa"/>
      </w:tblCellMar>
    </w:tblPr>
    <w:tblStylePr w:type="firstRow">
      <w:pPr>
        <w:spacing w:before="0" w:after="0" w:line="240" w:lineRule="auto"/>
      </w:pPr>
      <w:rPr>
        <w:rFonts w:ascii="Raavi" w:eastAsia="Shruti" w:hAnsi="Raavi"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Raavi" w:eastAsia="Shruti" w:hAnsi="Raavi"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Raavi" w:eastAsia="Shruti" w:hAnsi="Raavi" w:cs="Times New Roman"/>
        <w:b/>
        <w:bCs/>
      </w:rPr>
    </w:tblStylePr>
    <w:tblStylePr w:type="lastCol">
      <w:rPr>
        <w:rFonts w:ascii="Raavi" w:eastAsia="Shruti" w:hAnsi="Raavi"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styleId="Elencomedio1-Colore4">
    <w:name w:val="Medium List 1 Accent 4"/>
    <w:basedOn w:val="Tabellanormale"/>
    <w:uiPriority w:val="66"/>
    <w:rsid w:val="00E3248D"/>
    <w:rPr>
      <w:rFonts w:eastAsia="MS Gothic"/>
      <w:color w:val="000000"/>
    </w:rPr>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right w:val="nil"/>
          <w:insideH w:val="nil"/>
          <w:insideV w:val="nil"/>
        </w:tcBorders>
        <w:shd w:val="clear" w:color="auto" w:fill="FFFFFF"/>
      </w:tcPr>
    </w:tblStylePr>
    <w:tblStylePr w:type="lastRow">
      <w:tblPr/>
      <w:tcPr>
        <w:tcBorders>
          <w:top w:val="single" w:sz="8" w:space="0" w:color="C0504D"/>
          <w:left w:val="nil"/>
          <w:bottom w:val="nil"/>
          <w:right w:val="nil"/>
          <w:insideH w:val="nil"/>
          <w:insideV w:val="nil"/>
        </w:tcBorders>
        <w:shd w:val="clear" w:color="auto" w:fill="FFFFFF"/>
      </w:tcPr>
    </w:tblStylePr>
    <w:tblStylePr w:type="firstCol">
      <w:tblPr/>
      <w:tcPr>
        <w:tcBorders>
          <w:top w:val="nil"/>
          <w:left w:val="nil"/>
          <w:bottom w:val="nil"/>
          <w:right w:val="single" w:sz="8" w:space="0" w:color="C0504D"/>
          <w:insideH w:val="nil"/>
          <w:insideV w:val="nil"/>
        </w:tcBorders>
        <w:shd w:val="clear" w:color="auto" w:fill="FFFFFF"/>
      </w:tcPr>
    </w:tblStylePr>
    <w:tblStylePr w:type="lastCol">
      <w:tblPr/>
      <w:tcPr>
        <w:tcBorders>
          <w:top w:val="nil"/>
          <w:left w:val="single" w:sz="8" w:space="0" w:color="C0504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FD3D2"/>
      </w:tcPr>
    </w:tblStylePr>
    <w:tblStylePr w:type="band1Horz">
      <w:tblPr/>
      <w:tcPr>
        <w:tcBorders>
          <w:top w:val="nil"/>
          <w:bottom w:val="nil"/>
          <w:insideH w:val="nil"/>
          <w:insideV w:val="nil"/>
        </w:tcBorders>
        <w:shd w:val="clear" w:color="auto" w:fill="EFD3D2"/>
      </w:tcPr>
    </w:tblStylePr>
    <w:tblStylePr w:type="nwCell">
      <w:tblPr/>
      <w:tcPr>
        <w:shd w:val="clear" w:color="auto" w:fill="FFFFFF"/>
      </w:tcPr>
    </w:tblStylePr>
    <w:tblStylePr w:type="swCell">
      <w:tblPr/>
      <w:tcPr>
        <w:tcBorders>
          <w:top w:val="nil"/>
        </w:tcBorders>
      </w:tcPr>
    </w:tblStylePr>
  </w:style>
  <w:style w:type="table" w:styleId="Grigliaacolori-Colore3">
    <w:name w:val="Colorful Grid Accent 3"/>
    <w:basedOn w:val="Tabellanormale"/>
    <w:uiPriority w:val="60"/>
    <w:rsid w:val="00E3248D"/>
    <w:rPr>
      <w:rFonts w:ascii="Cambria" w:eastAsia="MS Mincho" w:hAnsi="Cambria"/>
      <w:color w:val="943634"/>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Sfondomedio2-Colore4">
    <w:name w:val="Medium Shading 2 Accent 4"/>
    <w:basedOn w:val="Tabellanormale"/>
    <w:uiPriority w:val="65"/>
    <w:rsid w:val="00E3248D"/>
    <w:rPr>
      <w:rFonts w:ascii="Cambria" w:eastAsia="MS Mincho" w:hAnsi="Cambria"/>
      <w:color w:val="000000"/>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rPr>
        <w:rFonts w:ascii="Raavi" w:eastAsia="Shruti" w:hAnsi="Raavi" w:cs="Times New Roman"/>
      </w:rPr>
      <w:tblPr/>
      <w:tcPr>
        <w:tcBorders>
          <w:top w:val="nil"/>
          <w:bottom w:val="single" w:sz="8" w:space="0" w:color="C0504D"/>
        </w:tcBorders>
      </w:tcPr>
    </w:tblStylePr>
    <w:tblStylePr w:type="lastRow">
      <w:rPr>
        <w:b/>
        <w:bCs/>
        <w:color w:val="1F497D"/>
      </w:rPr>
      <w:tblPr/>
      <w:tcPr>
        <w:tcBorders>
          <w:top w:val="single" w:sz="8" w:space="0" w:color="C0504D"/>
          <w:bottom w:val="single" w:sz="8" w:space="0" w:color="C0504D"/>
        </w:tcBorders>
      </w:tcPr>
    </w:tblStylePr>
    <w:tblStylePr w:type="firstCol">
      <w:rPr>
        <w:b/>
        <w:bCs/>
      </w:rPr>
    </w:tblStylePr>
    <w:tblStylePr w:type="lastCol">
      <w:rPr>
        <w:b/>
        <w:bCs/>
      </w:rPr>
      <w:tblPr/>
      <w:tcPr>
        <w:tcBorders>
          <w:top w:val="single" w:sz="8" w:space="0" w:color="C0504D"/>
          <w:bottom w:val="single" w:sz="8" w:space="0" w:color="C0504D"/>
        </w:tcBorders>
      </w:tcPr>
    </w:tblStylePr>
    <w:tblStylePr w:type="band1Vert">
      <w:tblPr/>
      <w:tcPr>
        <w:shd w:val="clear" w:color="auto" w:fill="EFD3D2"/>
      </w:tcPr>
    </w:tblStylePr>
    <w:tblStylePr w:type="band1Horz">
      <w:tblPr/>
      <w:tcPr>
        <w:shd w:val="clear" w:color="auto" w:fill="EFD3D2"/>
      </w:tcPr>
    </w:tblStylePr>
  </w:style>
  <w:style w:type="table" w:styleId="Elencoacolori-Colore4">
    <w:name w:val="Colorful List Accent 4"/>
    <w:basedOn w:val="Tabellanormale"/>
    <w:uiPriority w:val="73"/>
    <w:rsid w:val="00E3248D"/>
    <w:rPr>
      <w:rFonts w:ascii="Cambria" w:eastAsia="MS Mincho" w:hAnsi="Cambria"/>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F2DBDB"/>
    </w:tcPr>
    <w:tblStylePr w:type="firstRow">
      <w:rPr>
        <w:b/>
        <w:bCs/>
      </w:rPr>
      <w:tblPr/>
      <w:tcPr>
        <w:shd w:val="clear" w:color="auto" w:fill="E5B8B7"/>
      </w:tcPr>
    </w:tblStylePr>
    <w:tblStylePr w:type="lastRow">
      <w:rPr>
        <w:b/>
        <w:bCs/>
        <w:color w:val="000000"/>
      </w:rPr>
      <w:tblPr/>
      <w:tcPr>
        <w:shd w:val="clear" w:color="auto" w:fill="E5B8B7"/>
      </w:tcPr>
    </w:tblStylePr>
    <w:tblStylePr w:type="firstCol">
      <w:rPr>
        <w:color w:val="FFFFFF"/>
      </w:rPr>
      <w:tblPr/>
      <w:tcPr>
        <w:shd w:val="clear" w:color="auto" w:fill="943634"/>
      </w:tcPr>
    </w:tblStylePr>
    <w:tblStylePr w:type="lastCol">
      <w:rPr>
        <w:color w:val="FFFFFF"/>
      </w:rPr>
      <w:tblPr/>
      <w:tcPr>
        <w:shd w:val="clear" w:color="auto" w:fill="943634"/>
      </w:tcPr>
    </w:tblStylePr>
    <w:tblStylePr w:type="band1Vert">
      <w:tblPr/>
      <w:tcPr>
        <w:shd w:val="clear" w:color="auto" w:fill="DFA7A6"/>
      </w:tcPr>
    </w:tblStylePr>
    <w:tblStylePr w:type="band1Horz">
      <w:tblPr/>
      <w:tcPr>
        <w:shd w:val="clear" w:color="auto" w:fill="DFA7A6"/>
      </w:tcPr>
    </w:tblStylePr>
  </w:style>
  <w:style w:type="table" w:styleId="Elencochiaro-Colore5">
    <w:name w:val="Light List Accent 5"/>
    <w:basedOn w:val="Tabellanormale"/>
    <w:uiPriority w:val="62"/>
    <w:rsid w:val="00E3248D"/>
    <w:rPr>
      <w:rFonts w:ascii="Cambria" w:eastAsia="MS Mincho" w:hAnsi="Cambria"/>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blStylePr w:type="firstRow">
      <w:pPr>
        <w:spacing w:before="0" w:after="0" w:line="240" w:lineRule="auto"/>
      </w:pPr>
      <w:rPr>
        <w:rFonts w:ascii="Raavi" w:eastAsia="Shruti" w:hAnsi="Raavi"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Raavi" w:eastAsia="Shruti" w:hAnsi="Raavi"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Raavi" w:eastAsia="Shruti" w:hAnsi="Raavi" w:cs="Times New Roman"/>
        <w:b/>
        <w:bCs/>
      </w:rPr>
    </w:tblStylePr>
    <w:tblStylePr w:type="lastCol">
      <w:rPr>
        <w:rFonts w:ascii="Raavi" w:eastAsia="Shruti" w:hAnsi="Raavi"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styleId="Sfondochiaro-Colore4">
    <w:name w:val="Light Shading Accent 4"/>
    <w:basedOn w:val="Tabellanormale"/>
    <w:uiPriority w:val="61"/>
    <w:rsid w:val="00E3248D"/>
    <w:rPr>
      <w:rFonts w:ascii="Cambria" w:eastAsia="MS Mincho" w:hAnsi="Cambria"/>
    </w:rPr>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customStyle="1" w:styleId="Bibliografia2">
    <w:name w:val="Bibliografia2"/>
    <w:basedOn w:val="Tabellanormale"/>
    <w:uiPriority w:val="61"/>
    <w:rsid w:val="00E3248D"/>
    <w:rPr>
      <w:rFonts w:ascii="Cambria" w:eastAsia="MS Mincho" w:hAnsi="Cambria"/>
    </w:rPr>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Grigliaacolori-Colore611">
    <w:name w:val="Griglia a colori - Colore 611"/>
    <w:basedOn w:val="Tabellanormale"/>
    <w:uiPriority w:val="64"/>
    <w:rsid w:val="00E3248D"/>
    <w:rPr>
      <w:rFonts w:ascii="Cambria" w:eastAsia="MS Mincho" w:hAnsi="Cambria"/>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7964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79646"/>
      </w:tcPr>
    </w:tblStylePr>
    <w:tblStylePr w:type="lastCol">
      <w:rPr>
        <w:b/>
        <w:bCs/>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Enfasiintensa1">
    <w:name w:val="Enfasi intensa1"/>
    <w:basedOn w:val="Tabellanormale"/>
    <w:uiPriority w:val="66"/>
    <w:qFormat/>
    <w:rsid w:val="00E3248D"/>
    <w:rPr>
      <w:rFonts w:eastAsia="MS Gothic"/>
      <w:color w:val="000000"/>
    </w:rPr>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right w:val="nil"/>
          <w:insideH w:val="nil"/>
          <w:insideV w:val="nil"/>
        </w:tcBorders>
        <w:shd w:val="clear" w:color="auto" w:fill="FFFFFF"/>
      </w:tcPr>
    </w:tblStylePr>
    <w:tblStylePr w:type="lastRow">
      <w:tblPr/>
      <w:tcPr>
        <w:tcBorders>
          <w:top w:val="single" w:sz="8" w:space="0" w:color="F79646"/>
          <w:left w:val="nil"/>
          <w:bottom w:val="nil"/>
          <w:right w:val="nil"/>
          <w:insideH w:val="nil"/>
          <w:insideV w:val="nil"/>
        </w:tcBorders>
        <w:shd w:val="clear" w:color="auto" w:fill="FFFFFF"/>
      </w:tcPr>
    </w:tblStylePr>
    <w:tblStylePr w:type="firstCol">
      <w:tblPr/>
      <w:tcPr>
        <w:tcBorders>
          <w:top w:val="nil"/>
          <w:left w:val="nil"/>
          <w:bottom w:val="nil"/>
          <w:right w:val="single" w:sz="8" w:space="0" w:color="F79646"/>
          <w:insideH w:val="nil"/>
          <w:insideV w:val="nil"/>
        </w:tcBorders>
        <w:shd w:val="clear" w:color="auto" w:fill="FFFFFF"/>
      </w:tcPr>
    </w:tblStylePr>
    <w:tblStylePr w:type="lastCol">
      <w:tblPr/>
      <w:tcPr>
        <w:tcBorders>
          <w:top w:val="nil"/>
          <w:left w:val="single" w:sz="8" w:space="0" w:color="F7964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DE4D0"/>
      </w:tcPr>
    </w:tblStylePr>
    <w:tblStylePr w:type="band1Horz">
      <w:tblPr/>
      <w:tcPr>
        <w:tcBorders>
          <w:top w:val="nil"/>
          <w:bottom w:val="nil"/>
          <w:insideH w:val="nil"/>
          <w:insideV w:val="nil"/>
        </w:tcBorders>
        <w:shd w:val="clear" w:color="auto" w:fill="FDE4D0"/>
      </w:tcPr>
    </w:tblStylePr>
    <w:tblStylePr w:type="nwCell">
      <w:tblPr/>
      <w:tcPr>
        <w:shd w:val="clear" w:color="auto" w:fill="FFFFFF"/>
      </w:tcPr>
    </w:tblStylePr>
    <w:tblStylePr w:type="swCell">
      <w:tblPr/>
      <w:tcPr>
        <w:tcBorders>
          <w:top w:val="nil"/>
        </w:tcBorders>
      </w:tcPr>
    </w:tblStylePr>
  </w:style>
  <w:style w:type="table" w:customStyle="1" w:styleId="Titolosommario1">
    <w:name w:val="Titolo sommario1"/>
    <w:basedOn w:val="Tabellanormale"/>
    <w:uiPriority w:val="62"/>
    <w:qFormat/>
    <w:rsid w:val="00E3248D"/>
    <w:rPr>
      <w:rFonts w:ascii="Cambria" w:eastAsia="MS Mincho" w:hAnsi="Cambria"/>
    </w:rPr>
    <w:tblPr>
      <w:tblStyleRowBandSize w:val="1"/>
      <w:tblStyleColBandSize w:val="1"/>
      <w:tblInd w:w="0"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CellMar>
        <w:top w:w="0" w:type="dxa"/>
        <w:left w:w="108" w:type="dxa"/>
        <w:bottom w:w="0" w:type="dxa"/>
        <w:right w:w="108" w:type="dxa"/>
      </w:tblCellMar>
    </w:tblPr>
    <w:tblStylePr w:type="firstRow">
      <w:pPr>
        <w:spacing w:before="0" w:after="0" w:line="240" w:lineRule="auto"/>
      </w:pPr>
      <w:rPr>
        <w:rFonts w:ascii="Raavi" w:eastAsia="Shruti" w:hAnsi="Raavi"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Raavi" w:eastAsia="Shruti" w:hAnsi="Raavi"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Raavi" w:eastAsia="Shruti" w:hAnsi="Raavi" w:cs="Times New Roman"/>
        <w:b/>
        <w:bCs/>
      </w:rPr>
    </w:tblStylePr>
    <w:tblStylePr w:type="lastCol">
      <w:rPr>
        <w:rFonts w:ascii="Raavi" w:eastAsia="Shruti" w:hAnsi="Raavi"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customStyle="1" w:styleId="Elencoacolori-Colore61">
    <w:name w:val="Elenco a colori - Colore 61"/>
    <w:basedOn w:val="Tabellanormale"/>
    <w:uiPriority w:val="63"/>
    <w:rsid w:val="00E3248D"/>
    <w:rPr>
      <w:rFonts w:ascii="Cambria" w:eastAsia="MS Mincho" w:hAnsi="Cambria"/>
    </w:rPr>
    <w:tblPr>
      <w:tblStyleRowBandSize w:val="1"/>
      <w:tblStyleColBandSize w:val="1"/>
      <w:tblInd w:w="0" w:type="dxa"/>
      <w:tblBorders>
        <w:top w:val="single" w:sz="8" w:space="0" w:color="F9B074"/>
        <w:left w:val="single" w:sz="8" w:space="0" w:color="F9B074"/>
        <w:bottom w:val="single" w:sz="8" w:space="0" w:color="F9B074"/>
        <w:right w:val="single" w:sz="8" w:space="0" w:color="F9B074"/>
        <w:insideH w:val="single" w:sz="8" w:space="0" w:color="F9B07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F9B074"/>
          <w:left w:val="single" w:sz="8" w:space="0" w:color="F9B074"/>
          <w:bottom w:val="single" w:sz="8" w:space="0" w:color="F9B074"/>
          <w:right w:val="single" w:sz="8" w:space="0" w:color="F9B074"/>
          <w:insideH w:val="nil"/>
          <w:insideV w:val="nil"/>
        </w:tcBorders>
        <w:shd w:val="clear" w:color="auto" w:fill="F79646"/>
      </w:tcPr>
    </w:tblStylePr>
    <w:tblStylePr w:type="lastRow">
      <w:pPr>
        <w:spacing w:before="0" w:after="0" w:line="240" w:lineRule="auto"/>
      </w:pPr>
      <w:rPr>
        <w:b/>
        <w:bCs/>
      </w:rPr>
      <w:tblPr/>
      <w:tcPr>
        <w:tcBorders>
          <w:top w:val="double" w:sz="6" w:space="0" w:color="F9B074"/>
          <w:left w:val="single" w:sz="8" w:space="0" w:color="F9B074"/>
          <w:bottom w:val="single" w:sz="8" w:space="0" w:color="F9B074"/>
          <w:right w:val="single" w:sz="8" w:space="0" w:color="F9B074"/>
          <w:insideH w:val="nil"/>
          <w:insideV w:val="nil"/>
        </w:tcBorders>
      </w:tcPr>
    </w:tblStylePr>
    <w:tblStylePr w:type="firstCol">
      <w:rPr>
        <w:b/>
        <w:bCs/>
      </w:rPr>
    </w:tblStylePr>
    <w:tblStylePr w:type="lastCol">
      <w:rPr>
        <w:b/>
        <w:bCs/>
      </w:rPr>
    </w:tblStylePr>
    <w:tblStylePr w:type="band1Vert">
      <w:tblPr/>
      <w:tcPr>
        <w:shd w:val="clear" w:color="auto" w:fill="FDE4D0"/>
      </w:tcPr>
    </w:tblStylePr>
    <w:tblStylePr w:type="band1Horz">
      <w:tblPr/>
      <w:tcPr>
        <w:tcBorders>
          <w:insideH w:val="nil"/>
          <w:insideV w:val="nil"/>
        </w:tcBorders>
        <w:shd w:val="clear" w:color="auto" w:fill="FDE4D0"/>
      </w:tcPr>
    </w:tblStylePr>
    <w:tblStylePr w:type="band2Horz">
      <w:tblPr/>
      <w:tcPr>
        <w:tcBorders>
          <w:insideH w:val="nil"/>
          <w:insideV w:val="nil"/>
        </w:tcBorders>
      </w:tcPr>
    </w:tblStylePr>
  </w:style>
  <w:style w:type="table" w:customStyle="1" w:styleId="Grigliachiara1">
    <w:name w:val="Griglia chiara1"/>
    <w:basedOn w:val="Tabellanormale"/>
    <w:uiPriority w:val="62"/>
    <w:rsid w:val="00E3248D"/>
    <w:rPr>
      <w:rFonts w:ascii="Cambria" w:eastAsia="MS Mincho" w:hAnsi="Cambria"/>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Raavi" w:eastAsia="Shruti" w:hAnsi="Raavi"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Raavi" w:eastAsia="Shruti" w:hAnsi="Raavi"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Raavi" w:eastAsia="Shruti" w:hAnsi="Raavi" w:cs="Times New Roman"/>
        <w:b/>
        <w:bCs/>
      </w:rPr>
    </w:tblStylePr>
    <w:tblStylePr w:type="lastCol">
      <w:rPr>
        <w:rFonts w:ascii="Raavi" w:eastAsia="Shruti" w:hAnsi="Raavi"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Sfondomedio11">
    <w:name w:val="Sfondo medio 11"/>
    <w:basedOn w:val="Tabellanormale"/>
    <w:uiPriority w:val="63"/>
    <w:rsid w:val="00E3248D"/>
    <w:rPr>
      <w:rFonts w:ascii="Cambria" w:eastAsia="MS Mincho" w:hAnsi="Cambria"/>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Elencomedio11">
    <w:name w:val="Elenco medio 11"/>
    <w:basedOn w:val="Tabellanormale"/>
    <w:uiPriority w:val="65"/>
    <w:rsid w:val="00E3248D"/>
    <w:rPr>
      <w:rFonts w:ascii="Cambria" w:eastAsia="MS Mincho" w:hAnsi="Cambria"/>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Raavi" w:eastAsia="Shruti" w:hAnsi="Raav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Sfondochiaro1">
    <w:name w:val="Sfondo chiaro1"/>
    <w:basedOn w:val="Tabellanormale"/>
    <w:uiPriority w:val="60"/>
    <w:rsid w:val="00E3248D"/>
    <w:rPr>
      <w:rFonts w:ascii="Cambria" w:eastAsia="MS Mincho" w:hAnsi="Cambria"/>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z-BottomofForm3">
    <w:name w:val="z-Bottom of Form3"/>
    <w:next w:val="Normale"/>
    <w:hidden/>
    <w:rsid w:val="00EA6119"/>
    <w:pPr>
      <w:widowControl w:val="0"/>
      <w:pBdr>
        <w:top w:val="double" w:sz="2" w:space="0" w:color="000000"/>
      </w:pBdr>
      <w:spacing w:before="60" w:after="60" w:line="360" w:lineRule="atLeast"/>
      <w:ind w:firstLine="284"/>
      <w:jc w:val="center"/>
    </w:pPr>
    <w:rPr>
      <w:rFonts w:ascii="Arial" w:eastAsia="Times New Roman" w:hAnsi="Arial"/>
      <w:snapToGrid w:val="0"/>
      <w:vanish/>
      <w:sz w:val="16"/>
      <w:lang w:val="en-US"/>
    </w:rPr>
  </w:style>
  <w:style w:type="paragraph" w:customStyle="1" w:styleId="z-TopofForm3">
    <w:name w:val="z-Top of Form3"/>
    <w:next w:val="Normale"/>
    <w:hidden/>
    <w:rsid w:val="00EA6119"/>
    <w:pPr>
      <w:widowControl w:val="0"/>
      <w:pBdr>
        <w:bottom w:val="double" w:sz="2" w:space="0" w:color="000000"/>
      </w:pBdr>
      <w:spacing w:before="60" w:after="60" w:line="360" w:lineRule="atLeast"/>
      <w:ind w:firstLine="284"/>
      <w:jc w:val="center"/>
    </w:pPr>
    <w:rPr>
      <w:rFonts w:ascii="Arial" w:eastAsia="Times New Roman" w:hAnsi="Arial"/>
      <w:snapToGrid w:val="0"/>
      <w:vanish/>
      <w:sz w:val="16"/>
      <w:lang w:val="en-US"/>
    </w:rPr>
  </w:style>
  <w:style w:type="paragraph" w:customStyle="1" w:styleId="Bibliografia3">
    <w:name w:val="Bibliografia3"/>
    <w:basedOn w:val="Normale"/>
    <w:rsid w:val="00EA6119"/>
    <w:pPr>
      <w:keepLines/>
      <w:spacing w:after="56" w:line="283" w:lineRule="exact"/>
    </w:pPr>
  </w:style>
  <w:style w:type="paragraph" w:customStyle="1" w:styleId="Grigliaacolori-Colore12">
    <w:name w:val="Griglia a colori - Colore 12"/>
    <w:basedOn w:val="Normale"/>
    <w:next w:val="Normale"/>
    <w:link w:val="Grigliaacolori-Colore1Carattere1"/>
    <w:qFormat/>
    <w:rsid w:val="00EA6119"/>
    <w:rPr>
      <w:rFonts w:ascii="Garamond" w:hAnsi="Garamond"/>
      <w:i/>
      <w:iCs/>
      <w:color w:val="000000"/>
    </w:rPr>
  </w:style>
  <w:style w:type="character" w:customStyle="1" w:styleId="Grigliaacolori-Colore1Carattere1">
    <w:name w:val="Griglia a colori - Colore 1 Carattere1"/>
    <w:link w:val="Grigliaacolori-Colore12"/>
    <w:rsid w:val="00EA6119"/>
    <w:rPr>
      <w:rFonts w:ascii="Garamond" w:eastAsia="Times New Roman" w:hAnsi="Garamond" w:cs="Times New Roman"/>
      <w:i/>
      <w:iCs/>
      <w:color w:val="000000"/>
      <w:sz w:val="24"/>
      <w:szCs w:val="20"/>
    </w:rPr>
  </w:style>
  <w:style w:type="paragraph" w:customStyle="1" w:styleId="Elencoacolori-Colore12">
    <w:name w:val="Elenco a colori - Colore 12"/>
    <w:basedOn w:val="Normale"/>
    <w:uiPriority w:val="34"/>
    <w:qFormat/>
    <w:rsid w:val="00EA6119"/>
    <w:pPr>
      <w:ind w:left="567"/>
    </w:pPr>
  </w:style>
  <w:style w:type="paragraph" w:customStyle="1" w:styleId="Sfondochiaro-Colore22">
    <w:name w:val="Sfondo chiaro - Colore 22"/>
    <w:basedOn w:val="Normale"/>
    <w:next w:val="Normale"/>
    <w:link w:val="Sfondochiaro-Colore2Carattere1"/>
    <w:uiPriority w:val="30"/>
    <w:qFormat/>
    <w:rsid w:val="00EA6119"/>
    <w:pPr>
      <w:pBdr>
        <w:bottom w:val="single" w:sz="4" w:space="4" w:color="4F81BD"/>
      </w:pBdr>
      <w:spacing w:before="200" w:after="280"/>
      <w:ind w:left="936" w:right="936"/>
    </w:pPr>
    <w:rPr>
      <w:rFonts w:eastAsia="Batang"/>
      <w:b/>
      <w:bCs/>
      <w:i/>
      <w:iCs/>
      <w:color w:val="4F81BD"/>
    </w:rPr>
  </w:style>
  <w:style w:type="character" w:customStyle="1" w:styleId="Sfondochiaro-Colore2Carattere1">
    <w:name w:val="Sfondo chiaro - Colore 2 Carattere1"/>
    <w:link w:val="Sfondochiaro-Colore22"/>
    <w:uiPriority w:val="30"/>
    <w:rsid w:val="00EA6119"/>
    <w:rPr>
      <w:rFonts w:ascii="Calibri" w:eastAsia="Batang" w:hAnsi="Calibri" w:cs="Times New Roman"/>
      <w:b/>
      <w:bCs/>
      <w:i/>
      <w:iCs/>
      <w:color w:val="4F81BD"/>
      <w:sz w:val="24"/>
      <w:szCs w:val="20"/>
    </w:rPr>
  </w:style>
  <w:style w:type="paragraph" w:customStyle="1" w:styleId="Nessunaspaziatura2">
    <w:name w:val="Nessuna spaziatura2"/>
    <w:uiPriority w:val="1"/>
    <w:qFormat/>
    <w:rsid w:val="00EA6119"/>
    <w:rPr>
      <w:rFonts w:eastAsia="Times New Roman"/>
      <w:sz w:val="22"/>
      <w:szCs w:val="22"/>
      <w:lang w:eastAsia="en-US"/>
    </w:rPr>
  </w:style>
  <w:style w:type="paragraph" w:styleId="Bibliografia">
    <w:name w:val="Bibliography"/>
    <w:basedOn w:val="Normale"/>
    <w:next w:val="Normale"/>
    <w:unhideWhenUsed/>
    <w:rsid w:val="00AD72A2"/>
  </w:style>
  <w:style w:type="paragraph" w:customStyle="1" w:styleId="Corpotesto2">
    <w:name w:val="Corpo testo2"/>
    <w:basedOn w:val="Normale"/>
    <w:rsid w:val="00BC16FA"/>
    <w:pPr>
      <w:spacing w:after="56" w:line="396" w:lineRule="exact"/>
    </w:pPr>
  </w:style>
  <w:style w:type="paragraph" w:customStyle="1" w:styleId="z-BottomofForm">
    <w:name w:val="z-Bottom of Form"/>
    <w:next w:val="Normale"/>
    <w:hidden/>
    <w:rsid w:val="00BC16FA"/>
    <w:pPr>
      <w:widowControl w:val="0"/>
      <w:pBdr>
        <w:top w:val="double" w:sz="2" w:space="0" w:color="000000"/>
      </w:pBdr>
      <w:spacing w:before="60" w:after="60" w:line="360" w:lineRule="atLeast"/>
      <w:ind w:firstLine="284"/>
      <w:jc w:val="center"/>
    </w:pPr>
    <w:rPr>
      <w:rFonts w:ascii="Arial" w:eastAsia="Times New Roman" w:hAnsi="Arial"/>
      <w:snapToGrid w:val="0"/>
      <w:vanish/>
      <w:sz w:val="16"/>
      <w:lang w:val="en-US"/>
    </w:rPr>
  </w:style>
  <w:style w:type="paragraph" w:customStyle="1" w:styleId="z-TopofForm">
    <w:name w:val="z-Top of Form"/>
    <w:next w:val="Normale"/>
    <w:hidden/>
    <w:rsid w:val="00BC16FA"/>
    <w:pPr>
      <w:widowControl w:val="0"/>
      <w:pBdr>
        <w:bottom w:val="double" w:sz="2" w:space="0" w:color="000000"/>
      </w:pBdr>
      <w:spacing w:before="60" w:after="60" w:line="360" w:lineRule="atLeast"/>
      <w:ind w:firstLine="284"/>
      <w:jc w:val="center"/>
    </w:pPr>
    <w:rPr>
      <w:rFonts w:ascii="Arial" w:eastAsia="Times New Roman" w:hAnsi="Arial"/>
      <w:snapToGrid w:val="0"/>
      <w:vanish/>
      <w:sz w:val="16"/>
      <w:lang w:val="en-US"/>
    </w:rPr>
  </w:style>
  <w:style w:type="character" w:customStyle="1" w:styleId="CarattereCarattere13">
    <w:name w:val="Carattere Carattere13"/>
    <w:rsid w:val="00BC16FA"/>
    <w:rPr>
      <w:rFonts w:ascii="Garamond" w:hAnsi="Garamond"/>
      <w:i/>
      <w:spacing w:val="5"/>
      <w:sz w:val="24"/>
      <w:lang w:val="it-IT" w:eastAsia="it-IT" w:bidi="ar-SA"/>
    </w:rPr>
  </w:style>
  <w:style w:type="paragraph" w:styleId="Citazione">
    <w:name w:val="Quote"/>
    <w:basedOn w:val="Normale"/>
    <w:next w:val="Normale"/>
    <w:link w:val="CitazioneCarattere"/>
    <w:uiPriority w:val="29"/>
    <w:qFormat/>
    <w:rsid w:val="00BC16FA"/>
    <w:rPr>
      <w:i/>
      <w:iCs/>
      <w:color w:val="000000"/>
    </w:rPr>
  </w:style>
  <w:style w:type="character" w:customStyle="1" w:styleId="CitazioneCarattere">
    <w:name w:val="Citazione Carattere"/>
    <w:basedOn w:val="Carpredefinitoparagrafo"/>
    <w:link w:val="Citazione"/>
    <w:uiPriority w:val="29"/>
    <w:rsid w:val="00BC16FA"/>
    <w:rPr>
      <w:rFonts w:eastAsia="Times New Roman"/>
      <w:i/>
      <w:iCs/>
      <w:color w:val="000000"/>
      <w:sz w:val="24"/>
    </w:rPr>
  </w:style>
  <w:style w:type="paragraph" w:styleId="Paragrafoelenco">
    <w:name w:val="List Paragraph"/>
    <w:basedOn w:val="Normale"/>
    <w:link w:val="ParagrafoelencoCarattere"/>
    <w:uiPriority w:val="34"/>
    <w:qFormat/>
    <w:rsid w:val="00BC16FA"/>
    <w:pPr>
      <w:ind w:left="567"/>
    </w:pPr>
  </w:style>
  <w:style w:type="character" w:customStyle="1" w:styleId="ParagrafoelencoCarattere">
    <w:name w:val="Paragrafo elenco Carattere"/>
    <w:link w:val="Paragrafoelenco"/>
    <w:uiPriority w:val="34"/>
    <w:rsid w:val="00BC16FA"/>
    <w:rPr>
      <w:rFonts w:eastAsia="Times New Roman"/>
      <w:sz w:val="24"/>
    </w:rPr>
  </w:style>
  <w:style w:type="character" w:customStyle="1" w:styleId="CorpotestoCarattere">
    <w:name w:val="Corpo testo Carattere"/>
    <w:link w:val="a"/>
    <w:rsid w:val="00BC16FA"/>
    <w:rPr>
      <w:rFonts w:ascii="Calibri" w:eastAsia="Times New Roman" w:hAnsi="Calibri" w:cs="Times New Roman"/>
      <w:snapToGrid w:val="0"/>
      <w:sz w:val="24"/>
      <w:szCs w:val="20"/>
      <w:lang w:eastAsia="it-IT"/>
    </w:rPr>
  </w:style>
  <w:style w:type="paragraph" w:styleId="Citazioneintensa">
    <w:name w:val="Intense Quote"/>
    <w:basedOn w:val="Normale"/>
    <w:next w:val="Normale"/>
    <w:link w:val="CitazioneintensaCarattere"/>
    <w:uiPriority w:val="30"/>
    <w:qFormat/>
    <w:rsid w:val="00BC16FA"/>
    <w:pPr>
      <w:pBdr>
        <w:bottom w:val="single" w:sz="4" w:space="4" w:color="4F81BD"/>
      </w:pBdr>
      <w:spacing w:before="200" w:after="280"/>
      <w:ind w:left="936" w:right="936"/>
    </w:pPr>
    <w:rPr>
      <w:rFonts w:eastAsia="Batang"/>
      <w:b/>
      <w:bCs/>
      <w:i/>
      <w:iCs/>
      <w:color w:val="4F81BD"/>
    </w:rPr>
  </w:style>
  <w:style w:type="character" w:customStyle="1" w:styleId="CitazioneintensaCarattere">
    <w:name w:val="Citazione intensa Carattere"/>
    <w:basedOn w:val="Carpredefinitoparagrafo"/>
    <w:link w:val="Citazioneintensa"/>
    <w:uiPriority w:val="30"/>
    <w:rsid w:val="00BC16FA"/>
    <w:rPr>
      <w:rFonts w:eastAsia="Batang"/>
      <w:b/>
      <w:bCs/>
      <w:i/>
      <w:iCs/>
      <w:color w:val="4F81BD"/>
      <w:sz w:val="24"/>
    </w:rPr>
  </w:style>
  <w:style w:type="paragraph" w:styleId="Nessunaspaziatura">
    <w:name w:val="No Spacing"/>
    <w:uiPriority w:val="1"/>
    <w:qFormat/>
    <w:rsid w:val="00BC16FA"/>
    <w:rPr>
      <w:rFonts w:eastAsia="Times New Roman"/>
      <w:sz w:val="22"/>
      <w:szCs w:val="22"/>
      <w:lang w:eastAsia="en-US"/>
    </w:rPr>
  </w:style>
  <w:style w:type="character" w:customStyle="1" w:styleId="StileMessaggioDiPostaElettronica401">
    <w:name w:val="StileMessaggioDiPostaElettronica401"/>
    <w:rsid w:val="00BC16FA"/>
    <w:rPr>
      <w:rFonts w:ascii="Arial" w:hAnsi="Arial" w:cs="Arial"/>
      <w:color w:val="auto"/>
      <w:sz w:val="20"/>
    </w:rPr>
  </w:style>
  <w:style w:type="character" w:customStyle="1" w:styleId="StileMessaggioDiPostaElettronica411">
    <w:name w:val="StileMessaggioDiPostaElettronica411"/>
    <w:rsid w:val="00BC16FA"/>
    <w:rPr>
      <w:rFonts w:ascii="Arial" w:hAnsi="Arial" w:cs="Arial"/>
      <w:color w:val="auto"/>
      <w:sz w:val="20"/>
    </w:rPr>
  </w:style>
  <w:style w:type="character" w:customStyle="1" w:styleId="CorpotestoCarattere1">
    <w:name w:val="Corpo testo Carattere1"/>
    <w:rsid w:val="00BC16FA"/>
    <w:rPr>
      <w:rFonts w:ascii="Calibri" w:hAnsi="Calibri"/>
      <w:snapToGrid/>
      <w:sz w:val="24"/>
    </w:rPr>
  </w:style>
  <w:style w:type="character" w:customStyle="1" w:styleId="CarattereCarattere12">
    <w:name w:val="Carattere Carattere12"/>
    <w:rsid w:val="00BC16FA"/>
    <w:rPr>
      <w:rFonts w:ascii="Garamond" w:hAnsi="Garamond"/>
      <w:i/>
      <w:spacing w:val="5"/>
      <w:sz w:val="24"/>
      <w:lang w:val="it-IT" w:eastAsia="it-IT" w:bidi="ar-SA"/>
    </w:rPr>
  </w:style>
  <w:style w:type="character" w:customStyle="1" w:styleId="CarattereCarattere">
    <w:name w:val="Carattere Carattere"/>
    <w:rsid w:val="00BC16FA"/>
    <w:rPr>
      <w:rFonts w:ascii="Garamond" w:hAnsi="Garamond"/>
      <w:i/>
      <w:spacing w:val="5"/>
      <w:sz w:val="24"/>
      <w:lang w:val="it-IT" w:eastAsia="it-IT" w:bidi="ar-SA"/>
    </w:rPr>
  </w:style>
  <w:style w:type="paragraph" w:customStyle="1" w:styleId="Autore">
    <w:name w:val="Autore"/>
    <w:basedOn w:val="Normale"/>
    <w:link w:val="AutoreCarattere"/>
    <w:semiHidden/>
    <w:rsid w:val="00BC16FA"/>
    <w:pPr>
      <w:widowControl w:val="0"/>
      <w:tabs>
        <w:tab w:val="left" w:pos="-7920"/>
        <w:tab w:val="left" w:pos="-2340"/>
      </w:tabs>
      <w:suppressAutoHyphens/>
      <w:ind w:firstLine="0"/>
      <w:jc w:val="center"/>
    </w:pPr>
    <w:rPr>
      <w:rFonts w:ascii="Thorndale AMT" w:eastAsia="Albany AMT" w:hAnsi="Thorndale AMT"/>
      <w:kern w:val="1"/>
      <w:sz w:val="20"/>
      <w:szCs w:val="24"/>
      <w:lang w:val="en-GB"/>
    </w:rPr>
  </w:style>
  <w:style w:type="character" w:customStyle="1" w:styleId="AutoreCarattere">
    <w:name w:val="Autore Carattere"/>
    <w:link w:val="Autore"/>
    <w:semiHidden/>
    <w:rsid w:val="00BC16FA"/>
    <w:rPr>
      <w:rFonts w:ascii="Thorndale AMT" w:eastAsia="Albany AMT" w:hAnsi="Thorndale AMT"/>
      <w:kern w:val="1"/>
      <w:szCs w:val="24"/>
      <w:lang w:val="en-GB"/>
    </w:rPr>
  </w:style>
  <w:style w:type="paragraph" w:customStyle="1" w:styleId="Label">
    <w:name w:val="Label"/>
    <w:basedOn w:val="Autore"/>
    <w:link w:val="LabelCarattere"/>
    <w:rsid w:val="00BC16FA"/>
    <w:pPr>
      <w:tabs>
        <w:tab w:val="left" w:pos="3402"/>
      </w:tabs>
      <w:spacing w:line="360" w:lineRule="auto"/>
    </w:pPr>
    <w:rPr>
      <w:rFonts w:ascii="Book Antiqua" w:hAnsi="Book Antiqua"/>
      <w:i/>
    </w:rPr>
  </w:style>
  <w:style w:type="character" w:customStyle="1" w:styleId="LabelCarattere">
    <w:name w:val="Label Carattere"/>
    <w:link w:val="Label"/>
    <w:rsid w:val="00BC16FA"/>
    <w:rPr>
      <w:rFonts w:ascii="Book Antiqua" w:eastAsia="Albany AMT" w:hAnsi="Book Antiqua"/>
      <w:i/>
      <w:kern w:val="1"/>
      <w:szCs w:val="24"/>
      <w:lang w:val="en-GB"/>
    </w:rPr>
  </w:style>
  <w:style w:type="paragraph" w:customStyle="1" w:styleId="Testo0">
    <w:name w:val="Testo"/>
    <w:basedOn w:val="Normale"/>
    <w:link w:val="TestoCarattere"/>
    <w:rsid w:val="00BC16FA"/>
    <w:pPr>
      <w:spacing w:before="240" w:after="240"/>
      <w:ind w:firstLine="0"/>
    </w:pPr>
    <w:rPr>
      <w:rFonts w:ascii="Book Antiqua" w:eastAsia="Albany AMT" w:hAnsi="Book Antiqua"/>
      <w:kern w:val="1"/>
      <w:sz w:val="20"/>
      <w:lang w:val="en-GB"/>
    </w:rPr>
  </w:style>
  <w:style w:type="character" w:customStyle="1" w:styleId="TestoCarattere">
    <w:name w:val="Testo Carattere"/>
    <w:link w:val="Testo0"/>
    <w:rsid w:val="00BC16FA"/>
    <w:rPr>
      <w:rFonts w:ascii="Book Antiqua" w:eastAsia="Albany AMT" w:hAnsi="Book Antiqua"/>
      <w:kern w:val="1"/>
      <w:lang w:val="en-GB"/>
    </w:rPr>
  </w:style>
  <w:style w:type="character" w:customStyle="1" w:styleId="StileMessaggioDiPostaElettronica331">
    <w:name w:val="StileMessaggioDiPostaElettronica331"/>
    <w:rsid w:val="00BC16FA"/>
    <w:rPr>
      <w:rFonts w:ascii="Arial" w:hAnsi="Arial" w:cs="Arial"/>
      <w:color w:val="auto"/>
      <w:sz w:val="20"/>
    </w:rPr>
  </w:style>
  <w:style w:type="character" w:customStyle="1" w:styleId="StileMessaggioDiPostaElettronica332">
    <w:name w:val="StileMessaggioDiPostaElettronica332"/>
    <w:rsid w:val="00BC16FA"/>
    <w:rPr>
      <w:rFonts w:ascii="Arial" w:hAnsi="Arial" w:cs="Arial"/>
      <w:color w:val="auto"/>
      <w:sz w:val="20"/>
    </w:rPr>
  </w:style>
  <w:style w:type="character" w:customStyle="1" w:styleId="CarattereCarattere11">
    <w:name w:val="Carattere Carattere11"/>
    <w:rsid w:val="00BC16FA"/>
    <w:rPr>
      <w:rFonts w:ascii="Garamond" w:hAnsi="Garamond"/>
      <w:i/>
      <w:spacing w:val="5"/>
      <w:sz w:val="24"/>
      <w:lang w:val="it-IT" w:eastAsia="it-IT" w:bidi="ar-SA"/>
    </w:rPr>
  </w:style>
  <w:style w:type="paragraph" w:customStyle="1" w:styleId="center">
    <w:name w:val="center"/>
    <w:basedOn w:val="Normale"/>
    <w:rsid w:val="00BC16FA"/>
    <w:pPr>
      <w:spacing w:before="100" w:beforeAutospacing="1" w:after="100" w:afterAutospacing="1"/>
      <w:ind w:firstLine="0"/>
      <w:jc w:val="left"/>
    </w:pPr>
    <w:rPr>
      <w:rFonts w:ascii="Times New Roman" w:hAnsi="Times New Roman"/>
      <w:szCs w:val="24"/>
    </w:rPr>
  </w:style>
  <w:style w:type="paragraph" w:customStyle="1" w:styleId="simbolismo0">
    <w:name w:val="simbolismo"/>
    <w:basedOn w:val="Elencoindentatopuntato"/>
    <w:link w:val="simbolismoCarattere"/>
    <w:qFormat/>
    <w:rsid w:val="00BC16FA"/>
    <w:pPr>
      <w:tabs>
        <w:tab w:val="left" w:pos="567"/>
      </w:tabs>
      <w:spacing w:after="0"/>
      <w:ind w:left="360" w:firstLine="0"/>
    </w:pPr>
    <w:rPr>
      <w:rFonts w:eastAsia="Times New Roman"/>
      <w:i w:val="0"/>
      <w:szCs w:val="20"/>
    </w:rPr>
  </w:style>
  <w:style w:type="character" w:customStyle="1" w:styleId="simbolismoCarattere">
    <w:name w:val="simbolismo Carattere"/>
    <w:link w:val="simbolismo0"/>
    <w:rsid w:val="00BC16FA"/>
    <w:rPr>
      <w:rFonts w:eastAsia="Times New Roman"/>
      <w:sz w:val="24"/>
    </w:rPr>
  </w:style>
  <w:style w:type="character" w:customStyle="1" w:styleId="CarattereCarattere2">
    <w:name w:val="Carattere Carattere2"/>
    <w:rsid w:val="00BC16FA"/>
    <w:rPr>
      <w:rFonts w:ascii="Garamond" w:hAnsi="Garamond"/>
      <w:i/>
      <w:spacing w:val="5"/>
      <w:sz w:val="24"/>
      <w:lang w:val="it-IT" w:eastAsia="it-IT" w:bidi="ar-SA"/>
    </w:rPr>
  </w:style>
  <w:style w:type="paragraph" w:customStyle="1" w:styleId="Sottotitolo2">
    <w:name w:val="Sottotitolo2"/>
    <w:basedOn w:val="Normale"/>
    <w:rsid w:val="00BC16FA"/>
    <w:pPr>
      <w:ind w:firstLine="0"/>
      <w:jc w:val="left"/>
    </w:pPr>
    <w:rPr>
      <w:rFonts w:ascii="Times" w:hAnsi="Times"/>
      <w:b/>
      <w:smallCaps/>
      <w:sz w:val="28"/>
    </w:rPr>
  </w:style>
  <w:style w:type="paragraph" w:customStyle="1" w:styleId="Esempio">
    <w:name w:val="Esempio"/>
    <w:basedOn w:val="Normale"/>
    <w:next w:val="Testoesempio"/>
    <w:autoRedefine/>
    <w:rsid w:val="00BC16FA"/>
    <w:pPr>
      <w:spacing w:before="240" w:after="120" w:line="276" w:lineRule="auto"/>
      <w:ind w:firstLine="0"/>
      <w:contextualSpacing/>
    </w:pPr>
    <w:rPr>
      <w:rFonts w:eastAsia="Calibri"/>
      <w:b/>
      <w:sz w:val="28"/>
      <w:szCs w:val="28"/>
      <w:lang w:eastAsia="en-US"/>
    </w:rPr>
  </w:style>
  <w:style w:type="paragraph" w:customStyle="1" w:styleId="Subtitle1">
    <w:name w:val="Subtitle1"/>
    <w:basedOn w:val="Normale"/>
    <w:rsid w:val="00BC16FA"/>
    <w:pPr>
      <w:spacing w:line="276" w:lineRule="auto"/>
      <w:ind w:firstLine="0"/>
      <w:contextualSpacing/>
      <w:jc w:val="left"/>
    </w:pPr>
    <w:rPr>
      <w:rFonts w:ascii="Times" w:eastAsia="Calibri" w:hAnsi="Times"/>
      <w:b/>
      <w:smallCaps/>
      <w:sz w:val="28"/>
      <w:szCs w:val="22"/>
      <w:lang w:eastAsia="en-US"/>
    </w:rPr>
  </w:style>
  <w:style w:type="character" w:styleId="Enfasicorsivo">
    <w:name w:val="Emphasis"/>
    <w:qFormat/>
    <w:rsid w:val="00BC16FA"/>
    <w:rPr>
      <w:i/>
      <w:iCs/>
    </w:rPr>
  </w:style>
  <w:style w:type="paragraph" w:customStyle="1" w:styleId="TOCHeading1">
    <w:name w:val="TOC Heading 1"/>
    <w:basedOn w:val="Titolo1"/>
    <w:next w:val="Normale"/>
    <w:rsid w:val="00BC16FA"/>
    <w:pPr>
      <w:pageBreakBefore w:val="0"/>
      <w:numPr>
        <w:numId w:val="0"/>
      </w:numPr>
      <w:spacing w:before="480" w:after="0" w:line="276" w:lineRule="auto"/>
      <w:contextualSpacing/>
      <w:outlineLvl w:val="9"/>
    </w:pPr>
    <w:rPr>
      <w:rFonts w:ascii="Cambria" w:eastAsia="Calibri" w:hAnsi="Cambria"/>
      <w:bCs/>
      <w:caps w:val="0"/>
      <w:color w:val="385B86"/>
      <w:kern w:val="0"/>
      <w:sz w:val="24"/>
      <w:szCs w:val="28"/>
      <w:lang w:eastAsia="en-US"/>
    </w:rPr>
  </w:style>
  <w:style w:type="paragraph" w:customStyle="1" w:styleId="Compatto-12">
    <w:name w:val="Compatto-12"/>
    <w:basedOn w:val="Compatto"/>
    <w:link w:val="Compatto-12Char"/>
    <w:autoRedefine/>
    <w:qFormat/>
    <w:rsid w:val="00BC16FA"/>
    <w:pPr>
      <w:tabs>
        <w:tab w:val="clear" w:pos="1701"/>
        <w:tab w:val="clear" w:pos="5580"/>
        <w:tab w:val="left" w:pos="1134"/>
        <w:tab w:val="left" w:pos="5954"/>
      </w:tabs>
      <w:spacing w:after="20" w:line="276" w:lineRule="auto"/>
      <w:ind w:left="0" w:right="113" w:firstLine="0"/>
      <w:contextualSpacing/>
    </w:pPr>
    <w:rPr>
      <w:rFonts w:ascii="Bodoni MT" w:eastAsia="Calibri" w:hAnsi="Bodoni MT"/>
      <w:sz w:val="24"/>
      <w:szCs w:val="24"/>
      <w:lang w:eastAsia="en-US"/>
    </w:rPr>
  </w:style>
  <w:style w:type="character" w:customStyle="1" w:styleId="Compatto-12Char">
    <w:name w:val="Compatto-12 Char"/>
    <w:link w:val="Compatto-12"/>
    <w:rsid w:val="00BC16FA"/>
    <w:rPr>
      <w:rFonts w:ascii="Bodoni MT" w:hAnsi="Bodoni MT"/>
      <w:sz w:val="24"/>
      <w:szCs w:val="24"/>
      <w:lang w:eastAsia="en-US"/>
    </w:rPr>
  </w:style>
  <w:style w:type="paragraph" w:customStyle="1" w:styleId="Elenco1">
    <w:name w:val="Elenco1"/>
    <w:basedOn w:val="Paragrafoelenco"/>
    <w:link w:val="Elenco1Carattere"/>
    <w:qFormat/>
    <w:rsid w:val="00BC16FA"/>
    <w:pPr>
      <w:spacing w:line="360" w:lineRule="auto"/>
      <w:ind w:left="720" w:hanging="360"/>
      <w:contextualSpacing/>
    </w:pPr>
    <w:rPr>
      <w:rFonts w:eastAsia="Calibri"/>
      <w:szCs w:val="24"/>
      <w:lang w:eastAsia="en-US"/>
    </w:rPr>
  </w:style>
  <w:style w:type="character" w:customStyle="1" w:styleId="Elenco1Carattere">
    <w:name w:val="Elenco1 Carattere"/>
    <w:link w:val="Elenco1"/>
    <w:rsid w:val="00BC16FA"/>
    <w:rPr>
      <w:sz w:val="24"/>
      <w:szCs w:val="24"/>
      <w:lang w:eastAsia="en-US"/>
    </w:rPr>
  </w:style>
  <w:style w:type="character" w:customStyle="1" w:styleId="StileMessaggioDiPostaElettronica2631">
    <w:name w:val="StileMessaggioDiPostaElettronica2631"/>
    <w:rsid w:val="00BC16FA"/>
    <w:rPr>
      <w:rFonts w:ascii="Arial" w:hAnsi="Arial" w:cs="Arial"/>
      <w:color w:val="auto"/>
      <w:sz w:val="20"/>
    </w:rPr>
  </w:style>
  <w:style w:type="character" w:customStyle="1" w:styleId="StileMessaggioDiPostaElettronica2641">
    <w:name w:val="StileMessaggioDiPostaElettronica2641"/>
    <w:rsid w:val="00BC16FA"/>
    <w:rPr>
      <w:rFonts w:ascii="Arial" w:hAnsi="Arial" w:cs="Arial"/>
      <w:color w:val="auto"/>
      <w:sz w:val="20"/>
    </w:rPr>
  </w:style>
  <w:style w:type="paragraph" w:customStyle="1" w:styleId="Didascalia1">
    <w:name w:val="Didascalia1"/>
    <w:basedOn w:val="Normale"/>
    <w:link w:val="DidascaliaChar"/>
    <w:qFormat/>
    <w:rsid w:val="00BC16FA"/>
    <w:pPr>
      <w:spacing w:after="120" w:line="276" w:lineRule="auto"/>
      <w:ind w:firstLine="0"/>
      <w:contextualSpacing/>
      <w:jc w:val="center"/>
    </w:pPr>
    <w:rPr>
      <w:rFonts w:eastAsia="Calibri"/>
      <w:sz w:val="22"/>
      <w:szCs w:val="22"/>
      <w:lang w:eastAsia="en-US"/>
    </w:rPr>
  </w:style>
  <w:style w:type="character" w:customStyle="1" w:styleId="DidascaliaChar">
    <w:name w:val="Didascalia Char"/>
    <w:link w:val="Didascalia1"/>
    <w:rsid w:val="00BC16FA"/>
    <w:rPr>
      <w:sz w:val="22"/>
      <w:szCs w:val="22"/>
      <w:lang w:eastAsia="en-US"/>
    </w:rPr>
  </w:style>
  <w:style w:type="paragraph" w:customStyle="1" w:styleId="Elenco20">
    <w:name w:val="Elenco2"/>
    <w:basedOn w:val="Paragrafoelenco"/>
    <w:link w:val="ElencoChar"/>
    <w:qFormat/>
    <w:rsid w:val="00BC16FA"/>
    <w:pPr>
      <w:tabs>
        <w:tab w:val="num" w:pos="360"/>
      </w:tabs>
      <w:spacing w:line="276" w:lineRule="auto"/>
      <w:ind w:left="360" w:hanging="360"/>
      <w:contextualSpacing/>
    </w:pPr>
    <w:rPr>
      <w:szCs w:val="22"/>
      <w:lang w:eastAsia="en-US"/>
    </w:rPr>
  </w:style>
  <w:style w:type="character" w:customStyle="1" w:styleId="ElencoChar">
    <w:name w:val="Elenco Char"/>
    <w:link w:val="Elenco20"/>
    <w:rsid w:val="00BC16FA"/>
    <w:rPr>
      <w:rFonts w:eastAsia="Times New Roman"/>
      <w:sz w:val="24"/>
      <w:szCs w:val="22"/>
      <w:lang w:eastAsia="en-US"/>
    </w:rPr>
  </w:style>
  <w:style w:type="character" w:styleId="Enfasiintensa">
    <w:name w:val="Intense Emphasis"/>
    <w:uiPriority w:val="21"/>
    <w:qFormat/>
    <w:rsid w:val="00BC16FA"/>
    <w:rPr>
      <w:b/>
      <w:bCs/>
      <w:i/>
      <w:iCs/>
      <w:color w:val="4F81BD"/>
    </w:rPr>
  </w:style>
  <w:style w:type="table" w:customStyle="1" w:styleId="Grigliachiara-Colore13">
    <w:name w:val="Griglia chiara - Colore 13"/>
    <w:basedOn w:val="Tabellanormale"/>
    <w:uiPriority w:val="62"/>
    <w:rsid w:val="00BC16FA"/>
    <w:rPr>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Grigliachiara-Colore12">
    <w:name w:val="Griglia chiara - Colore 12"/>
    <w:basedOn w:val="Tabellanormale"/>
    <w:uiPriority w:val="62"/>
    <w:rsid w:val="00BC16FA"/>
    <w:rPr>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styleId="Sfondomedio2-Colore5">
    <w:name w:val="Medium Shading 2 Accent 5"/>
    <w:basedOn w:val="Tabellanormale"/>
    <w:uiPriority w:val="64"/>
    <w:rsid w:val="00BC16FA"/>
    <w:rPr>
      <w:rFonts w:eastAsia="Times New Roman" w:cs="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Elencomedio2-Colore5">
    <w:name w:val="Medium List 2 Accent 5"/>
    <w:basedOn w:val="Tabellanormale"/>
    <w:uiPriority w:val="66"/>
    <w:rsid w:val="00BC16FA"/>
    <w:rPr>
      <w:rFonts w:ascii="Cambria" w:eastAsia="Times New Roman" w:hAnsi="Cambria"/>
      <w:color w:val="000000"/>
    </w:rPr>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right w:val="nil"/>
          <w:insideH w:val="nil"/>
          <w:insideV w:val="nil"/>
        </w:tcBorders>
        <w:shd w:val="clear" w:color="auto" w:fill="FFFFFF"/>
      </w:tcPr>
    </w:tblStylePr>
    <w:tblStylePr w:type="lastRow">
      <w:tblPr/>
      <w:tcPr>
        <w:tcBorders>
          <w:top w:val="single" w:sz="8" w:space="0" w:color="4BACC6"/>
          <w:left w:val="nil"/>
          <w:bottom w:val="nil"/>
          <w:right w:val="nil"/>
          <w:insideH w:val="nil"/>
          <w:insideV w:val="nil"/>
        </w:tcBorders>
        <w:shd w:val="clear" w:color="auto" w:fill="FFFFFF"/>
      </w:tcPr>
    </w:tblStylePr>
    <w:tblStylePr w:type="firstCol">
      <w:tblPr/>
      <w:tcPr>
        <w:tcBorders>
          <w:top w:val="nil"/>
          <w:left w:val="nil"/>
          <w:bottom w:val="nil"/>
          <w:right w:val="single" w:sz="8" w:space="0" w:color="4BACC6"/>
          <w:insideH w:val="nil"/>
          <w:insideV w:val="nil"/>
        </w:tcBorders>
        <w:shd w:val="clear" w:color="auto" w:fill="FFFFFF"/>
      </w:tcPr>
    </w:tblStylePr>
    <w:tblStylePr w:type="lastCol">
      <w:tblPr/>
      <w:tcPr>
        <w:tcBorders>
          <w:top w:val="nil"/>
          <w:left w:val="single" w:sz="8" w:space="0" w:color="4BACC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2EAF1"/>
      </w:tcPr>
    </w:tblStylePr>
    <w:tblStylePr w:type="band1Horz">
      <w:tblPr/>
      <w:tcPr>
        <w:tcBorders>
          <w:top w:val="nil"/>
          <w:bottom w:val="nil"/>
          <w:insideH w:val="nil"/>
          <w:insideV w:val="nil"/>
        </w:tcBorders>
        <w:shd w:val="clear" w:color="auto" w:fill="D2EAF1"/>
      </w:tcPr>
    </w:tblStylePr>
    <w:tblStylePr w:type="nwCell">
      <w:tblPr/>
      <w:tcPr>
        <w:shd w:val="clear" w:color="auto" w:fill="FFFFFF"/>
      </w:tcPr>
    </w:tblStylePr>
    <w:tblStylePr w:type="swCell">
      <w:tblPr/>
      <w:tcPr>
        <w:tcBorders>
          <w:top w:val="nil"/>
        </w:tcBorders>
      </w:tcPr>
    </w:tblStylePr>
  </w:style>
  <w:style w:type="table" w:styleId="Grigliamedia1-Colore5">
    <w:name w:val="Medium Grid 1 Accent 5"/>
    <w:basedOn w:val="Tabellanormale"/>
    <w:uiPriority w:val="67"/>
    <w:rsid w:val="00BC16FA"/>
    <w:rPr>
      <w:rFonts w:eastAsia="Times New Roman" w:cs="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CellMar>
        <w:top w:w="0" w:type="dxa"/>
        <w:left w:w="108" w:type="dxa"/>
        <w:bottom w:w="0" w:type="dxa"/>
        <w:right w:w="108" w:type="dxa"/>
      </w:tblCellMar>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table" w:customStyle="1" w:styleId="Grigliachiara-Colore11">
    <w:name w:val="Griglia chiara - Colore 11"/>
    <w:basedOn w:val="Tabellanormale"/>
    <w:uiPriority w:val="62"/>
    <w:rsid w:val="00BC16FA"/>
    <w:rPr>
      <w:rFonts w:eastAsia="Times New Roman" w:cs="Calibri"/>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Sfondomedio1-Colore11">
    <w:name w:val="Sfondo medio 1 - Colore 11"/>
    <w:basedOn w:val="Tabellanormale"/>
    <w:uiPriority w:val="63"/>
    <w:rsid w:val="00BC16FA"/>
    <w:rPr>
      <w:rFonts w:eastAsia="Times New Roman" w:cs="Calibri"/>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character" w:customStyle="1" w:styleId="editsection1">
    <w:name w:val="editsection1"/>
    <w:rsid w:val="00BC16FA"/>
    <w:rPr>
      <w:b w:val="0"/>
      <w:bCs w:val="0"/>
      <w:sz w:val="20"/>
      <w:szCs w:val="20"/>
    </w:rPr>
  </w:style>
  <w:style w:type="table" w:customStyle="1" w:styleId="Sfondochiaro-Colore11">
    <w:name w:val="Sfondo chiaro - Colore 11"/>
    <w:basedOn w:val="Tabellanormale"/>
    <w:uiPriority w:val="60"/>
    <w:rsid w:val="00BC16FA"/>
    <w:rPr>
      <w:rFonts w:eastAsia="Times New Roman" w:cs="Calibri"/>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character" w:customStyle="1" w:styleId="editsection">
    <w:name w:val="editsection"/>
    <w:basedOn w:val="Carpredefinitoparagrafo"/>
    <w:rsid w:val="00BC16FA"/>
  </w:style>
  <w:style w:type="character" w:customStyle="1" w:styleId="caps">
    <w:name w:val="caps"/>
    <w:basedOn w:val="Carpredefinitoparagrafo"/>
    <w:rsid w:val="00BC16FA"/>
  </w:style>
  <w:style w:type="table" w:customStyle="1" w:styleId="MTEBNumberedEquation">
    <w:name w:val="MTEBNumberedEquation"/>
    <w:basedOn w:val="Tabellanormale"/>
    <w:rsid w:val="00BC16FA"/>
    <w:rPr>
      <w:rFonts w:eastAsia="Times New Roman" w:cs="Calibri"/>
    </w:rPr>
    <w:tblPr>
      <w:tblCellSpacing w:w="0" w:type="dxa"/>
      <w:tblInd w:w="0" w:type="dxa"/>
      <w:tblCellMar>
        <w:top w:w="0" w:type="dxa"/>
        <w:left w:w="108" w:type="dxa"/>
        <w:bottom w:w="0" w:type="dxa"/>
        <w:right w:w="108" w:type="dxa"/>
      </w:tblCellMar>
    </w:tblPr>
    <w:trPr>
      <w:tblCellSpacing w:w="0" w:type="dxa"/>
    </w:trPr>
    <w:tcPr>
      <w:shd w:val="clear" w:color="auto" w:fill="auto"/>
      <w:tcMar>
        <w:top w:w="0" w:type="dxa"/>
        <w:left w:w="0" w:type="dxa"/>
        <w:bottom w:w="0" w:type="dxa"/>
        <w:right w:w="0" w:type="dxa"/>
      </w:tcMar>
    </w:tcPr>
  </w:style>
  <w:style w:type="paragraph" w:styleId="Titolosommario">
    <w:name w:val="TOC Heading"/>
    <w:basedOn w:val="Titolo1"/>
    <w:next w:val="Normale"/>
    <w:uiPriority w:val="39"/>
    <w:semiHidden/>
    <w:unhideWhenUsed/>
    <w:qFormat/>
    <w:rsid w:val="00BC16FA"/>
    <w:pPr>
      <w:pageBreakBefore w:val="0"/>
      <w:numPr>
        <w:numId w:val="0"/>
      </w:numPr>
      <w:spacing w:before="480" w:after="0" w:line="276" w:lineRule="auto"/>
      <w:outlineLvl w:val="9"/>
    </w:pPr>
    <w:rPr>
      <w:rFonts w:ascii="Cambria" w:hAnsi="Cambria"/>
      <w:bCs/>
      <w:caps w:val="0"/>
      <w:kern w:val="0"/>
      <w:sz w:val="28"/>
      <w:szCs w:val="28"/>
      <w:lang w:eastAsia="en-US"/>
    </w:rPr>
  </w:style>
  <w:style w:type="character" w:styleId="Titolodellibro">
    <w:name w:val="Book Title"/>
    <w:basedOn w:val="Carpredefinitoparagrafo"/>
    <w:uiPriority w:val="33"/>
    <w:qFormat/>
    <w:rsid w:val="006A24AD"/>
    <w:rPr>
      <w:b/>
      <w:bCs/>
      <w:smallCaps/>
      <w:spacing w:val="5"/>
    </w:rPr>
  </w:style>
  <w:style w:type="paragraph" w:customStyle="1" w:styleId="TestoTabellaPiccolo">
    <w:name w:val="Testo Tabella Piccolo"/>
    <w:basedOn w:val="Didascalia"/>
    <w:link w:val="TestoTabellaPiccoloCarattere"/>
    <w:qFormat/>
    <w:rsid w:val="00405E01"/>
    <w:pPr>
      <w:spacing w:before="0" w:after="0"/>
    </w:pPr>
  </w:style>
  <w:style w:type="character" w:customStyle="1" w:styleId="TestoTabellaPiccoloCarattere">
    <w:name w:val="Testo Tabella Piccolo Carattere"/>
    <w:basedOn w:val="DidascaliaCarattere"/>
    <w:link w:val="TestoTabellaPiccolo"/>
    <w:rsid w:val="00405E01"/>
    <w:rPr>
      <w:rFonts w:eastAsia="Times New Roman"/>
      <w:bCs/>
      <w:i/>
    </w:rPr>
  </w:style>
  <w:style w:type="paragraph" w:customStyle="1" w:styleId="a">
    <w:basedOn w:val="Normale"/>
    <w:next w:val="Corpotesto"/>
    <w:link w:val="CorpotestoCarattere"/>
    <w:rsid w:val="009D55CC"/>
    <w:pPr>
      <w:widowControl w:val="0"/>
      <w:spacing w:after="40"/>
      <w:ind w:firstLine="0"/>
    </w:pPr>
    <w:rPr>
      <w:snapToGrid w:val="0"/>
    </w:rPr>
  </w:style>
  <w:style w:type="character" w:customStyle="1" w:styleId="CarattereCarattere10">
    <w:name w:val="Carattere Carattere1"/>
    <w:rsid w:val="009D55CC"/>
    <w:rPr>
      <w:rFonts w:ascii="Garamond" w:hAnsi="Garamond"/>
      <w:i/>
      <w:spacing w:val="5"/>
      <w:sz w:val="24"/>
      <w:lang w:val="it-IT" w:eastAsia="it-IT" w:bidi="ar-SA"/>
    </w:rPr>
  </w:style>
  <w:style w:type="character" w:customStyle="1" w:styleId="CarattereCarattere0">
    <w:name w:val="Carattere Carattere"/>
    <w:rsid w:val="009D55CC"/>
    <w:rPr>
      <w:rFonts w:ascii="Garamond" w:hAnsi="Garamond"/>
      <w:i/>
      <w:spacing w:val="5"/>
      <w:sz w:val="24"/>
      <w:lang w:val="it-IT" w:eastAsia="it-IT" w:bidi="ar-SA"/>
    </w:rPr>
  </w:style>
  <w:style w:type="character" w:customStyle="1" w:styleId="KeywordsChar">
    <w:name w:val="Keywords Char"/>
    <w:semiHidden/>
    <w:rsid w:val="009D55CC"/>
    <w:rPr>
      <w:b/>
      <w:lang w:val="en-US"/>
    </w:rPr>
  </w:style>
  <w:style w:type="character" w:customStyle="1" w:styleId="blobhidden">
    <w:name w:val="blobhidden"/>
    <w:basedOn w:val="Carpredefinitoparagrafo"/>
    <w:rsid w:val="009D55CC"/>
  </w:style>
  <w:style w:type="paragraph" w:customStyle="1" w:styleId="MFIPPaperTitle">
    <w:name w:val="MFIP Paper Title"/>
    <w:basedOn w:val="Titolo"/>
    <w:next w:val="Normale"/>
    <w:rsid w:val="009D55CC"/>
    <w:pPr>
      <w:framePr w:w="7842" w:hSpace="181" w:wrap="around" w:vAnchor="text" w:hAnchor="text" w:x="421" w:y="182"/>
      <w:spacing w:before="0" w:beforeAutospacing="0" w:after="360"/>
      <w:ind w:firstLine="0"/>
      <w:outlineLvl w:val="9"/>
    </w:pPr>
    <w:rPr>
      <w:rFonts w:ascii="Times New Roman" w:hAnsi="Times New Roman"/>
      <w:bCs w:val="0"/>
      <w:smallCaps/>
      <w:kern w:val="0"/>
      <w:sz w:val="36"/>
      <w:szCs w:val="28"/>
      <w:lang w:val="en-GB"/>
    </w:rPr>
  </w:style>
  <w:style w:type="character" w:customStyle="1" w:styleId="TestocommentoCarattere1">
    <w:name w:val="Testo commento Carattere1"/>
    <w:semiHidden/>
    <w:rsid w:val="009D55CC"/>
    <w:rPr>
      <w:rFonts w:ascii="Garamond" w:hAnsi="Garamond"/>
    </w:rPr>
  </w:style>
  <w:style w:type="character" w:styleId="Testosegnaposto">
    <w:name w:val="Placeholder Text"/>
    <w:uiPriority w:val="99"/>
    <w:semiHidden/>
    <w:rsid w:val="009D55CC"/>
    <w:rPr>
      <w:color w:val="808080"/>
    </w:rPr>
  </w:style>
  <w:style w:type="table" w:styleId="Tabellaclassica3">
    <w:name w:val="Table Classic 3"/>
    <w:basedOn w:val="Tabellanormale"/>
    <w:rsid w:val="009D55CC"/>
    <w:pPr>
      <w:spacing w:after="20"/>
      <w:ind w:firstLine="567"/>
      <w:jc w:val="both"/>
    </w:pPr>
    <w:rPr>
      <w:rFonts w:ascii="Times New Roman" w:eastAsia="Times New Roman" w:hAnsi="Times New Roman"/>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ellaclassica2">
    <w:name w:val="Table Classic 2"/>
    <w:basedOn w:val="Tabellanormale"/>
    <w:rsid w:val="009D55CC"/>
    <w:pPr>
      <w:spacing w:after="20"/>
      <w:ind w:firstLine="567"/>
      <w:jc w:val="both"/>
    </w:pPr>
    <w:rPr>
      <w:rFonts w:ascii="Times New Roman" w:eastAsia="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ellaeffetti3D3">
    <w:name w:val="Table 3D effects 3"/>
    <w:basedOn w:val="Tabellanormale"/>
    <w:rsid w:val="009D55CC"/>
    <w:pPr>
      <w:spacing w:after="20"/>
      <w:ind w:firstLine="567"/>
      <w:jc w:val="both"/>
    </w:pPr>
    <w:rPr>
      <w:rFonts w:ascii="Times New Roman" w:eastAsia="Times New Roman" w:hAnsi="Times New Roman"/>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aclassica4">
    <w:name w:val="Table Classic 4"/>
    <w:basedOn w:val="Tabellanormale"/>
    <w:rsid w:val="009D55CC"/>
    <w:pPr>
      <w:spacing w:after="20"/>
      <w:ind w:firstLine="567"/>
      <w:jc w:val="both"/>
    </w:pPr>
    <w:rPr>
      <w:rFonts w:ascii="Times New Roman" w:eastAsia="Times New Roman" w:hAnsi="Times New Roman"/>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paragraph" w:customStyle="1" w:styleId="Introduzione">
    <w:name w:val="Introduzione"/>
    <w:basedOn w:val="Normale"/>
    <w:link w:val="IntroduzioneCarattere"/>
    <w:qFormat/>
    <w:rsid w:val="009D55CC"/>
    <w:pPr>
      <w:spacing w:before="120" w:after="480"/>
      <w:ind w:left="2410" w:firstLine="0"/>
    </w:pPr>
    <w:rPr>
      <w:rFonts w:eastAsia="Calibri"/>
      <w:color w:val="984806"/>
      <w:sz w:val="22"/>
      <w:szCs w:val="22"/>
      <w:lang w:eastAsia="en-US"/>
    </w:rPr>
  </w:style>
  <w:style w:type="character" w:customStyle="1" w:styleId="IntroduzioneCarattere">
    <w:name w:val="Introduzione Carattere"/>
    <w:link w:val="Introduzione"/>
    <w:rsid w:val="009D55CC"/>
    <w:rPr>
      <w:color w:val="984806"/>
      <w:sz w:val="22"/>
      <w:szCs w:val="22"/>
      <w:lang w:eastAsia="en-US"/>
    </w:rPr>
  </w:style>
  <w:style w:type="character" w:customStyle="1" w:styleId="CarattereCarattere14">
    <w:name w:val="Carattere Carattere14"/>
    <w:rsid w:val="009D55CC"/>
    <w:rPr>
      <w:rFonts w:ascii="Garamond" w:hAnsi="Garamond"/>
      <w:i/>
      <w:spacing w:val="5"/>
      <w:sz w:val="24"/>
      <w:lang w:val="it-IT" w:eastAsia="it-IT" w:bidi="ar-SA"/>
    </w:rPr>
  </w:style>
  <w:style w:type="paragraph" w:customStyle="1" w:styleId="2">
    <w:name w:val="2"/>
    <w:basedOn w:val="Normale"/>
    <w:next w:val="Corpotesto"/>
    <w:rsid w:val="009D55CC"/>
    <w:pPr>
      <w:widowControl w:val="0"/>
      <w:spacing w:after="40"/>
      <w:ind w:firstLine="0"/>
    </w:pPr>
    <w:rPr>
      <w:snapToGrid w:val="0"/>
    </w:rPr>
  </w:style>
  <w:style w:type="paragraph" w:customStyle="1" w:styleId="1">
    <w:name w:val="1"/>
    <w:basedOn w:val="Normale"/>
    <w:next w:val="Corpotesto"/>
    <w:rsid w:val="009D55CC"/>
    <w:pPr>
      <w:widowControl w:val="0"/>
      <w:spacing w:after="40"/>
      <w:ind w:firstLine="0"/>
    </w:pPr>
    <w:rPr>
      <w:snapToGrid w:val="0"/>
    </w:rPr>
  </w:style>
  <w:style w:type="paragraph" w:customStyle="1" w:styleId="Sottotitolo3">
    <w:name w:val="Sottotitolo3"/>
    <w:basedOn w:val="Normale"/>
    <w:rsid w:val="009D55CC"/>
    <w:pPr>
      <w:ind w:firstLine="0"/>
      <w:jc w:val="left"/>
    </w:pPr>
    <w:rPr>
      <w:rFonts w:ascii="Times" w:hAnsi="Times"/>
      <w:b/>
      <w:smallCaps/>
      <w:sz w:val="28"/>
    </w:rPr>
  </w:style>
  <w:style w:type="character" w:customStyle="1" w:styleId="StileMessaggioDiPostaElettronica402">
    <w:name w:val="StileMessaggioDiPostaElettronica402"/>
    <w:rsid w:val="009D55CC"/>
    <w:rPr>
      <w:rFonts w:ascii="Arial" w:hAnsi="Arial" w:cs="Arial"/>
      <w:color w:val="auto"/>
      <w:sz w:val="20"/>
    </w:rPr>
  </w:style>
  <w:style w:type="character" w:customStyle="1" w:styleId="StileMessaggioDiPostaElettronica412">
    <w:name w:val="StileMessaggioDiPostaElettronica412"/>
    <w:rsid w:val="009D55CC"/>
    <w:rPr>
      <w:rFonts w:ascii="Arial" w:hAnsi="Arial" w:cs="Arial"/>
      <w:color w:val="auto"/>
      <w:sz w:val="20"/>
    </w:rPr>
  </w:style>
  <w:style w:type="paragraph" w:customStyle="1" w:styleId="Sottotitolo4">
    <w:name w:val="Sottotitolo4"/>
    <w:basedOn w:val="Normale"/>
    <w:rsid w:val="009D55CC"/>
    <w:pPr>
      <w:ind w:firstLine="0"/>
      <w:jc w:val="left"/>
    </w:pPr>
    <w:rPr>
      <w:rFonts w:ascii="Times" w:hAnsi="Times"/>
      <w:b/>
      <w:smallCaps/>
      <w:sz w:val="28"/>
    </w:rPr>
  </w:style>
  <w:style w:type="character" w:customStyle="1" w:styleId="StileMessaggioDiPostaElettronica3311">
    <w:name w:val="StileMessaggioDiPostaElettronica3311"/>
    <w:rsid w:val="009D55CC"/>
    <w:rPr>
      <w:rFonts w:ascii="Arial" w:hAnsi="Arial" w:cs="Arial"/>
      <w:color w:val="auto"/>
      <w:sz w:val="20"/>
    </w:rPr>
  </w:style>
  <w:style w:type="character" w:customStyle="1" w:styleId="StileMessaggioDiPostaElettronica3321">
    <w:name w:val="StileMessaggioDiPostaElettronica3321"/>
    <w:rsid w:val="009D55CC"/>
    <w:rPr>
      <w:rFonts w:ascii="Arial" w:hAnsi="Arial" w:cs="Arial"/>
      <w:color w:val="auto"/>
      <w:sz w:val="20"/>
    </w:rPr>
  </w:style>
  <w:style w:type="paragraph" w:customStyle="1" w:styleId="TestoAicarr">
    <w:name w:val="Testo Aicarr"/>
    <w:basedOn w:val="Normale"/>
    <w:rsid w:val="009D55CC"/>
    <w:pPr>
      <w:spacing w:line="360" w:lineRule="auto"/>
      <w:ind w:firstLine="425"/>
    </w:pPr>
    <w:rPr>
      <w:rFonts w:ascii="Times New Roman" w:hAnsi="Times New Roman"/>
    </w:rPr>
  </w:style>
  <w:style w:type="paragraph" w:customStyle="1" w:styleId="Paragrafoelenco1">
    <w:name w:val="Paragrafo elenco1"/>
    <w:basedOn w:val="Normale"/>
    <w:rsid w:val="009D55CC"/>
    <w:pPr>
      <w:spacing w:after="200" w:line="276" w:lineRule="auto"/>
      <w:ind w:left="720" w:firstLine="0"/>
      <w:jc w:val="left"/>
    </w:pPr>
    <w:rPr>
      <w:sz w:val="22"/>
      <w:szCs w:val="22"/>
      <w:lang w:eastAsia="en-US"/>
    </w:rPr>
  </w:style>
  <w:style w:type="paragraph" w:customStyle="1" w:styleId="Rientrato">
    <w:name w:val="Rientrato"/>
    <w:basedOn w:val="Normale"/>
    <w:link w:val="RientratoCarattere"/>
    <w:qFormat/>
    <w:rsid w:val="00A64AE0"/>
    <w:pPr>
      <w:ind w:left="993" w:firstLine="0"/>
    </w:pPr>
  </w:style>
  <w:style w:type="character" w:customStyle="1" w:styleId="RientratoCarattere">
    <w:name w:val="Rientrato Carattere"/>
    <w:basedOn w:val="Carpredefinitoparagrafo"/>
    <w:link w:val="Rientrato"/>
    <w:rsid w:val="00A64AE0"/>
    <w:rPr>
      <w:rFonts w:eastAsia="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61374539">
      <w:bodyDiv w:val="1"/>
      <w:marLeft w:val="0"/>
      <w:marRight w:val="0"/>
      <w:marTop w:val="0"/>
      <w:marBottom w:val="0"/>
      <w:divBdr>
        <w:top w:val="none" w:sz="0" w:space="0" w:color="auto"/>
        <w:left w:val="none" w:sz="0" w:space="0" w:color="auto"/>
        <w:bottom w:val="none" w:sz="0" w:space="0" w:color="auto"/>
        <w:right w:val="none" w:sz="0" w:space="0" w:color="auto"/>
      </w:divBdr>
    </w:div>
    <w:div w:id="394158779">
      <w:bodyDiv w:val="1"/>
      <w:marLeft w:val="0"/>
      <w:marRight w:val="0"/>
      <w:marTop w:val="0"/>
      <w:marBottom w:val="0"/>
      <w:divBdr>
        <w:top w:val="none" w:sz="0" w:space="0" w:color="auto"/>
        <w:left w:val="none" w:sz="0" w:space="0" w:color="auto"/>
        <w:bottom w:val="none" w:sz="0" w:space="0" w:color="auto"/>
        <w:right w:val="none" w:sz="0" w:space="0" w:color="auto"/>
      </w:divBdr>
    </w:div>
    <w:div w:id="481850735">
      <w:bodyDiv w:val="1"/>
      <w:marLeft w:val="0"/>
      <w:marRight w:val="0"/>
      <w:marTop w:val="0"/>
      <w:marBottom w:val="0"/>
      <w:divBdr>
        <w:top w:val="none" w:sz="0" w:space="0" w:color="auto"/>
        <w:left w:val="none" w:sz="0" w:space="0" w:color="auto"/>
        <w:bottom w:val="none" w:sz="0" w:space="0" w:color="auto"/>
        <w:right w:val="none" w:sz="0" w:space="0" w:color="auto"/>
      </w:divBdr>
      <w:divsChild>
        <w:div w:id="186330306">
          <w:marLeft w:val="0"/>
          <w:marRight w:val="0"/>
          <w:marTop w:val="0"/>
          <w:marBottom w:val="0"/>
          <w:divBdr>
            <w:top w:val="none" w:sz="0" w:space="0" w:color="auto"/>
            <w:left w:val="none" w:sz="0" w:space="0" w:color="auto"/>
            <w:bottom w:val="none" w:sz="0" w:space="0" w:color="auto"/>
            <w:right w:val="none" w:sz="0" w:space="0" w:color="auto"/>
          </w:divBdr>
        </w:div>
        <w:div w:id="682438230">
          <w:marLeft w:val="0"/>
          <w:marRight w:val="0"/>
          <w:marTop w:val="0"/>
          <w:marBottom w:val="0"/>
          <w:divBdr>
            <w:top w:val="none" w:sz="0" w:space="0" w:color="auto"/>
            <w:left w:val="none" w:sz="0" w:space="0" w:color="auto"/>
            <w:bottom w:val="none" w:sz="0" w:space="0" w:color="auto"/>
            <w:right w:val="none" w:sz="0" w:space="0" w:color="auto"/>
          </w:divBdr>
        </w:div>
      </w:divsChild>
    </w:div>
    <w:div w:id="613482795">
      <w:bodyDiv w:val="1"/>
      <w:marLeft w:val="0"/>
      <w:marRight w:val="0"/>
      <w:marTop w:val="0"/>
      <w:marBottom w:val="0"/>
      <w:divBdr>
        <w:top w:val="none" w:sz="0" w:space="0" w:color="auto"/>
        <w:left w:val="none" w:sz="0" w:space="0" w:color="auto"/>
        <w:bottom w:val="none" w:sz="0" w:space="0" w:color="auto"/>
        <w:right w:val="none" w:sz="0" w:space="0" w:color="auto"/>
      </w:divBdr>
    </w:div>
    <w:div w:id="844825989">
      <w:bodyDiv w:val="1"/>
      <w:marLeft w:val="0"/>
      <w:marRight w:val="0"/>
      <w:marTop w:val="0"/>
      <w:marBottom w:val="0"/>
      <w:divBdr>
        <w:top w:val="none" w:sz="0" w:space="0" w:color="auto"/>
        <w:left w:val="none" w:sz="0" w:space="0" w:color="auto"/>
        <w:bottom w:val="none" w:sz="0" w:space="0" w:color="auto"/>
        <w:right w:val="none" w:sz="0" w:space="0" w:color="auto"/>
      </w:divBdr>
    </w:div>
    <w:div w:id="1031806529">
      <w:bodyDiv w:val="1"/>
      <w:marLeft w:val="0"/>
      <w:marRight w:val="0"/>
      <w:marTop w:val="0"/>
      <w:marBottom w:val="0"/>
      <w:divBdr>
        <w:top w:val="none" w:sz="0" w:space="0" w:color="auto"/>
        <w:left w:val="none" w:sz="0" w:space="0" w:color="auto"/>
        <w:bottom w:val="none" w:sz="0" w:space="0" w:color="auto"/>
        <w:right w:val="none" w:sz="0" w:space="0" w:color="auto"/>
      </w:divBdr>
      <w:divsChild>
        <w:div w:id="1763720096">
          <w:marLeft w:val="547"/>
          <w:marRight w:val="0"/>
          <w:marTop w:val="0"/>
          <w:marBottom w:val="0"/>
          <w:divBdr>
            <w:top w:val="none" w:sz="0" w:space="0" w:color="auto"/>
            <w:left w:val="none" w:sz="0" w:space="0" w:color="auto"/>
            <w:bottom w:val="none" w:sz="0" w:space="0" w:color="auto"/>
            <w:right w:val="none" w:sz="0" w:space="0" w:color="auto"/>
          </w:divBdr>
        </w:div>
        <w:div w:id="1924531108">
          <w:marLeft w:val="547"/>
          <w:marRight w:val="0"/>
          <w:marTop w:val="0"/>
          <w:marBottom w:val="0"/>
          <w:divBdr>
            <w:top w:val="none" w:sz="0" w:space="0" w:color="auto"/>
            <w:left w:val="none" w:sz="0" w:space="0" w:color="auto"/>
            <w:bottom w:val="none" w:sz="0" w:space="0" w:color="auto"/>
            <w:right w:val="none" w:sz="0" w:space="0" w:color="auto"/>
          </w:divBdr>
        </w:div>
      </w:divsChild>
    </w:div>
    <w:div w:id="1097293865">
      <w:bodyDiv w:val="1"/>
      <w:marLeft w:val="0"/>
      <w:marRight w:val="0"/>
      <w:marTop w:val="0"/>
      <w:marBottom w:val="0"/>
      <w:divBdr>
        <w:top w:val="none" w:sz="0" w:space="0" w:color="auto"/>
        <w:left w:val="none" w:sz="0" w:space="0" w:color="auto"/>
        <w:bottom w:val="none" w:sz="0" w:space="0" w:color="auto"/>
        <w:right w:val="none" w:sz="0" w:space="0" w:color="auto"/>
      </w:divBdr>
    </w:div>
    <w:div w:id="1135100698">
      <w:bodyDiv w:val="1"/>
      <w:marLeft w:val="0"/>
      <w:marRight w:val="0"/>
      <w:marTop w:val="0"/>
      <w:marBottom w:val="0"/>
      <w:divBdr>
        <w:top w:val="none" w:sz="0" w:space="0" w:color="auto"/>
        <w:left w:val="none" w:sz="0" w:space="0" w:color="auto"/>
        <w:bottom w:val="none" w:sz="0" w:space="0" w:color="auto"/>
        <w:right w:val="none" w:sz="0" w:space="0" w:color="auto"/>
      </w:divBdr>
    </w:div>
    <w:div w:id="1721250145">
      <w:bodyDiv w:val="1"/>
      <w:marLeft w:val="0"/>
      <w:marRight w:val="0"/>
      <w:marTop w:val="0"/>
      <w:marBottom w:val="0"/>
      <w:divBdr>
        <w:top w:val="none" w:sz="0" w:space="0" w:color="auto"/>
        <w:left w:val="none" w:sz="0" w:space="0" w:color="auto"/>
        <w:bottom w:val="none" w:sz="0" w:space="0" w:color="auto"/>
        <w:right w:val="none" w:sz="0" w:space="0" w:color="auto"/>
      </w:divBdr>
    </w:div>
    <w:div w:id="1774475406">
      <w:bodyDiv w:val="1"/>
      <w:marLeft w:val="0"/>
      <w:marRight w:val="0"/>
      <w:marTop w:val="0"/>
      <w:marBottom w:val="0"/>
      <w:divBdr>
        <w:top w:val="none" w:sz="0" w:space="0" w:color="auto"/>
        <w:left w:val="none" w:sz="0" w:space="0" w:color="auto"/>
        <w:bottom w:val="none" w:sz="0" w:space="0" w:color="auto"/>
        <w:right w:val="none" w:sz="0" w:space="0" w:color="auto"/>
      </w:divBdr>
      <w:divsChild>
        <w:div w:id="1457259233">
          <w:marLeft w:val="0"/>
          <w:marRight w:val="0"/>
          <w:marTop w:val="0"/>
          <w:marBottom w:val="0"/>
          <w:divBdr>
            <w:top w:val="none" w:sz="0" w:space="0" w:color="auto"/>
            <w:left w:val="none" w:sz="0" w:space="0" w:color="auto"/>
            <w:bottom w:val="none" w:sz="0" w:space="0" w:color="auto"/>
            <w:right w:val="none" w:sz="0" w:space="0" w:color="auto"/>
          </w:divBdr>
        </w:div>
        <w:div w:id="2011327795">
          <w:marLeft w:val="0"/>
          <w:marRight w:val="0"/>
          <w:marTop w:val="0"/>
          <w:marBottom w:val="0"/>
          <w:divBdr>
            <w:top w:val="none" w:sz="0" w:space="0" w:color="auto"/>
            <w:left w:val="none" w:sz="0" w:space="0" w:color="auto"/>
            <w:bottom w:val="none" w:sz="0" w:space="0" w:color="auto"/>
            <w:right w:val="none" w:sz="0" w:space="0" w:color="auto"/>
          </w:divBdr>
        </w:div>
      </w:divsChild>
    </w:div>
    <w:div w:id="1883249160">
      <w:bodyDiv w:val="1"/>
      <w:marLeft w:val="0"/>
      <w:marRight w:val="0"/>
      <w:marTop w:val="0"/>
      <w:marBottom w:val="0"/>
      <w:divBdr>
        <w:top w:val="none" w:sz="0" w:space="0" w:color="auto"/>
        <w:left w:val="none" w:sz="0" w:space="0" w:color="auto"/>
        <w:bottom w:val="none" w:sz="0" w:space="0" w:color="auto"/>
        <w:right w:val="none" w:sz="0" w:space="0" w:color="auto"/>
      </w:divBdr>
    </w:div>
    <w:div w:id="1920362317">
      <w:bodyDiv w:val="1"/>
      <w:marLeft w:val="0"/>
      <w:marRight w:val="0"/>
      <w:marTop w:val="0"/>
      <w:marBottom w:val="0"/>
      <w:divBdr>
        <w:top w:val="none" w:sz="0" w:space="0" w:color="auto"/>
        <w:left w:val="none" w:sz="0" w:space="0" w:color="auto"/>
        <w:bottom w:val="none" w:sz="0" w:space="0" w:color="auto"/>
        <w:right w:val="none" w:sz="0" w:space="0" w:color="auto"/>
      </w:divBdr>
      <w:divsChild>
        <w:div w:id="412973851">
          <w:marLeft w:val="547"/>
          <w:marRight w:val="0"/>
          <w:marTop w:val="0"/>
          <w:marBottom w:val="0"/>
          <w:divBdr>
            <w:top w:val="none" w:sz="0" w:space="0" w:color="auto"/>
            <w:left w:val="none" w:sz="0" w:space="0" w:color="auto"/>
            <w:bottom w:val="none" w:sz="0" w:space="0" w:color="auto"/>
            <w:right w:val="none" w:sz="0" w:space="0" w:color="auto"/>
          </w:divBdr>
        </w:div>
        <w:div w:id="1638954216">
          <w:marLeft w:val="547"/>
          <w:marRight w:val="0"/>
          <w:marTop w:val="0"/>
          <w:marBottom w:val="0"/>
          <w:divBdr>
            <w:top w:val="none" w:sz="0" w:space="0" w:color="auto"/>
            <w:left w:val="none" w:sz="0" w:space="0" w:color="auto"/>
            <w:bottom w:val="none" w:sz="0" w:space="0" w:color="auto"/>
            <w:right w:val="none" w:sz="0" w:space="0" w:color="auto"/>
          </w:divBdr>
        </w:div>
        <w:div w:id="167645030">
          <w:marLeft w:val="547"/>
          <w:marRight w:val="0"/>
          <w:marTop w:val="0"/>
          <w:marBottom w:val="0"/>
          <w:divBdr>
            <w:top w:val="none" w:sz="0" w:space="0" w:color="auto"/>
            <w:left w:val="none" w:sz="0" w:space="0" w:color="auto"/>
            <w:bottom w:val="none" w:sz="0" w:space="0" w:color="auto"/>
            <w:right w:val="none" w:sz="0" w:space="0" w:color="auto"/>
          </w:divBdr>
        </w:div>
        <w:div w:id="1426342917">
          <w:marLeft w:val="547"/>
          <w:marRight w:val="0"/>
          <w:marTop w:val="0"/>
          <w:marBottom w:val="0"/>
          <w:divBdr>
            <w:top w:val="none" w:sz="0" w:space="0" w:color="auto"/>
            <w:left w:val="none" w:sz="0" w:space="0" w:color="auto"/>
            <w:bottom w:val="none" w:sz="0" w:space="0" w:color="auto"/>
            <w:right w:val="none" w:sz="0" w:space="0" w:color="auto"/>
          </w:divBdr>
        </w:div>
        <w:div w:id="393625154">
          <w:marLeft w:val="547"/>
          <w:marRight w:val="0"/>
          <w:marTop w:val="0"/>
          <w:marBottom w:val="0"/>
          <w:divBdr>
            <w:top w:val="none" w:sz="0" w:space="0" w:color="auto"/>
            <w:left w:val="none" w:sz="0" w:space="0" w:color="auto"/>
            <w:bottom w:val="none" w:sz="0" w:space="0" w:color="auto"/>
            <w:right w:val="none" w:sz="0" w:space="0" w:color="auto"/>
          </w:divBdr>
        </w:div>
        <w:div w:id="989821088">
          <w:marLeft w:val="547"/>
          <w:marRight w:val="0"/>
          <w:marTop w:val="0"/>
          <w:marBottom w:val="0"/>
          <w:divBdr>
            <w:top w:val="none" w:sz="0" w:space="0" w:color="auto"/>
            <w:left w:val="none" w:sz="0" w:space="0" w:color="auto"/>
            <w:bottom w:val="none" w:sz="0" w:space="0" w:color="auto"/>
            <w:right w:val="none" w:sz="0" w:space="0" w:color="auto"/>
          </w:divBdr>
        </w:div>
        <w:div w:id="98110262">
          <w:marLeft w:val="547"/>
          <w:marRight w:val="0"/>
          <w:marTop w:val="0"/>
          <w:marBottom w:val="0"/>
          <w:divBdr>
            <w:top w:val="none" w:sz="0" w:space="0" w:color="auto"/>
            <w:left w:val="none" w:sz="0" w:space="0" w:color="auto"/>
            <w:bottom w:val="none" w:sz="0" w:space="0" w:color="auto"/>
            <w:right w:val="none" w:sz="0" w:space="0" w:color="auto"/>
          </w:divBdr>
        </w:div>
        <w:div w:id="486018809">
          <w:marLeft w:val="547"/>
          <w:marRight w:val="0"/>
          <w:marTop w:val="0"/>
          <w:marBottom w:val="0"/>
          <w:divBdr>
            <w:top w:val="none" w:sz="0" w:space="0" w:color="auto"/>
            <w:left w:val="none" w:sz="0" w:space="0" w:color="auto"/>
            <w:bottom w:val="none" w:sz="0" w:space="0" w:color="auto"/>
            <w:right w:val="none" w:sz="0" w:space="0" w:color="auto"/>
          </w:divBdr>
        </w:div>
      </w:divsChild>
    </w:div>
  </w:divs>
  <w:relyOnVML/>
  <w:allowPNG/>
  <w:pixelsPerInch w:val="72"/>
</w:webSettings>
</file>

<file path=word/_rels/document.xml.rels><?xml version="1.0" encoding="UTF-8" standalone="yes"?>
<Relationships xmlns="http://schemas.openxmlformats.org/package/2006/relationships"><Relationship Id="rId117" Type="http://schemas.openxmlformats.org/officeDocument/2006/relationships/image" Target="media/image76.png"/><Relationship Id="rId21" Type="http://schemas.openxmlformats.org/officeDocument/2006/relationships/image" Target="media/image6.wmf"/><Relationship Id="rId42" Type="http://schemas.openxmlformats.org/officeDocument/2006/relationships/image" Target="media/image17.wmf"/><Relationship Id="rId63" Type="http://schemas.openxmlformats.org/officeDocument/2006/relationships/oleObject" Target="embeddings/oleObject21.bin"/><Relationship Id="rId84" Type="http://schemas.openxmlformats.org/officeDocument/2006/relationships/image" Target="media/image46.png"/><Relationship Id="rId138" Type="http://schemas.openxmlformats.org/officeDocument/2006/relationships/image" Target="media/image94.png"/><Relationship Id="rId159" Type="http://schemas.openxmlformats.org/officeDocument/2006/relationships/oleObject" Target="embeddings/oleObject34.bin"/><Relationship Id="rId170" Type="http://schemas.openxmlformats.org/officeDocument/2006/relationships/image" Target="media/image121.png"/><Relationship Id="rId191" Type="http://schemas.openxmlformats.org/officeDocument/2006/relationships/oleObject" Target="embeddings/oleObject37.bin"/><Relationship Id="rId205" Type="http://schemas.openxmlformats.org/officeDocument/2006/relationships/image" Target="media/image154.png"/><Relationship Id="rId226" Type="http://schemas.openxmlformats.org/officeDocument/2006/relationships/image" Target="media/image175.png"/><Relationship Id="rId107" Type="http://schemas.openxmlformats.org/officeDocument/2006/relationships/image" Target="media/image68.png"/><Relationship Id="rId11" Type="http://schemas.openxmlformats.org/officeDocument/2006/relationships/hyperlink" Target="http://www.giulianocammarata.it" TargetMode="External"/><Relationship Id="rId32" Type="http://schemas.openxmlformats.org/officeDocument/2006/relationships/oleObject" Target="embeddings/oleObject8.bin"/><Relationship Id="rId53" Type="http://schemas.openxmlformats.org/officeDocument/2006/relationships/image" Target="media/image24.wmf"/><Relationship Id="rId74" Type="http://schemas.openxmlformats.org/officeDocument/2006/relationships/image" Target="media/image38.png"/><Relationship Id="rId128" Type="http://schemas.openxmlformats.org/officeDocument/2006/relationships/image" Target="media/image85.png"/><Relationship Id="rId149" Type="http://schemas.openxmlformats.org/officeDocument/2006/relationships/image" Target="media/image105.png"/><Relationship Id="rId5" Type="http://schemas.openxmlformats.org/officeDocument/2006/relationships/settings" Target="settings.xml"/><Relationship Id="rId95" Type="http://schemas.openxmlformats.org/officeDocument/2006/relationships/image" Target="media/image56.png"/><Relationship Id="rId160" Type="http://schemas.openxmlformats.org/officeDocument/2006/relationships/image" Target="media/image113.wmf"/><Relationship Id="rId181" Type="http://schemas.openxmlformats.org/officeDocument/2006/relationships/image" Target="media/image132.png"/><Relationship Id="rId216" Type="http://schemas.openxmlformats.org/officeDocument/2006/relationships/image" Target="media/image165.png"/><Relationship Id="rId237" Type="http://schemas.openxmlformats.org/officeDocument/2006/relationships/fontTable" Target="fontTable.xml"/><Relationship Id="rId22" Type="http://schemas.openxmlformats.org/officeDocument/2006/relationships/oleObject" Target="embeddings/oleObject3.bin"/><Relationship Id="rId43" Type="http://schemas.openxmlformats.org/officeDocument/2006/relationships/oleObject" Target="embeddings/oleObject13.bin"/><Relationship Id="rId64" Type="http://schemas.openxmlformats.org/officeDocument/2006/relationships/image" Target="media/image30.wmf"/><Relationship Id="rId118" Type="http://schemas.openxmlformats.org/officeDocument/2006/relationships/oleObject" Target="embeddings/oleObject29.bin"/><Relationship Id="rId139" Type="http://schemas.openxmlformats.org/officeDocument/2006/relationships/image" Target="media/image95.png"/><Relationship Id="rId85" Type="http://schemas.openxmlformats.org/officeDocument/2006/relationships/image" Target="media/image47.png"/><Relationship Id="rId150" Type="http://schemas.openxmlformats.org/officeDocument/2006/relationships/image" Target="media/image106.png"/><Relationship Id="rId171" Type="http://schemas.openxmlformats.org/officeDocument/2006/relationships/image" Target="media/image122.png"/><Relationship Id="rId192" Type="http://schemas.openxmlformats.org/officeDocument/2006/relationships/image" Target="media/image142.png"/><Relationship Id="rId206" Type="http://schemas.openxmlformats.org/officeDocument/2006/relationships/image" Target="media/image155.png"/><Relationship Id="rId227" Type="http://schemas.openxmlformats.org/officeDocument/2006/relationships/image" Target="media/image176.png"/><Relationship Id="rId12" Type="http://schemas.openxmlformats.org/officeDocument/2006/relationships/hyperlink" Target="mailto:gcamma@diim.unict.it" TargetMode="External"/><Relationship Id="rId33" Type="http://schemas.openxmlformats.org/officeDocument/2006/relationships/image" Target="media/image12.wmf"/><Relationship Id="rId108" Type="http://schemas.openxmlformats.org/officeDocument/2006/relationships/image" Target="media/image69.png"/><Relationship Id="rId129" Type="http://schemas.openxmlformats.org/officeDocument/2006/relationships/image" Target="media/image86.png"/><Relationship Id="rId54" Type="http://schemas.openxmlformats.org/officeDocument/2006/relationships/oleObject" Target="embeddings/oleObject17.bin"/><Relationship Id="rId75" Type="http://schemas.openxmlformats.org/officeDocument/2006/relationships/image" Target="media/image39.png"/><Relationship Id="rId96" Type="http://schemas.openxmlformats.org/officeDocument/2006/relationships/image" Target="media/image57.png"/><Relationship Id="rId140" Type="http://schemas.openxmlformats.org/officeDocument/2006/relationships/image" Target="media/image96.png"/><Relationship Id="rId161" Type="http://schemas.openxmlformats.org/officeDocument/2006/relationships/oleObject" Target="embeddings/oleObject35.bin"/><Relationship Id="rId182" Type="http://schemas.openxmlformats.org/officeDocument/2006/relationships/image" Target="media/image133.png"/><Relationship Id="rId217" Type="http://schemas.openxmlformats.org/officeDocument/2006/relationships/image" Target="media/image166.png"/><Relationship Id="rId6" Type="http://schemas.openxmlformats.org/officeDocument/2006/relationships/webSettings" Target="webSettings.xml"/><Relationship Id="rId238" Type="http://schemas.openxmlformats.org/officeDocument/2006/relationships/theme" Target="theme/theme1.xml"/><Relationship Id="rId23" Type="http://schemas.openxmlformats.org/officeDocument/2006/relationships/image" Target="media/image7.wmf"/><Relationship Id="rId119" Type="http://schemas.openxmlformats.org/officeDocument/2006/relationships/oleObject" Target="embeddings/oleObject30.bin"/><Relationship Id="rId44" Type="http://schemas.openxmlformats.org/officeDocument/2006/relationships/image" Target="media/image18.wmf"/><Relationship Id="rId65" Type="http://schemas.openxmlformats.org/officeDocument/2006/relationships/oleObject" Target="embeddings/oleObject22.bin"/><Relationship Id="rId86" Type="http://schemas.openxmlformats.org/officeDocument/2006/relationships/image" Target="media/image48.wmf"/><Relationship Id="rId130" Type="http://schemas.openxmlformats.org/officeDocument/2006/relationships/image" Target="media/image87.png"/><Relationship Id="rId151" Type="http://schemas.openxmlformats.org/officeDocument/2006/relationships/image" Target="media/image107.png"/><Relationship Id="rId172" Type="http://schemas.openxmlformats.org/officeDocument/2006/relationships/image" Target="media/image123.png"/><Relationship Id="rId193" Type="http://schemas.openxmlformats.org/officeDocument/2006/relationships/image" Target="media/image143.png"/><Relationship Id="rId207" Type="http://schemas.openxmlformats.org/officeDocument/2006/relationships/image" Target="media/image156.png"/><Relationship Id="rId228" Type="http://schemas.openxmlformats.org/officeDocument/2006/relationships/image" Target="media/image177.png"/><Relationship Id="rId13" Type="http://schemas.openxmlformats.org/officeDocument/2006/relationships/hyperlink" Target="mailto:cammaratagiuliano@gmail.com" TargetMode="External"/><Relationship Id="rId109" Type="http://schemas.openxmlformats.org/officeDocument/2006/relationships/image" Target="media/image70.wmf"/><Relationship Id="rId34" Type="http://schemas.openxmlformats.org/officeDocument/2006/relationships/oleObject" Target="embeddings/oleObject9.bin"/><Relationship Id="rId55" Type="http://schemas.openxmlformats.org/officeDocument/2006/relationships/image" Target="media/image25.wmf"/><Relationship Id="rId76" Type="http://schemas.openxmlformats.org/officeDocument/2006/relationships/image" Target="media/image40.wmf"/><Relationship Id="rId97" Type="http://schemas.openxmlformats.org/officeDocument/2006/relationships/image" Target="media/image58.png"/><Relationship Id="rId120" Type="http://schemas.openxmlformats.org/officeDocument/2006/relationships/image" Target="media/image77.jpg"/><Relationship Id="rId141" Type="http://schemas.openxmlformats.org/officeDocument/2006/relationships/image" Target="media/image97.png"/><Relationship Id="rId7" Type="http://schemas.openxmlformats.org/officeDocument/2006/relationships/footnotes" Target="footnotes.xml"/><Relationship Id="rId162" Type="http://schemas.openxmlformats.org/officeDocument/2006/relationships/image" Target="media/image114.wmf"/><Relationship Id="rId183" Type="http://schemas.openxmlformats.org/officeDocument/2006/relationships/image" Target="media/image134.png"/><Relationship Id="rId218" Type="http://schemas.openxmlformats.org/officeDocument/2006/relationships/image" Target="media/image167.png"/><Relationship Id="rId24" Type="http://schemas.openxmlformats.org/officeDocument/2006/relationships/oleObject" Target="embeddings/oleObject4.bin"/><Relationship Id="rId45" Type="http://schemas.openxmlformats.org/officeDocument/2006/relationships/oleObject" Target="embeddings/oleObject14.bin"/><Relationship Id="rId66" Type="http://schemas.openxmlformats.org/officeDocument/2006/relationships/image" Target="media/image31.wmf"/><Relationship Id="rId87" Type="http://schemas.openxmlformats.org/officeDocument/2006/relationships/oleObject" Target="embeddings/oleObject26.bin"/><Relationship Id="rId110" Type="http://schemas.openxmlformats.org/officeDocument/2006/relationships/oleObject" Target="embeddings/oleObject27.bin"/><Relationship Id="rId131" Type="http://schemas.openxmlformats.org/officeDocument/2006/relationships/image" Target="media/image88.png"/><Relationship Id="rId152" Type="http://schemas.openxmlformats.org/officeDocument/2006/relationships/image" Target="media/image108.png"/><Relationship Id="rId173" Type="http://schemas.openxmlformats.org/officeDocument/2006/relationships/image" Target="media/image124.png"/><Relationship Id="rId194" Type="http://schemas.openxmlformats.org/officeDocument/2006/relationships/image" Target="media/image144.png"/><Relationship Id="rId208" Type="http://schemas.openxmlformats.org/officeDocument/2006/relationships/image" Target="media/image157.png"/><Relationship Id="rId229" Type="http://schemas.openxmlformats.org/officeDocument/2006/relationships/image" Target="media/image178.png"/><Relationship Id="rId14" Type="http://schemas.openxmlformats.org/officeDocument/2006/relationships/header" Target="header1.xml"/><Relationship Id="rId35" Type="http://schemas.openxmlformats.org/officeDocument/2006/relationships/image" Target="media/image13.wmf"/><Relationship Id="rId56" Type="http://schemas.openxmlformats.org/officeDocument/2006/relationships/oleObject" Target="embeddings/oleObject18.bin"/><Relationship Id="rId77" Type="http://schemas.openxmlformats.org/officeDocument/2006/relationships/image" Target="media/image41.png"/><Relationship Id="rId100" Type="http://schemas.openxmlformats.org/officeDocument/2006/relationships/image" Target="media/image61.png"/><Relationship Id="rId8" Type="http://schemas.openxmlformats.org/officeDocument/2006/relationships/endnotes" Target="endnotes.xml"/><Relationship Id="rId98" Type="http://schemas.openxmlformats.org/officeDocument/2006/relationships/image" Target="media/image59.png"/><Relationship Id="rId121" Type="http://schemas.openxmlformats.org/officeDocument/2006/relationships/image" Target="media/image78.png"/><Relationship Id="rId142" Type="http://schemas.openxmlformats.org/officeDocument/2006/relationships/image" Target="media/image98.jpeg"/><Relationship Id="rId163" Type="http://schemas.openxmlformats.org/officeDocument/2006/relationships/oleObject" Target="embeddings/oleObject36.bin"/><Relationship Id="rId184" Type="http://schemas.openxmlformats.org/officeDocument/2006/relationships/image" Target="media/image135.png"/><Relationship Id="rId219" Type="http://schemas.openxmlformats.org/officeDocument/2006/relationships/image" Target="media/image168.png"/><Relationship Id="rId230" Type="http://schemas.openxmlformats.org/officeDocument/2006/relationships/image" Target="media/image179.png"/><Relationship Id="rId25" Type="http://schemas.openxmlformats.org/officeDocument/2006/relationships/image" Target="media/image8.wmf"/><Relationship Id="rId46" Type="http://schemas.openxmlformats.org/officeDocument/2006/relationships/image" Target="media/image19.wmf"/><Relationship Id="rId67" Type="http://schemas.openxmlformats.org/officeDocument/2006/relationships/oleObject" Target="embeddings/oleObject23.bin"/><Relationship Id="rId88" Type="http://schemas.openxmlformats.org/officeDocument/2006/relationships/image" Target="media/image49.png"/><Relationship Id="rId111" Type="http://schemas.openxmlformats.org/officeDocument/2006/relationships/image" Target="media/image71.wmf"/><Relationship Id="rId132" Type="http://schemas.openxmlformats.org/officeDocument/2006/relationships/image" Target="media/image89.wmf"/><Relationship Id="rId153" Type="http://schemas.openxmlformats.org/officeDocument/2006/relationships/image" Target="media/image109.png"/><Relationship Id="rId174" Type="http://schemas.openxmlformats.org/officeDocument/2006/relationships/image" Target="media/image125.png"/><Relationship Id="rId195" Type="http://schemas.openxmlformats.org/officeDocument/2006/relationships/image" Target="media/image145.png"/><Relationship Id="rId209" Type="http://schemas.openxmlformats.org/officeDocument/2006/relationships/image" Target="media/image158.png"/><Relationship Id="rId190" Type="http://schemas.openxmlformats.org/officeDocument/2006/relationships/image" Target="media/image141.png"/><Relationship Id="rId204" Type="http://schemas.openxmlformats.org/officeDocument/2006/relationships/image" Target="media/image153.png"/><Relationship Id="rId220" Type="http://schemas.openxmlformats.org/officeDocument/2006/relationships/image" Target="media/image169.png"/><Relationship Id="rId225" Type="http://schemas.openxmlformats.org/officeDocument/2006/relationships/image" Target="media/image174.png"/><Relationship Id="rId15" Type="http://schemas.openxmlformats.org/officeDocument/2006/relationships/header" Target="header2.xml"/><Relationship Id="rId36" Type="http://schemas.openxmlformats.org/officeDocument/2006/relationships/oleObject" Target="embeddings/oleObject10.bin"/><Relationship Id="rId57" Type="http://schemas.openxmlformats.org/officeDocument/2006/relationships/image" Target="media/image26.png"/><Relationship Id="rId106" Type="http://schemas.openxmlformats.org/officeDocument/2006/relationships/image" Target="media/image67.png"/><Relationship Id="rId127" Type="http://schemas.openxmlformats.org/officeDocument/2006/relationships/image" Target="media/image84.png"/><Relationship Id="rId10" Type="http://schemas.openxmlformats.org/officeDocument/2006/relationships/image" Target="media/image2.png"/><Relationship Id="rId31" Type="http://schemas.openxmlformats.org/officeDocument/2006/relationships/image" Target="media/image11.wmf"/><Relationship Id="rId52" Type="http://schemas.openxmlformats.org/officeDocument/2006/relationships/oleObject" Target="embeddings/oleObject16.bin"/><Relationship Id="rId73" Type="http://schemas.openxmlformats.org/officeDocument/2006/relationships/image" Target="media/image37.png"/><Relationship Id="rId78" Type="http://schemas.openxmlformats.org/officeDocument/2006/relationships/image" Target="media/image42.png"/><Relationship Id="rId94" Type="http://schemas.openxmlformats.org/officeDocument/2006/relationships/image" Target="media/image55.png"/><Relationship Id="rId99" Type="http://schemas.openxmlformats.org/officeDocument/2006/relationships/image" Target="media/image60.png"/><Relationship Id="rId101" Type="http://schemas.openxmlformats.org/officeDocument/2006/relationships/image" Target="media/image62.png"/><Relationship Id="rId122" Type="http://schemas.openxmlformats.org/officeDocument/2006/relationships/image" Target="media/image79.png"/><Relationship Id="rId143" Type="http://schemas.openxmlformats.org/officeDocument/2006/relationships/image" Target="media/image99.png"/><Relationship Id="rId148" Type="http://schemas.openxmlformats.org/officeDocument/2006/relationships/image" Target="media/image104.png"/><Relationship Id="rId164" Type="http://schemas.openxmlformats.org/officeDocument/2006/relationships/image" Target="media/image115.png"/><Relationship Id="rId169" Type="http://schemas.openxmlformats.org/officeDocument/2006/relationships/image" Target="media/image120.png"/><Relationship Id="rId185" Type="http://schemas.openxmlformats.org/officeDocument/2006/relationships/image" Target="media/image136.png"/><Relationship Id="rId4" Type="http://schemas.openxmlformats.org/officeDocument/2006/relationships/styles" Target="styles.xml"/><Relationship Id="rId9" Type="http://schemas.openxmlformats.org/officeDocument/2006/relationships/image" Target="media/image1.gif"/><Relationship Id="rId180" Type="http://schemas.openxmlformats.org/officeDocument/2006/relationships/image" Target="media/image131.png"/><Relationship Id="rId210" Type="http://schemas.openxmlformats.org/officeDocument/2006/relationships/image" Target="media/image159.png"/><Relationship Id="rId215" Type="http://schemas.openxmlformats.org/officeDocument/2006/relationships/image" Target="media/image164.png"/><Relationship Id="rId236" Type="http://schemas.openxmlformats.org/officeDocument/2006/relationships/header" Target="header4.xml"/><Relationship Id="rId26" Type="http://schemas.openxmlformats.org/officeDocument/2006/relationships/oleObject" Target="embeddings/oleObject5.bin"/><Relationship Id="rId231" Type="http://schemas.openxmlformats.org/officeDocument/2006/relationships/image" Target="media/image180.png"/><Relationship Id="rId47" Type="http://schemas.openxmlformats.org/officeDocument/2006/relationships/oleObject" Target="embeddings/oleObject15.bin"/><Relationship Id="rId68" Type="http://schemas.openxmlformats.org/officeDocument/2006/relationships/image" Target="media/image32.png"/><Relationship Id="rId89" Type="http://schemas.openxmlformats.org/officeDocument/2006/relationships/image" Target="media/image50.png"/><Relationship Id="rId112" Type="http://schemas.openxmlformats.org/officeDocument/2006/relationships/oleObject" Target="embeddings/oleObject28.bin"/><Relationship Id="rId133" Type="http://schemas.openxmlformats.org/officeDocument/2006/relationships/oleObject" Target="embeddings/oleObject31.bin"/><Relationship Id="rId154" Type="http://schemas.openxmlformats.org/officeDocument/2006/relationships/image" Target="media/image110.png"/><Relationship Id="rId175" Type="http://schemas.openxmlformats.org/officeDocument/2006/relationships/image" Target="media/image126.png"/><Relationship Id="rId196" Type="http://schemas.openxmlformats.org/officeDocument/2006/relationships/image" Target="media/image146.png"/><Relationship Id="rId200" Type="http://schemas.openxmlformats.org/officeDocument/2006/relationships/image" Target="media/image149.png"/><Relationship Id="rId16" Type="http://schemas.openxmlformats.org/officeDocument/2006/relationships/image" Target="media/image3.png"/><Relationship Id="rId221" Type="http://schemas.openxmlformats.org/officeDocument/2006/relationships/image" Target="media/image170.png"/><Relationship Id="rId37" Type="http://schemas.openxmlformats.org/officeDocument/2006/relationships/image" Target="media/image14.wmf"/><Relationship Id="rId58" Type="http://schemas.openxmlformats.org/officeDocument/2006/relationships/image" Target="media/image27.wmf"/><Relationship Id="rId79" Type="http://schemas.openxmlformats.org/officeDocument/2006/relationships/image" Target="media/image43.wmf"/><Relationship Id="rId102" Type="http://schemas.openxmlformats.org/officeDocument/2006/relationships/image" Target="media/image63.png"/><Relationship Id="rId123" Type="http://schemas.openxmlformats.org/officeDocument/2006/relationships/image" Target="media/image80.png"/><Relationship Id="rId144" Type="http://schemas.openxmlformats.org/officeDocument/2006/relationships/image" Target="media/image100.png"/><Relationship Id="rId90" Type="http://schemas.openxmlformats.org/officeDocument/2006/relationships/image" Target="media/image51.png"/><Relationship Id="rId165" Type="http://schemas.openxmlformats.org/officeDocument/2006/relationships/image" Target="media/image116.png"/><Relationship Id="rId186" Type="http://schemas.openxmlformats.org/officeDocument/2006/relationships/image" Target="media/image137.png"/><Relationship Id="rId211" Type="http://schemas.openxmlformats.org/officeDocument/2006/relationships/image" Target="media/image160.png"/><Relationship Id="rId232" Type="http://schemas.openxmlformats.org/officeDocument/2006/relationships/image" Target="media/image181.png"/><Relationship Id="rId27" Type="http://schemas.openxmlformats.org/officeDocument/2006/relationships/image" Target="media/image9.wmf"/><Relationship Id="rId48" Type="http://schemas.openxmlformats.org/officeDocument/2006/relationships/image" Target="media/image20.wmf"/><Relationship Id="rId69" Type="http://schemas.openxmlformats.org/officeDocument/2006/relationships/image" Target="media/image33.png"/><Relationship Id="rId113" Type="http://schemas.openxmlformats.org/officeDocument/2006/relationships/image" Target="media/image72.png"/><Relationship Id="rId134" Type="http://schemas.openxmlformats.org/officeDocument/2006/relationships/image" Target="media/image90.png"/><Relationship Id="rId80" Type="http://schemas.openxmlformats.org/officeDocument/2006/relationships/oleObject" Target="embeddings/oleObject24.bin"/><Relationship Id="rId155" Type="http://schemas.openxmlformats.org/officeDocument/2006/relationships/oleObject" Target="embeddings/oleObject32.bin"/><Relationship Id="rId176" Type="http://schemas.openxmlformats.org/officeDocument/2006/relationships/image" Target="media/image127.png"/><Relationship Id="rId197" Type="http://schemas.openxmlformats.org/officeDocument/2006/relationships/image" Target="media/image147.wmf"/><Relationship Id="rId201" Type="http://schemas.openxmlformats.org/officeDocument/2006/relationships/image" Target="media/image150.png"/><Relationship Id="rId222" Type="http://schemas.openxmlformats.org/officeDocument/2006/relationships/image" Target="media/image171.png"/><Relationship Id="rId17" Type="http://schemas.openxmlformats.org/officeDocument/2006/relationships/image" Target="media/image4.wmf"/><Relationship Id="rId38" Type="http://schemas.openxmlformats.org/officeDocument/2006/relationships/oleObject" Target="embeddings/oleObject11.bin"/><Relationship Id="rId59" Type="http://schemas.openxmlformats.org/officeDocument/2006/relationships/oleObject" Target="embeddings/oleObject19.bin"/><Relationship Id="rId103" Type="http://schemas.openxmlformats.org/officeDocument/2006/relationships/image" Target="media/image64.png"/><Relationship Id="rId124" Type="http://schemas.openxmlformats.org/officeDocument/2006/relationships/image" Target="media/image81.png"/><Relationship Id="rId70" Type="http://schemas.openxmlformats.org/officeDocument/2006/relationships/image" Target="media/image34.png"/><Relationship Id="rId91" Type="http://schemas.openxmlformats.org/officeDocument/2006/relationships/image" Target="media/image52.png"/><Relationship Id="rId145" Type="http://schemas.openxmlformats.org/officeDocument/2006/relationships/image" Target="media/image101.png"/><Relationship Id="rId166" Type="http://schemas.openxmlformats.org/officeDocument/2006/relationships/image" Target="media/image117.png"/><Relationship Id="rId187" Type="http://schemas.openxmlformats.org/officeDocument/2006/relationships/image" Target="media/image138.png"/><Relationship Id="rId1" Type="http://schemas.microsoft.com/office/2006/relationships/keyMapCustomizations" Target="customizations.xml"/><Relationship Id="rId212" Type="http://schemas.openxmlformats.org/officeDocument/2006/relationships/image" Target="media/image161.png"/><Relationship Id="rId233" Type="http://schemas.openxmlformats.org/officeDocument/2006/relationships/image" Target="media/image182.png"/><Relationship Id="rId28" Type="http://schemas.openxmlformats.org/officeDocument/2006/relationships/oleObject" Target="embeddings/oleObject6.bin"/><Relationship Id="rId49" Type="http://schemas.openxmlformats.org/officeDocument/2006/relationships/image" Target="media/image21.wmf"/><Relationship Id="rId114" Type="http://schemas.openxmlformats.org/officeDocument/2006/relationships/image" Target="media/image73.png"/><Relationship Id="rId60" Type="http://schemas.openxmlformats.org/officeDocument/2006/relationships/image" Target="media/image28.wmf"/><Relationship Id="rId81" Type="http://schemas.openxmlformats.org/officeDocument/2006/relationships/image" Target="media/image44.wmf"/><Relationship Id="rId135" Type="http://schemas.openxmlformats.org/officeDocument/2006/relationships/image" Target="media/image91.png"/><Relationship Id="rId156" Type="http://schemas.openxmlformats.org/officeDocument/2006/relationships/image" Target="media/image111.wmf"/><Relationship Id="rId177" Type="http://schemas.openxmlformats.org/officeDocument/2006/relationships/image" Target="media/image128.png"/><Relationship Id="rId198" Type="http://schemas.openxmlformats.org/officeDocument/2006/relationships/oleObject" Target="embeddings/oleObject38.bin"/><Relationship Id="rId202" Type="http://schemas.openxmlformats.org/officeDocument/2006/relationships/image" Target="media/image151.png"/><Relationship Id="rId223" Type="http://schemas.openxmlformats.org/officeDocument/2006/relationships/image" Target="media/image172.png"/><Relationship Id="rId18" Type="http://schemas.openxmlformats.org/officeDocument/2006/relationships/oleObject" Target="embeddings/oleObject1.bin"/><Relationship Id="rId39" Type="http://schemas.openxmlformats.org/officeDocument/2006/relationships/image" Target="media/image15.wmf"/><Relationship Id="rId50" Type="http://schemas.openxmlformats.org/officeDocument/2006/relationships/image" Target="media/image22.wmf"/><Relationship Id="rId104" Type="http://schemas.openxmlformats.org/officeDocument/2006/relationships/image" Target="media/image65.png"/><Relationship Id="rId125" Type="http://schemas.openxmlformats.org/officeDocument/2006/relationships/image" Target="media/image82.png"/><Relationship Id="rId146" Type="http://schemas.openxmlformats.org/officeDocument/2006/relationships/image" Target="media/image102.png"/><Relationship Id="rId167" Type="http://schemas.openxmlformats.org/officeDocument/2006/relationships/image" Target="media/image118.png"/><Relationship Id="rId188" Type="http://schemas.openxmlformats.org/officeDocument/2006/relationships/image" Target="media/image139.png"/><Relationship Id="rId71" Type="http://schemas.openxmlformats.org/officeDocument/2006/relationships/image" Target="media/image35.png"/><Relationship Id="rId92" Type="http://schemas.openxmlformats.org/officeDocument/2006/relationships/image" Target="media/image53.png"/><Relationship Id="rId213" Type="http://schemas.openxmlformats.org/officeDocument/2006/relationships/image" Target="media/image162.png"/><Relationship Id="rId234" Type="http://schemas.openxmlformats.org/officeDocument/2006/relationships/image" Target="media/image183.png"/><Relationship Id="rId2" Type="http://schemas.openxmlformats.org/officeDocument/2006/relationships/customXml" Target="../customXml/item1.xml"/><Relationship Id="rId29" Type="http://schemas.openxmlformats.org/officeDocument/2006/relationships/image" Target="media/image10.wmf"/><Relationship Id="rId40" Type="http://schemas.openxmlformats.org/officeDocument/2006/relationships/oleObject" Target="embeddings/oleObject12.bin"/><Relationship Id="rId115" Type="http://schemas.openxmlformats.org/officeDocument/2006/relationships/image" Target="media/image74.png"/><Relationship Id="rId136" Type="http://schemas.openxmlformats.org/officeDocument/2006/relationships/image" Target="media/image92.png"/><Relationship Id="rId157" Type="http://schemas.openxmlformats.org/officeDocument/2006/relationships/oleObject" Target="embeddings/oleObject33.bin"/><Relationship Id="rId178" Type="http://schemas.openxmlformats.org/officeDocument/2006/relationships/image" Target="media/image129.png"/><Relationship Id="rId61" Type="http://schemas.openxmlformats.org/officeDocument/2006/relationships/oleObject" Target="embeddings/oleObject20.bin"/><Relationship Id="rId82" Type="http://schemas.openxmlformats.org/officeDocument/2006/relationships/oleObject" Target="embeddings/oleObject25.bin"/><Relationship Id="rId199" Type="http://schemas.openxmlformats.org/officeDocument/2006/relationships/image" Target="media/image148.png"/><Relationship Id="rId203" Type="http://schemas.openxmlformats.org/officeDocument/2006/relationships/image" Target="media/image152.png"/><Relationship Id="rId19" Type="http://schemas.openxmlformats.org/officeDocument/2006/relationships/image" Target="media/image5.wmf"/><Relationship Id="rId224" Type="http://schemas.openxmlformats.org/officeDocument/2006/relationships/image" Target="media/image173.png"/><Relationship Id="rId30" Type="http://schemas.openxmlformats.org/officeDocument/2006/relationships/oleObject" Target="embeddings/oleObject7.bin"/><Relationship Id="rId105" Type="http://schemas.openxmlformats.org/officeDocument/2006/relationships/image" Target="media/image66.png"/><Relationship Id="rId126" Type="http://schemas.openxmlformats.org/officeDocument/2006/relationships/image" Target="media/image83.png"/><Relationship Id="rId147" Type="http://schemas.openxmlformats.org/officeDocument/2006/relationships/image" Target="media/image103.png"/><Relationship Id="rId168" Type="http://schemas.openxmlformats.org/officeDocument/2006/relationships/image" Target="media/image119.png"/><Relationship Id="rId51" Type="http://schemas.openxmlformats.org/officeDocument/2006/relationships/image" Target="media/image23.wmf"/><Relationship Id="rId72" Type="http://schemas.openxmlformats.org/officeDocument/2006/relationships/image" Target="media/image36.png"/><Relationship Id="rId93" Type="http://schemas.openxmlformats.org/officeDocument/2006/relationships/image" Target="media/image54.png"/><Relationship Id="rId189" Type="http://schemas.openxmlformats.org/officeDocument/2006/relationships/image" Target="media/image140.png"/><Relationship Id="rId3" Type="http://schemas.openxmlformats.org/officeDocument/2006/relationships/numbering" Target="numbering.xml"/><Relationship Id="rId214" Type="http://schemas.openxmlformats.org/officeDocument/2006/relationships/image" Target="media/image163.png"/><Relationship Id="rId235" Type="http://schemas.openxmlformats.org/officeDocument/2006/relationships/header" Target="header3.xml"/><Relationship Id="rId116" Type="http://schemas.openxmlformats.org/officeDocument/2006/relationships/image" Target="media/image75.png"/><Relationship Id="rId137" Type="http://schemas.openxmlformats.org/officeDocument/2006/relationships/image" Target="media/image93.png"/><Relationship Id="rId158" Type="http://schemas.openxmlformats.org/officeDocument/2006/relationships/image" Target="media/image112.wmf"/><Relationship Id="rId20" Type="http://schemas.openxmlformats.org/officeDocument/2006/relationships/oleObject" Target="embeddings/oleObject2.bin"/><Relationship Id="rId41" Type="http://schemas.openxmlformats.org/officeDocument/2006/relationships/image" Target="media/image16.wmf"/><Relationship Id="rId62" Type="http://schemas.openxmlformats.org/officeDocument/2006/relationships/image" Target="media/image29.wmf"/><Relationship Id="rId83" Type="http://schemas.openxmlformats.org/officeDocument/2006/relationships/image" Target="media/image45.png"/><Relationship Id="rId179" Type="http://schemas.openxmlformats.org/officeDocument/2006/relationships/image" Target="media/image13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iuliano\Documents\DISPENSE\Impianti%20Termotecnici%20NO\ANNO%202012-2013%20NO\MODELLO.dotm" TargetMode="Externa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file>

<file path=customXml/itemProps1.xml><?xml version="1.0" encoding="utf-8"?>
<ds:datastoreItem xmlns:ds="http://schemas.openxmlformats.org/officeDocument/2006/customXml" ds:itemID="{257ECAC1-EFE3-489D-92E8-C1CBFB3B5E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MODELLO.dotm</Template>
  <TotalTime>1660</TotalTime>
  <Pages>1</Pages>
  <Words>21372</Words>
  <Characters>121821</Characters>
  <Application>Microsoft Office Word</Application>
  <DocSecurity>0</DocSecurity>
  <Lines>1015</Lines>
  <Paragraphs>285</Paragraphs>
  <ScaleCrop>false</ScaleCrop>
  <HeadingPairs>
    <vt:vector size="2" baseType="variant">
      <vt:variant>
        <vt:lpstr>Titolo</vt:lpstr>
      </vt:variant>
      <vt:variant>
        <vt:i4>1</vt:i4>
      </vt:variant>
    </vt:vector>
  </HeadingPairs>
  <TitlesOfParts>
    <vt:vector size="1" baseType="lpstr">
      <vt:lpstr>RETI IDRONICHE - MANUALE D'USO</vt:lpstr>
    </vt:vector>
  </TitlesOfParts>
  <Company/>
  <LinksUpToDate>false</LinksUpToDate>
  <CharactersWithSpaces>142908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RETI IDRONICHE - MANUALE D'USO</dc:title>
  <dc:creator>Giuliano Cammarata</dc:creator>
  <cp:lastModifiedBy>Giuliano Cammarata</cp:lastModifiedBy>
  <cp:revision>350</cp:revision>
  <cp:lastPrinted>2013-12-14T11:43:00Z</cp:lastPrinted>
  <dcterms:created xsi:type="dcterms:W3CDTF">2013-03-02T15:06:00Z</dcterms:created>
  <dcterms:modified xsi:type="dcterms:W3CDTF">2013-12-14T11:43:00Z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MTEquationNumber2">
    <vt:lpwstr>(#E1)</vt:lpwstr>
  </property>
  <property fmtid="{D5CDD505-2E9C-101B-9397-08002B2CF9AE}" pid="4" name="MTEquationSection">
    <vt:lpwstr>1</vt:lpwstr>
  </property>
</Properties>
</file>